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742e" w14:paraId="3f0742e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8D5E6F">
        <w:t>45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D35CF8">
        <w:t>GAMA BETON d.o.o., proizvodnja i postavljanje betonske galanterije, Đakovo, Ante Starčevića 29, MBS: 030105205, OIB: 46291910193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D35CF8">
        <w:t>GAMA BETON d.o.o., proizvodnja i postavljanje betonske galanterije, Đakovo, Ante Starčevića 29, MBS: 030105205, OIB: 46291910193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D35CF8" w:rsidR="00D35CF8" w:rsidRPr="00654C8A"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D35CF8">
        <w:t xml:space="preserve">David Jakovljević, Sesvete, </w:t>
      </w:r>
      <w:proofErr w:type="spellStart"/>
      <w:r w:rsidR="00D35CF8">
        <w:t>Kašinska</w:t>
      </w:r>
      <w:proofErr w:type="spellEnd"/>
      <w:r w:rsidR="00D35CF8">
        <w:t xml:space="preserve"> 7, OIB: 63014812654.</w:t>
      </w:r>
    </w:p>
    <w:p w:rsidRDefault="00C9205E" w:rsidP="00863951" w:rsidR="00076074" w:rsidRPr="00761DEA">
      <w:pPr>
        <w:tabs>
          <w:tab w:pos="6195" w:val="left"/>
        </w:tabs>
        <w:ind w:hanging="1080"/>
      </w:pPr>
      <w:r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D35CF8">
        <w:t>GAMA BETON d.o.o., proizvodnja i postavljanje betonske galanterije, Đakovo, Ante Starčevića 29, MBS: 030105205, OIB: 46291910193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D35CF8">
        <w:t>9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D35CF8">
        <w:t xml:space="preserve">GAMA BETON d.o.o., proizvodnja i postavljanje betonske galanterije, Đakovo, Ante Starčevića 29, MBS: 030105205, OIB: 46291910193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8D5E6F">
        <w:t>45</w:t>
      </w:r>
      <w:bookmarkStart w:name="_GoBack" w:id="0"/>
      <w:bookmarkEnd w:id="0"/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D35CF8">
        <w:t>9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D35CF8">
        <w:t xml:space="preserve">David Jakovljević, Sesvete, </w:t>
      </w:r>
      <w:proofErr w:type="spellStart"/>
      <w:r w:rsidR="00D35CF8">
        <w:t>Kašinska</w:t>
      </w:r>
      <w:proofErr w:type="spellEnd"/>
      <w:r w:rsidR="00D35CF8">
        <w:t xml:space="preserve"> 7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A02" w:rsidP="00E5585D" w:rsidR="003E0A02">
      <w:r>
        <w:separator/>
      </w:r>
    </w:p>
  </w:endnote>
  <w:endnote w:id="0" w:type="continuationSeparator">
    <w:p w:rsidRDefault="003E0A02" w:rsidP="00E5585D" w:rsidR="003E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A02" w:rsidP="00E5585D" w:rsidR="003E0A02">
      <w:r>
        <w:separator/>
      </w:r>
    </w:p>
  </w:footnote>
  <w:footnote w:id="0" w:type="continuationSeparator">
    <w:p w:rsidRDefault="003E0A02" w:rsidP="00E5585D" w:rsidR="003E0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E6F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0A02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D5E6F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2005"/>
    <w:rsid w:val="00B5552B"/>
    <w:rsid w:val="00B56458"/>
    <w:rsid w:val="00B5690D"/>
    <w:rsid w:val="00B60142"/>
    <w:rsid w:val="00B801E5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3B67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B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3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B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3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St-45/2017-4</izvorni_sadrzaj>
    <derivirana_varijabla naziv="DomainObject.Oznaka_1">St-45/2017-4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BETON d.o.o. proizvodnja i postavljanje betonske galanterije i usluge</izvorni_sadrzaj>
    <derivirana_varijabla naziv="DomainObject.Predmet.ProtustrankaFormated_1">  GAMA BETON d.o.o. proizvodnja i postavljanje betonske galanterije i usluge</derivirana_varijabla>
  </DomainObject.Predmet.ProtustrankaFormated>
  <DomainObject.Predmet.ProtustrankaFormatedOIB>
    <izvorni_sadrzaj>  GAMA BETON d.o.o. proizvodnja i postavljanje betonske galanterije i usluge, OIB 46291910193</izvorni_sadrzaj>
    <derivirana_varijabla naziv="DomainObject.Predmet.ProtustrankaFormatedOIB_1">  GAMA BETON d.o.o. proizvodnja i postavljanje betonske galanterije i usluge, OIB 46291910193</derivirana_varijabla>
  </DomainObject.Predmet.ProtustrankaFormatedOIB>
  <DomainObject.Predmet.ProtustrankaFormatedWithAdress>
    <izvorni_sadrzaj> GAMA BETON d.o.o. proizvodnja i postavljanje betonske galanterije i usluge, Ante Starčevića 29, 31400 Đakovo</izvorni_sadrzaj>
    <derivirana_varijabla naziv="DomainObject.Predmet.ProtustrankaFormatedWithAdress_1"> GAMA BETON d.o.o. proizvodnja i postavljanje betonske galanterije i usluge, Ante Starčevića 29, 31400 Đakovo</derivirana_varijabla>
  </DomainObject.Predmet.ProtustrankaFormatedWithAdress>
  <DomainObject.Predmet.ProtustrankaFormatedWithAdressOIB>
    <izvorni_sadrzaj> GAMA BETON d.o.o. proizvodnja i postavljanje betonske galanterije i usluge, OIB 46291910193, Ante Starčevića 29, 31400 Đakovo</izvorni_sadrzaj>
    <derivirana_varijabla naziv="DomainObject.Predmet.ProtustrankaFormatedWithAdressOIB_1"> GAMA BETON d.o.o. proizvodnja i postavljanje betonske galanterije i usluge, OIB 46291910193, Ante Starčevića 29, 31400 Đakovo</derivirana_varijabla>
  </DomainObject.Predmet.ProtustrankaFormatedWithAdressOIB>
  <DomainObject.Predmet.ProtustrankaWithAdress>
    <izvorni_sadrzaj>GAMA BETON d.o.o. proizvodnja i postavljanje betonske galanterije i usluge Ante Starčevića 29, 31400 Đakovo</izvorni_sadrzaj>
    <derivirana_varijabla naziv="DomainObject.Predmet.ProtustrankaWithAdress_1">GAMA BETON d.o.o. proizvodnja i postavljanje betonske galanterije i usluge Ante Starčevića 29, 31400 Đakovo</derivirana_varijabla>
  </DomainObject.Predmet.ProtustrankaWithAdress>
  <DomainObject.Predmet.ProtustrankaWithAdressOIB>
    <izvorni_sadrzaj>GAMA BETON d.o.o. proizvodnja i postavljanje betonske galanterije i usluge, OIB 46291910193, Ante Starčevića 29, 31400 Đakovo</izvorni_sadrzaj>
    <derivirana_varijabla naziv="DomainObject.Predmet.ProtustrankaWithAdressOIB_1">GAMA BETON d.o.o. proizvodnja i postavljanje betonske galanterije i usluge, OIB 46291910193, Ante Starčevića 29, 31400 Đakovo</derivirana_varijabla>
  </DomainObject.Predmet.ProtustrankaWithAdressOIB>
  <DomainObject.Predmet.ProtustrankaNazivFormated>
    <izvorni_sadrzaj>GAMA BETON d.o.o. proizvodnja i postavljanje betonske galanterije i usluge</izvorni_sadrzaj>
    <derivirana_varijabla naziv="DomainObject.Predmet.ProtustrankaNazivFormated_1">GAMA BETON d.o.o. proizvodnja i postavljanje betonske galanterije i usluge</derivirana_varijabla>
  </DomainObject.Predmet.ProtustrankaNazivFormated>
  <DomainObject.Predmet.ProtustrankaNazivFormatedOIB>
    <izvorni_sadrzaj>GAMA BETON d.o.o. proizvodnja i postavljanje betonske galanterije i usluge, OIB 46291910193</izvorni_sadrzaj>
    <derivirana_varijabla naziv="DomainObject.Predmet.ProtustrankaNazivFormatedOIB_1">GAMA BETON d.o.o. proizvodnja i postavljanje betonske galanterije i usluge, OIB 46291910193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GAMA BETON d.o.o. proizvodnja i postavljanje betonske galanterije i usluge</item>
    </izvorni_sadrzaj>
    <derivirana_varijabla naziv="DomainObject.Predmet.ProtuStrankaListFormated_1">
      <item>GAMA BETON d.o.o. proizvodnja i postavljanje betonske galanterije i usluge</item>
    </derivirana_varijabla>
  </DomainObject.Predmet.ProtuStrankaListFormated>
  <DomainObject.Predmet.ProtuStrankaListFormatedOIB>
    <izvorni_sadrzaj>
      <item>GAMA BETON d.o.o. proizvodnja i postavljanje betonske galanterije i usluge, OIB 46291910193</item>
    </izvorni_sadrzaj>
    <derivirana_varijabla naziv="DomainObject.Predmet.ProtuStrankaListFormatedOIB_1">
      <item>GAMA BETON d.o.o. proizvodnja i postavljanje betonske galanterije i usluge, OIB 46291910193</item>
    </derivirana_varijabla>
  </DomainObject.Predmet.ProtuStrankaListFormatedOIB>
  <DomainObject.Predmet.ProtuStrankaListFormatedWithAdress>
    <izvorni_sadrzaj>
      <item>GAMA BETON d.o.o. proizvodnja i postavljanje betonske galanterije i usluge, Ante Starčevića 29, 31400 Đakovo</item>
    </izvorni_sadrzaj>
    <derivirana_varijabla naziv="DomainObject.Predmet.ProtuStrankaListFormatedWithAdress_1">
      <item>GAMA BETON d.o.o. proizvodnja i postavljanje betonske galanterije i usluge, Ante Starčevića 29, 31400 Đakovo</item>
    </derivirana_varijabla>
  </DomainObject.Predmet.ProtuStrankaListFormatedWithAdress>
  <DomainObject.Predmet.ProtuStrankaListFormatedWithAdressOIB>
    <izvorni_sadrzaj>
      <item>GAMA BETON d.o.o. proizvodnja i postavljanje betonske galanterije i usluge, OIB 46291910193, Ante Starčevića 29, 31400 Đakovo</item>
    </izvorni_sadrzaj>
    <derivirana_varijabla naziv="DomainObject.Predmet.ProtuStrankaListFormatedWithAdressOIB_1">
      <item>GAMA BETON d.o.o. proizvodnja i postavljanje betonske galanterije i usluge, OIB 46291910193, Ante Starčevića 29, 31400 Đakovo</item>
    </derivirana_varijabla>
  </DomainObject.Predmet.ProtuStrankaListFormatedWithAdressOIB>
  <DomainObject.Predmet.ProtuStrankaListNazivFormated>
    <izvorni_sadrzaj>
      <item>GAMA BETON d.o.o. proizvodnja i postavljanje betonske galanterije i usluge</item>
    </izvorni_sadrzaj>
    <derivirana_varijabla naziv="DomainObject.Predmet.ProtuStrankaListNazivFormated_1">
      <item>GAMA BETON d.o.o. proizvodnja i postavljanje betonske galanterije i usluge</item>
    </derivirana_varijabla>
  </DomainObject.Predmet.ProtuStrankaListNazivFormated>
  <DomainObject.Predmet.ProtuStrankaListNazivFormatedOIB>
    <izvorni_sadrzaj>
      <item>GAMA BETON d.o.o. proizvodnja i postavljanje betonske galanterije i usluge, OIB 46291910193</item>
    </izvorni_sadrzaj>
    <derivirana_varijabla naziv="DomainObject.Predmet.ProtuStrankaListNazivFormatedOIB_1">
      <item>GAMA BETON d.o.o. proizvodnja i postavljanje betonske galanterije i usluge, OIB 46291910193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St-45/2017-4</izvorni_sadrzaj>
    <derivirana_varijabla naziv="DomainObject.PoslovniBrojDokumenta_1">St-45/2017-4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GAMA BETON d.o.o. proizvodnja i postavljanje betonske galanterije i usluge</izvorni_sadrzaj>
    <derivirana_varijabla naziv="DomainObject.Predmet.ProtustrankaIDrugi_1">GAMA BETON d.o.o. proizvodnja i postavljanje betonske galanterije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GAMA BETON d.o.o. proizvodnja i postavljanje betonske galanterije i usluge, OIB 46291910193, Ante Starčevića 29, 31400 Đakovo</izvorni_sadrzaj>
    <derivirana_varijabla naziv="DomainObject.Predmet.ProtustrankaIDrugiAdressOIB_1">GAMA BETON d.o.o. proizvodnja i postavljanje betonske galanterije i usluge, OIB 46291910193,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St-45/2017-4</izvorni_sadrzaj>
    <derivirana_varijabla naziv="DomainObject.Predmet.OdlukaRjesenje.Oznaka_1">St-45/2017-4</derivirana_varijabla>
  </DomainObject.Predmet.OdlukaRjesenje.Oznaka>
  <DomainObject.Predmet.SudioniciListNaziv>
    <izvorni_sadrzaj>
      <item>FINA RC OSIJEK</item>
      <item>GAMA BETON d.o.o. proizvodnja i postavljanje betonske galanterije i usluge</item>
    </izvorni_sadrzaj>
    <derivirana_varijabla naziv="DomainObject.Predmet.SudioniciListNaziv_1">
      <item>FINA RC OSIJEK</item>
      <item>GAMA BETON d.o.o. proizvodnja i postavljanje betonske galanterije i usluge</item>
    </derivirana_varijabla>
  </DomainObject.Predmet.SudioniciListNaziv>
  <DomainObject.Predmet.SudioniciListAdressOIB>
    <izvorni_sadrzaj>
      <item>FINA RC OSIJEK, OIB 85821130368</item>
      <item>GAMA BETON d.o.o. proizvodnja i postavljanje betonske galanterije i usluge, OIB 46291910193, Ante Starčevića 29,31400 Đakovo</item>
    </izvorni_sadrzaj>
    <derivirana_varijabla naziv="DomainObject.Predmet.SudioniciListAdressOIB_1">
      <item>FINA RC OSIJEK, OIB 85821130368</item>
      <item>GAMA BETON d.o.o. proizvodnja i postavljanje betonske galanterije i usluge, OIB 46291910193,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46291910193</item>
    </izvorni_sadrzaj>
    <derivirana_varijabla naziv="DomainObject.Predmet.SudioniciListNazivOIB_1">
      <item>, OIB 85821130368</item>
      <item>, OIB 46291910193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37E60-EB3D-4F1E-A313-952973217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2135</properties:Characters>
  <properties:Lines>95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2017-04-13T09:04:00Z</cp:lastPrinted>
  <dcterms:modified xmlns:xsi="http://www.w3.org/2001/XMLSchema-instance" xsi:type="dcterms:W3CDTF">2017-04-14T07:23:00Z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