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ce5c" w14:paraId="1c4ce5c" w:rsidRDefault="009C3335" w:rsidP="009C3335" w:rsidR="009C3335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9C3335" w:rsidP="009C3335" w:rsidR="009C3335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9C3335" w:rsidP="009C3335" w:rsidR="009C3335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9C3335" w:rsidP="009C3335" w:rsidR="009C3335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667</w:t>
      </w:r>
      <w:r w:rsidRPr="009C3335">
        <w:rPr>
          <w:sz w:val="23"/>
          <w:szCs w:val="23"/>
        </w:rPr>
        <w:t>/16-9</w:t>
      </w:r>
    </w:p>
    <w:p w:rsidRDefault="009C3335" w:rsidP="009C3335" w:rsidR="009C3335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9C3335" w:rsidP="009C3335" w:rsidR="009C3335" w:rsidRPr="00ED131D">
      <w:pPr>
        <w:jc w:val="both"/>
        <w:rPr>
          <w:sz w:val="23"/>
          <w:szCs w:val="23"/>
        </w:rPr>
      </w:pPr>
    </w:p>
    <w:p w:rsidRDefault="009C3335" w:rsidP="009C3335" w:rsidR="009C3335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9C3335" w:rsidP="009C3335" w:rsidR="009C3335" w:rsidRPr="00ED131D">
      <w:pPr>
        <w:rPr>
          <w:sz w:val="23"/>
          <w:szCs w:val="23"/>
        </w:rPr>
      </w:pPr>
    </w:p>
    <w:p w:rsidRDefault="009C3335" w:rsidP="009C3335" w:rsidR="009C3335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9C3335" w:rsidP="009C3335" w:rsidR="009C3335" w:rsidRPr="00ED131D">
      <w:pPr>
        <w:rPr>
          <w:sz w:val="23"/>
          <w:szCs w:val="23"/>
        </w:rPr>
      </w:pPr>
    </w:p>
    <w:p w:rsidRDefault="009C3335" w:rsidP="009C3335" w:rsidR="009C3335" w:rsidRPr="00D23827">
      <w:pPr>
        <w:jc w:val="both"/>
        <w:rPr>
          <w:sz w:val="23"/>
          <w:szCs w:val="23"/>
        </w:rPr>
      </w:pPr>
      <w:r w:rsidRPr="00D23827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BERNE GRUPA d.o.o. Bale, San Zuian 7, OIB: 85919721840</w:t>
      </w:r>
      <w:r w:rsidRPr="00D23827">
        <w:rPr>
          <w:sz w:val="23"/>
          <w:szCs w:val="23"/>
        </w:rPr>
        <w:t xml:space="preserve">, </w:t>
      </w:r>
      <w:r w:rsidR="0041137C" w:rsidRPr="003B67BA">
        <w:rPr>
          <w:sz w:val="23"/>
          <w:szCs w:val="23"/>
        </w:rPr>
        <w:t>27</w:t>
      </w:r>
      <w:r w:rsidRPr="003B67BA">
        <w:rPr>
          <w:sz w:val="23"/>
          <w:szCs w:val="23"/>
        </w:rPr>
        <w:t xml:space="preserve">. rujna </w:t>
      </w:r>
      <w:r w:rsidRPr="00D23827">
        <w:rPr>
          <w:sz w:val="23"/>
          <w:szCs w:val="23"/>
        </w:rPr>
        <w:t xml:space="preserve">2016. </w:t>
      </w:r>
    </w:p>
    <w:p w:rsidRDefault="009C3335" w:rsidP="009C3335" w:rsidR="009C3335" w:rsidRPr="00D23827">
      <w:pPr>
        <w:jc w:val="both"/>
        <w:rPr>
          <w:sz w:val="23"/>
          <w:szCs w:val="23"/>
        </w:rPr>
      </w:pPr>
    </w:p>
    <w:p w:rsidRDefault="009C3335" w:rsidP="009C3335" w:rsidR="009C3335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9C3335" w:rsidP="009C3335" w:rsidR="009C3335" w:rsidRPr="00ED131D">
      <w:pPr>
        <w:jc w:val="center"/>
        <w:rPr>
          <w:sz w:val="23"/>
          <w:szCs w:val="23"/>
        </w:rPr>
      </w:pPr>
    </w:p>
    <w:p w:rsidRDefault="009C3335" w:rsidP="009C3335" w:rsidR="009C3335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>Otvara se stečajni postupak nad</w:t>
      </w:r>
      <w:r w:rsidR="0041137C">
        <w:rPr>
          <w:sz w:val="23"/>
          <w:szCs w:val="23"/>
        </w:rPr>
        <w:t xml:space="preserve"> dužnikom</w:t>
      </w:r>
      <w:r w:rsidRPr="00D23827">
        <w:rPr>
          <w:sz w:val="23"/>
          <w:szCs w:val="23"/>
        </w:rPr>
        <w:t xml:space="preserve"> </w:t>
      </w:r>
      <w:r>
        <w:rPr>
          <w:sz w:val="23"/>
          <w:szCs w:val="23"/>
        </w:rPr>
        <w:t>BERNE GRUPA d.o.o. Bale, San Zuian 7, OIB: 85919721840</w:t>
      </w:r>
      <w:r w:rsidRPr="00ED131D">
        <w:rPr>
          <w:sz w:val="23"/>
          <w:szCs w:val="23"/>
        </w:rPr>
        <w:t>.</w:t>
      </w:r>
    </w:p>
    <w:p w:rsidRDefault="009C3335" w:rsidP="009C3335" w:rsidR="009C3335" w:rsidRPr="00ED131D">
      <w:pPr>
        <w:ind w:firstLine="720"/>
        <w:jc w:val="both"/>
        <w:rPr>
          <w:sz w:val="23"/>
          <w:szCs w:val="23"/>
        </w:rPr>
      </w:pPr>
    </w:p>
    <w:p w:rsidRDefault="009C3335" w:rsidP="009C3335" w:rsidR="009C3335" w:rsidRPr="003B67BA">
      <w:pPr>
        <w:ind w:firstLine="720"/>
        <w:jc w:val="both"/>
        <w:rPr>
          <w:sz w:val="23"/>
          <w:szCs w:val="23"/>
        </w:rPr>
      </w:pPr>
      <w:r w:rsidRPr="00005FB7">
        <w:rPr>
          <w:sz w:val="23"/>
          <w:szCs w:val="23"/>
        </w:rPr>
        <w:t>II.</w:t>
      </w:r>
      <w:r w:rsidRPr="00005FB7">
        <w:rPr>
          <w:sz w:val="23"/>
          <w:szCs w:val="23"/>
        </w:rPr>
        <w:tab/>
        <w:t xml:space="preserve">Za stečajnog upravitelja imenuje se </w:t>
      </w:r>
      <w:r w:rsidR="003B67BA" w:rsidRPr="003B67BA">
        <w:rPr>
          <w:sz w:val="23"/>
          <w:szCs w:val="23"/>
        </w:rPr>
        <w:t>Ana Glavan Dukić, Rijeka, Brca 18, OIB: 32609326349.</w:t>
      </w:r>
    </w:p>
    <w:p w:rsidRDefault="009C3335" w:rsidP="009C3335" w:rsidR="009C3335" w:rsidRPr="00F17054">
      <w:pPr>
        <w:ind w:firstLine="720"/>
        <w:jc w:val="both"/>
        <w:rPr>
          <w:bCs w:val="false"/>
          <w:sz w:val="23"/>
          <w:szCs w:val="23"/>
        </w:rPr>
      </w:pPr>
    </w:p>
    <w:p w:rsidRDefault="009C3335" w:rsidP="009C3335" w:rsidR="009C3335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BERNE GRUPA d.o.o. Bale, San Zuian 7, OIB: 85919721840</w:t>
      </w:r>
      <w:r w:rsidRPr="00ED131D">
        <w:rPr>
          <w:sz w:val="23"/>
          <w:szCs w:val="23"/>
        </w:rPr>
        <w:t>.</w:t>
      </w:r>
    </w:p>
    <w:p w:rsidRDefault="009C3335" w:rsidP="009C3335" w:rsidR="009C3335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9C3335" w:rsidP="009C3335" w:rsidR="009C3335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9C3335" w:rsidP="009C3335" w:rsidR="009C3335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9C3335" w:rsidP="009C3335" w:rsidR="009C3335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9C3335" w:rsidP="009C3335" w:rsidR="009C3335" w:rsidRPr="00ED131D">
      <w:pPr>
        <w:jc w:val="both"/>
        <w:rPr>
          <w:bCs w:val="false"/>
          <w:sz w:val="23"/>
          <w:szCs w:val="23"/>
        </w:rPr>
      </w:pPr>
    </w:p>
    <w:p w:rsidRDefault="009C3335" w:rsidP="009C3335" w:rsidR="009C3335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9C3335" w:rsidP="009C3335" w:rsidR="009C3335" w:rsidRPr="00ED131D">
      <w:pPr>
        <w:rPr>
          <w:bCs w:val="false"/>
          <w:sz w:val="23"/>
          <w:szCs w:val="23"/>
        </w:rPr>
      </w:pPr>
    </w:p>
    <w:p w:rsidRDefault="009C3335" w:rsidP="009C3335" w:rsidR="009C3335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667/16-3 od 14.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BERNE GRUPA d.o.o. Bale, San Zuian 7, OIB: 85919721840.</w:t>
      </w:r>
    </w:p>
    <w:p w:rsidRDefault="009C3335" w:rsidP="009C3335" w:rsidR="009C3335" w:rsidRPr="0041137C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 xml:space="preserve">Na temelju izjave dane od strane zakonskog zastupnika dužnika u prethodnom postupku proizlazi da </w:t>
      </w:r>
      <w:r w:rsidRPr="0041137C">
        <w:rPr>
          <w:sz w:val="23"/>
          <w:szCs w:val="23"/>
        </w:rPr>
        <w:t>društvo nije vlasnik nekretnina</w:t>
      </w:r>
      <w:r w:rsidR="0041137C">
        <w:rPr>
          <w:sz w:val="23"/>
          <w:szCs w:val="23"/>
        </w:rPr>
        <w:t xml:space="preserve"> ni druge imovine</w:t>
      </w:r>
      <w:r w:rsidRPr="0041137C">
        <w:rPr>
          <w:sz w:val="23"/>
          <w:szCs w:val="23"/>
        </w:rPr>
        <w:t xml:space="preserve">, već samo </w:t>
      </w:r>
      <w:r w:rsidR="00B735C9" w:rsidRPr="0041137C">
        <w:rPr>
          <w:sz w:val="23"/>
          <w:szCs w:val="23"/>
        </w:rPr>
        <w:t>vozila proizvedenog 2006. godine, marke Alfa Romeo 147.</w:t>
      </w:r>
    </w:p>
    <w:p w:rsidRDefault="009C3335" w:rsidP="009C3335" w:rsidR="009C3335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41137C">
        <w:rPr>
          <w:sz w:val="23"/>
          <w:szCs w:val="23"/>
        </w:rPr>
        <w:t xml:space="preserve">Prema odredbi </w:t>
      </w:r>
      <w:r w:rsidRPr="00F73CD7">
        <w:rPr>
          <w:sz w:val="23"/>
          <w:szCs w:val="23"/>
        </w:rPr>
        <w:t xml:space="preserve">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>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9C3335" w:rsidP="009C3335" w:rsidR="009C3335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 su rješenjem posl.br. 2 St-667/16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5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8. lipnja 2016.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 xml:space="preserve">8. lipnja 2016. </w:t>
      </w:r>
    </w:p>
    <w:p w:rsidRDefault="009C3335" w:rsidP="009C3335" w:rsidR="009C3335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9C3335" w:rsidP="009C3335" w:rsidR="009C3335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9C3335" w:rsidP="009C3335" w:rsidR="009C3335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9C3335" w:rsidP="009C3335" w:rsidR="009C3335" w:rsidRPr="00ED131D">
      <w:pPr>
        <w:jc w:val="center"/>
        <w:rPr>
          <w:sz w:val="23"/>
          <w:szCs w:val="23"/>
        </w:rPr>
      </w:pPr>
    </w:p>
    <w:p w:rsidRDefault="009C3335" w:rsidP="009C3335" w:rsidR="009C3335" w:rsidRPr="00ED131D">
      <w:pPr>
        <w:jc w:val="center"/>
        <w:rPr>
          <w:sz w:val="23"/>
          <w:szCs w:val="23"/>
        </w:rPr>
      </w:pPr>
    </w:p>
    <w:p w:rsidRDefault="009C3335" w:rsidP="009C3335" w:rsidR="009C3335" w:rsidRPr="00ED131D">
      <w:pPr>
        <w:rPr>
          <w:sz w:val="23"/>
          <w:szCs w:val="23"/>
        </w:rPr>
      </w:pPr>
    </w:p>
    <w:p w:rsidRDefault="009C3335" w:rsidP="009C3335" w:rsidR="009C3335" w:rsidRPr="00693FC3">
      <w:pPr>
        <w:jc w:val="center"/>
        <w:rPr>
          <w:color w:val="FF0000"/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 xml:space="preserve">Pazinu, </w:t>
      </w:r>
      <w:r w:rsidR="003B67BA" w:rsidRPr="003B67BA">
        <w:rPr>
          <w:sz w:val="23"/>
          <w:szCs w:val="23"/>
        </w:rPr>
        <w:t>27</w:t>
      </w:r>
      <w:r w:rsidRPr="003B67BA">
        <w:rPr>
          <w:sz w:val="23"/>
          <w:szCs w:val="23"/>
        </w:rPr>
        <w:t xml:space="preserve">. rujna </w:t>
      </w:r>
      <w:r w:rsidRPr="00FC789B">
        <w:rPr>
          <w:sz w:val="23"/>
          <w:szCs w:val="23"/>
        </w:rPr>
        <w:t>2016.</w:t>
      </w:r>
    </w:p>
    <w:p w:rsidRDefault="009C3335" w:rsidP="009C3335" w:rsidR="009C3335" w:rsidRPr="00ED131D">
      <w:pPr>
        <w:ind w:firstLine="720" w:left="2880"/>
        <w:jc w:val="both"/>
        <w:rPr>
          <w:sz w:val="23"/>
          <w:szCs w:val="23"/>
        </w:rPr>
      </w:pPr>
    </w:p>
    <w:p w:rsidRDefault="009C3335" w:rsidP="009C3335" w:rsidR="009C3335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9C3335" w:rsidP="009C3335" w:rsidR="009C3335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v.r.</w:t>
      </w:r>
    </w:p>
    <w:p w:rsidRDefault="009C3335" w:rsidP="009C3335" w:rsidR="009C3335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9C3335" w:rsidP="009C3335" w:rsidR="009C3335">
      <w:pPr>
        <w:jc w:val="both"/>
        <w:rPr>
          <w:sz w:val="23"/>
          <w:szCs w:val="23"/>
        </w:rPr>
      </w:pPr>
    </w:p>
    <w:p w:rsidRDefault="009C3335" w:rsidP="009C3335" w:rsidR="009C3335" w:rsidRPr="00ED131D">
      <w:pPr>
        <w:jc w:val="both"/>
        <w:rPr>
          <w:sz w:val="23"/>
          <w:szCs w:val="23"/>
        </w:rPr>
      </w:pPr>
    </w:p>
    <w:p w:rsidRDefault="009C3335" w:rsidP="009C3335" w:rsidR="009C3335" w:rsidRPr="00ED131D">
      <w:pPr>
        <w:jc w:val="both"/>
        <w:rPr>
          <w:sz w:val="23"/>
          <w:szCs w:val="23"/>
        </w:rPr>
      </w:pPr>
    </w:p>
    <w:p w:rsidRDefault="009C3335" w:rsidP="009C3335" w:rsidR="009C3335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9C3335" w:rsidP="009C3335" w:rsidR="009C333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9C3335" w:rsidP="009C3335" w:rsidR="009C3335" w:rsidRPr="00EA6F91">
      <w:pPr>
        <w:jc w:val="both"/>
        <w:rPr>
          <w:sz w:val="23"/>
          <w:szCs w:val="23"/>
        </w:rPr>
      </w:pPr>
    </w:p>
    <w:p w:rsidRDefault="009C3335" w:rsidP="009C3335" w:rsidR="009C333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9C3335" w:rsidP="009C3335" w:rsidR="009C3335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>BERNE GRUPA d.o.o. Bale, San Zuian 7</w:t>
      </w:r>
    </w:p>
    <w:p w:rsidRDefault="009C3335" w:rsidP="009C3335" w:rsidR="009C3335" w:rsidRPr="00D23827">
      <w:pPr>
        <w:jc w:val="both"/>
        <w:rPr>
          <w:color w:val="FF0000"/>
          <w:sz w:val="23"/>
          <w:szCs w:val="23"/>
        </w:rPr>
      </w:pPr>
      <w:r w:rsidRPr="003B67BA">
        <w:rPr>
          <w:sz w:val="23"/>
          <w:szCs w:val="23"/>
        </w:rPr>
        <w:t xml:space="preserve">- stečajni upravitelj </w:t>
      </w:r>
      <w:r w:rsidR="003B67BA" w:rsidRPr="003B67BA">
        <w:rPr>
          <w:sz w:val="23"/>
          <w:szCs w:val="23"/>
        </w:rPr>
        <w:t>Ana Glavan Dukić, Rijeka, Brca 18</w:t>
      </w:r>
    </w:p>
    <w:p w:rsidRDefault="009C3335" w:rsidP="009C3335" w:rsidR="009C3335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9C3335" w:rsidP="009C3335" w:rsidR="009C333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9C3335" w:rsidP="009C3335" w:rsidR="009C333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9C3335" w:rsidP="009C3335" w:rsidR="009C333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9C3335" w:rsidP="009C3335" w:rsidR="009C3335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9C3335" w:rsidP="009C3335" w:rsidR="009C3335"/>
    <w:p w:rsidRDefault="009C3335" w:rsidP="009C3335" w:rsidR="009C3335"/>
    <w:p w:rsidRDefault="009C3335" w:rsidP="009C3335" w:rsidR="009C3335"/>
    <w:p w:rsidRDefault="009C3335" w:rsidP="009C3335" w:rsidR="009C3335"/>
    <w:p w:rsidRDefault="009C3335" w:rsidP="009C3335" w:rsidR="009C3335"/>
    <w:p w:rsidRDefault="009C3335" w:rsidP="009C3335" w:rsidR="009C3335"/>
    <w:p w:rsidRDefault="009C3335" w:rsidP="009C3335" w:rsidR="009C3335"/>
    <w:p w:rsidRDefault="009C3335" w:rsidP="009C3335" w:rsidR="009C3335"/>
    <w:p w:rsidRDefault="00F77149" w:rsidR="00F77149"/>
    <w:sectPr w:rsidSect="004523B8" w:rsidR="00F77149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3335" w:rsidP="009C3335" w:rsidR="009C3335">
      <w:r>
        <w:separator/>
      </w:r>
    </w:p>
  </w:endnote>
  <w:endnote w:id="0" w:type="continuationSeparator">
    <w:p w:rsidRDefault="009C3335" w:rsidP="009C3335" w:rsidR="009C3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3335" w:rsidP="009C3335" w:rsidR="009C3335">
      <w:r>
        <w:separator/>
      </w:r>
    </w:p>
  </w:footnote>
  <w:footnote w:id="0" w:type="continuationSeparator">
    <w:p w:rsidRDefault="009C3335" w:rsidP="009C3335" w:rsidR="009C33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>
      <w:rPr>
        <w:color w:val="FF0000"/>
      </w:rPr>
    </w:sdtEndPr>
    <w:sdtContent>
      <w:p w:rsidRDefault="009C3335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4448B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Posl.br.: 2 St-</w:t>
        </w:r>
        <w:r>
          <w:rPr>
            <w:sz w:val="23"/>
            <w:szCs w:val="23"/>
          </w:rPr>
          <w:t>667</w:t>
        </w:r>
        <w:r w:rsidRPr="009C3335">
          <w:rPr>
            <w:sz w:val="23"/>
            <w:szCs w:val="23"/>
          </w:rPr>
          <w:t>/16-9</w:t>
        </w:r>
      </w:p>
    </w:sdtContent>
  </w:sdt>
  <w:p w:rsidRDefault="00D4448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335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335"/>
    <w:rsid w:val="003B67BA"/>
    <w:rsid w:val="0041137C"/>
    <w:rsid w:val="009C3335"/>
    <w:rsid w:val="00B735C9"/>
    <w:rsid w:val="00D4448B"/>
    <w:rsid w:val="00F7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33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3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333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33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33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33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333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44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48B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48B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48B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48B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33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3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333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33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33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33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333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44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48B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48B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48B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48B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St-667/2016</izvorni_sadrzaj>
    <derivirana_varijabla naziv="DomainObject.Predmet.OznakaBroj_1">St-667/2016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BERNE GRUPA d.o.o. BALE</izvorni_sadrzaj>
    <derivirana_varijabla naziv="DomainObject.Predmet.ProtustrankaFormated_1">  BERNE GRUPA d.o.o. BALE</derivirana_varijabla>
  </DomainObject.Predmet.ProtustrankaFormated>
  <DomainObject.Predmet.ProtustrankaFormatedOIB>
    <izvorni_sadrzaj>  BERNE GRUPA d.o.o. BALE, OIB 85919721840</izvorni_sadrzaj>
    <derivirana_varijabla naziv="DomainObject.Predmet.ProtustrankaFormatedOIB_1">  BERNE GRUPA d.o.o. BALE, OIB 85919721840</derivirana_varijabla>
  </DomainObject.Predmet.ProtustrankaFormatedOIB>
  <DomainObject.Predmet.ProtustrankaFormatedWithAdress>
    <izvorni_sadrzaj> BERNE GRUPA d.o.o. BALE, San Zuian 7, 52211 Bale</izvorni_sadrzaj>
    <derivirana_varijabla naziv="DomainObject.Predmet.ProtustrankaFormatedWithAdress_1"> BERNE GRUPA d.o.o. BALE, San Zuian 7, 52211 Bale</derivirana_varijabla>
  </DomainObject.Predmet.ProtustrankaFormatedWithAdress>
  <DomainObject.Predmet.ProtustrankaFormatedWithAdressOIB>
    <izvorni_sadrzaj> BERNE GRUPA d.o.o. BALE, OIB 85919721840, San Zuian 7, 52211 Bale</izvorni_sadrzaj>
    <derivirana_varijabla naziv="DomainObject.Predmet.ProtustrankaFormatedWithAdressOIB_1"> BERNE GRUPA d.o.o. BALE, OIB 85919721840, San Zuian 7, 52211 Bale</derivirana_varijabla>
  </DomainObject.Predmet.ProtustrankaFormatedWithAdressOIB>
  <DomainObject.Predmet.ProtustrankaWithAdress>
    <izvorni_sadrzaj>BERNE GRUPA d.o.o. BALE San Zuian 7, 52211 Bale</izvorni_sadrzaj>
    <derivirana_varijabla naziv="DomainObject.Predmet.ProtustrankaWithAdress_1">BERNE GRUPA d.o.o. BALE San Zuian 7, 52211 Bale</derivirana_varijabla>
  </DomainObject.Predmet.ProtustrankaWithAdress>
  <DomainObject.Predmet.ProtustrankaWithAdressOIB>
    <izvorni_sadrzaj>BERNE GRUPA d.o.o. BALE, OIB 85919721840, San Zuian 7, 52211 Bale</izvorni_sadrzaj>
    <derivirana_varijabla naziv="DomainObject.Predmet.ProtustrankaWithAdressOIB_1">BERNE GRUPA d.o.o. BALE, OIB 85919721840, San Zuian 7, 52211 Bale</derivirana_varijabla>
  </DomainObject.Predmet.ProtustrankaWithAdressOIB>
  <DomainObject.Predmet.ProtustrankaNazivFormated>
    <izvorni_sadrzaj>BERNE GRUPA d.o.o. BALE</izvorni_sadrzaj>
    <derivirana_varijabla naziv="DomainObject.Predmet.ProtustrankaNazivFormated_1">BERNE GRUPA d.o.o. BALE</derivirana_varijabla>
  </DomainObject.Predmet.ProtustrankaNazivFormated>
  <DomainObject.Predmet.ProtustrankaNazivFormatedOIB>
    <izvorni_sadrzaj>BERNE GRUPA d.o.o. BALE, OIB 85919721840</izvorni_sadrzaj>
    <derivirana_varijabla naziv="DomainObject.Predmet.ProtustrankaNazivFormatedOIB_1">BERNE GRUPA d.o.o. BALE, OIB 85919721840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89190.63</izvorni_sadrzaj>
    <derivirana_varijabla naziv="DomainObject.Predmet.TrenutnaVrijednost_1">89190.63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BERNE GRUPA d.o.o. BALE</item>
    </izvorni_sadrzaj>
    <derivirana_varijabla naziv="DomainObject.Predmet.ProtuStrankaListFormated_1">
      <item>BERNE GRUPA d.o.o. BALE</item>
    </derivirana_varijabla>
  </DomainObject.Predmet.ProtuStrankaListFormated>
  <DomainObject.Predmet.ProtuStrankaListFormatedOIB>
    <izvorni_sadrzaj>
      <item>BERNE GRUPA d.o.o. BALE, OIB 85919721840</item>
    </izvorni_sadrzaj>
    <derivirana_varijabla naziv="DomainObject.Predmet.ProtuStrankaListFormatedOIB_1">
      <item>BERNE GRUPA d.o.o. BALE, OIB 85919721840</item>
    </derivirana_varijabla>
  </DomainObject.Predmet.ProtuStrankaListFormatedOIB>
  <DomainObject.Predmet.ProtuStrankaListFormatedWithAdress>
    <izvorni_sadrzaj>
      <item>BERNE GRUPA d.o.o. BALE, San Zuian 7, 52211 Bale</item>
    </izvorni_sadrzaj>
    <derivirana_varijabla naziv="DomainObject.Predmet.ProtuStrankaListFormatedWithAdress_1">
      <item>BERNE GRUPA d.o.o. BALE, San Zuian 7, 52211 Bale</item>
    </derivirana_varijabla>
  </DomainObject.Predmet.ProtuStrankaListFormatedWithAdress>
  <DomainObject.Predmet.ProtuStrankaListFormatedWithAdressOIB>
    <izvorni_sadrzaj>
      <item>BERNE GRUPA d.o.o. BALE, OIB 85919721840, San Zuian 7, 52211 Bale</item>
    </izvorni_sadrzaj>
    <derivirana_varijabla naziv="DomainObject.Predmet.ProtuStrankaListFormatedWithAdressOIB_1">
      <item>BERNE GRUPA d.o.o. BALE, OIB 85919721840, San Zuian 7, 52211 Bale</item>
    </derivirana_varijabla>
  </DomainObject.Predmet.ProtuStrankaListFormatedWithAdressOIB>
  <DomainObject.Predmet.ProtuStrankaListNazivFormated>
    <izvorni_sadrzaj>
      <item>BERNE GRUPA d.o.o. BALE</item>
    </izvorni_sadrzaj>
    <derivirana_varijabla naziv="DomainObject.Predmet.ProtuStrankaListNazivFormated_1">
      <item>BERNE GRUPA d.o.o. BALE</item>
    </derivirana_varijabla>
  </DomainObject.Predmet.ProtuStrankaListNazivFormated>
  <DomainObject.Predmet.ProtuStrankaListNazivFormatedOIB>
    <izvorni_sadrzaj>
      <item>BERNE GRUPA d.o.o. BALE, OIB 85919721840</item>
    </izvorni_sadrzaj>
    <derivirana_varijabla naziv="DomainObject.Predmet.ProtuStrankaListNazivFormatedOIB_1">
      <item>BERNE GRUPA d.o.o. BALE, OIB 85919721840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BERNE GRUPA d.o.o. BALE</izvorni_sadrzaj>
    <derivirana_varijabla naziv="DomainObject.Predmet.ProtustrankaIDrugi_1">BERNE GRUPA d.o.o. BALE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BERNE GRUPA d.o.o. BALE, OIB 85919721840, San Zuian 7, 52211 Bale</izvorni_sadrzaj>
    <derivirana_varijabla naziv="DomainObject.Predmet.ProtustrankaIDrugiAdressOIB_1">BERNE GRUPA d.o.o. BALE, OIB 85919721840, San Zuian 7, 52211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BERNE GRUPA d.o.o. BALE</item>
    </izvorni_sadrzaj>
    <derivirana_varijabla naziv="DomainObject.Predmet.SudioniciListNaziv_1">
      <item>FINANCIJSKA AGENCIJA, RC RIJEKA, PODRUŽNICA PULA, PULA</item>
      <item>BERNE GRUPA d.o.o. BALE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BERNE GRUPA d.o.o. BALE, OIB 85919721840, San Zuian 7,52211 Bale</item>
    </izvorni_sadrzaj>
    <derivirana_varijabla naziv="DomainObject.Predmet.SudioniciListAdressOIB_1">
      <item>FINANCIJSKA AGENCIJA, RC RIJEKA, PODRUŽNICA PULA, PULA, OIB 85821130368, Giardini 5,52100 Pula</item>
      <item>BERNE GRUPA d.o.o. BALE, OIB 85919721840, San Zuian 7,52211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85919721840</item>
    </izvorni_sadrzaj>
    <derivirana_varijabla naziv="DomainObject.Predmet.SudioniciListNazivOIB_1">
      <item>, OIB 85821130368</item>
      <item>, OIB 85919721840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3391</properties:Characters>
  <properties:Lines>95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2016-09-21T05:51:00Z</dcterms:created>
  <dc:creator>Jasmina Matika</dc:creator>
  <cp:lastModifiedBy>Jasmina Matika</cp:lastModifiedBy>
  <dcterms:modified xmlns:xsi="http://www.w3.org/2001/XMLSchema-instance" xsi:type="dcterms:W3CDTF">2016-09-27T08:02:00Z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