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67fb" w14:paraId="aa067fb" w:rsidRDefault="00AE649C" w:rsidP="00C13F9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13F9B" w:rsidP="00C13F9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C13F9B" w:rsidP="00C13F9B" w:rsidR="00C13F9B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St-114/15-5</w:t>
      </w:r>
    </w:p>
    <w:p w:rsidRDefault="00C13F9B" w:rsidP="00C13F9B" w:rsidR="00C13F9B" w:rsidRPr="00C13F9B">
      <w:pPr>
        <w:tabs>
          <w:tab w:pos="516" w:val="left"/>
        </w:tabs>
        <w:spacing w:after="0"/>
        <w:rPr>
          <w:rFonts w:cs="Times New Roman"/>
          <w:bCs/>
        </w:rPr>
      </w:pPr>
    </w:p>
    <w:p w:rsidRDefault="00C13F9B" w:rsidP="00C13F9B" w:rsidR="00C13F9B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C13F9B" w:rsidP="00C13F9B" w:rsidR="00C13F9B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13F9B" w:rsidP="00C13F9B" w:rsidR="00C13F9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13F9B" w:rsidP="00C13F9B" w:rsidR="00C13F9B">
      <w:pPr>
        <w:spacing w:after="0"/>
        <w:jc w:val="both"/>
        <w:rPr>
          <w:rFonts w:cs="Times New Roman"/>
        </w:rPr>
      </w:pPr>
    </w:p>
    <w:p w:rsidRDefault="00C13F9B" w:rsidP="00C13F9B" w:rsidR="00C13F9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C13F9B" w:rsidP="00C13F9B" w:rsidR="00C13F9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kao stečajnom sucu, povodom prijedloga predlagatelja Silvije Skok iz Preloga, Čakovečka 14, OIB: 82357354960, radi otvaranja stečajnog postupka nad dužnikom MODNA KUĆA VIZER d.o.o. iz Preloga, Glavna 59, OIB: 56813832675, dana 15. listopada 2015., donio je slijedeći</w:t>
      </w:r>
    </w:p>
    <w:p w:rsidRDefault="00C13F9B" w:rsidP="00C13F9B" w:rsidR="00C13F9B">
      <w:pPr>
        <w:spacing w:after="0"/>
        <w:jc w:val="both"/>
        <w:rPr>
          <w:rFonts w:cs="Times New Roman"/>
        </w:rPr>
      </w:pPr>
    </w:p>
    <w:p w:rsidRDefault="00C13F9B" w:rsidP="00C13F9B" w:rsidR="00C13F9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O G L A S</w:t>
      </w:r>
    </w:p>
    <w:p w:rsidRDefault="00C13F9B" w:rsidP="00C13F9B" w:rsidR="00C13F9B">
      <w:pPr>
        <w:spacing w:after="0"/>
        <w:jc w:val="both"/>
        <w:rPr>
          <w:rFonts w:cs="Times New Roman"/>
        </w:rPr>
      </w:pPr>
    </w:p>
    <w:p w:rsidRDefault="00C13F9B" w:rsidP="00C13F9B" w:rsidR="00C13F9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MODNA KUĆA VIZER d.o.o. iz Preloga, Glavna 59, OIB: 56813832675, da u roku od 15 dana od dana objave oglasa na mrežnoj stranici e-Oglasna ploča suda na žiro-račun ovog suda otvoren kod Hrvatske poštanske banke broj: HR6223900011300002746, poziv na broj odobrenja: 64 5045-3574-22011415, iznos od 8.000,00 kn na ime predujmljivanja troškova prethodnog i otvorenog stečajnog postupka.</w:t>
      </w:r>
    </w:p>
    <w:p w:rsidRDefault="00C13F9B" w:rsidP="00C13F9B" w:rsidR="00C13F9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C13F9B" w:rsidP="00C13F9B" w:rsidR="00C13F9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15. listopada 2015.</w:t>
      </w:r>
    </w:p>
    <w:p w:rsidRDefault="00C13F9B" w:rsidP="00C13F9B" w:rsidR="00C13F9B">
      <w:pPr>
        <w:spacing w:after="0"/>
        <w:jc w:val="center"/>
        <w:rPr>
          <w:rFonts w:cs="Times New Roman"/>
        </w:rPr>
      </w:pPr>
    </w:p>
    <w:p w:rsidRDefault="00C13F9B" w:rsidP="00C13F9B" w:rsidR="00C13F9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C13F9B" w:rsidP="00C13F9B" w:rsidR="00C13F9B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 </w:t>
      </w:r>
    </w:p>
    <w:p w:rsidRDefault="00C13F9B" w:rsidP="00C13F9B" w:rsidR="00C13F9B">
      <w:pPr>
        <w:spacing w:after="0"/>
        <w:jc w:val="both"/>
        <w:rPr>
          <w:rFonts w:cs="Times New Roman"/>
        </w:rPr>
      </w:pPr>
    </w:p>
    <w:p w:rsidRDefault="00C13F9B" w:rsidP="00C13F9B" w:rsidR="00C13F9B">
      <w:pPr>
        <w:spacing w:after="0"/>
        <w:ind w:firstLine="708" w:left="5664"/>
        <w:jc w:val="both"/>
        <w:rPr>
          <w:rFonts w:cs="Times New Roman"/>
        </w:rPr>
      </w:pPr>
    </w:p>
    <w:p w:rsidRDefault="00C13F9B" w:rsidP="00C13F9B" w:rsidR="00C13F9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C13F9B" w:rsidP="00C13F9B" w:rsidR="00C13F9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C13F9B" w:rsidP="00C13F9B" w:rsidR="00C13F9B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C13F9B" w:rsidR="00CB0EA4">
      <w:pPr>
        <w:pStyle w:val="Naslovdokumenta"/>
        <w:spacing w:after="0"/>
      </w:pPr>
    </w:p>
    <w:p w:rsidRDefault="0071688E" w:rsidP="00C13F9B" w:rsidR="0071688E">
      <w:pPr>
        <w:pStyle w:val="Poetniodjeljak"/>
        <w:spacing w:after="0"/>
      </w:pPr>
    </w:p>
    <w:p w:rsidRDefault="00A21F0D" w:rsidP="00C13F9B" w:rsidR="00A21F0D">
      <w:pPr>
        <w:pStyle w:val="NormaleSPIS"/>
        <w:spacing w:after="0"/>
        <w:rPr>
          <w:noProof/>
        </w:rPr>
      </w:pPr>
    </w:p>
    <w:p w:rsidRDefault="00DA0242" w:rsidP="00C13F9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3F9B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79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Oglas za objavu na e-oglasnoj</izvorni_sadrzaj>
    <derivirana_varijabla naziv="DomainObject.Primjedba_1">Oglas za objavu na e-oglasnoj</derivirana_varijabla>
  </DomainObject.Primjedba>
  <DomainObject.Oznaka>
    <izvorni_sadrzaj>St-114/2015-5</izvorni_sadrzaj>
    <derivirana_varijabla naziv="DomainObject.Oznaka_1">St-114/2015-5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MODNA KUĆA VIZER društvo s ograničenom odgovornošću za trgovinu</izvorni_sadrzaj>
    <derivirana_varijabla naziv="DomainObject.Predmet.ProtustrankaFormated_1">  MODNA KUĆA VIZER društvo s ograničenom odgovornošću za trgovinu</derivirana_varijabla>
  </DomainObject.Predmet.ProtustrankaFormated>
  <DomainObject.Predmet.ProtustrankaFormatedOIB>
    <izvorni_sadrzaj>  MODNA KUĆA VIZER društvo s ograničenom odgovornošću za trgovinu, OIB 56813832675</izvorni_sadrzaj>
    <derivirana_varijabla naziv="DomainObject.Predmet.ProtustrankaFormatedOIB_1">  MODNA KUĆA VIZER društvo s ograničenom odgovornošću za trgovinu, OIB 56813832675</derivirana_varijabla>
  </DomainObject.Predmet.ProtustrankaFormatedOIB>
  <DomainObject.Predmet.ProtustrankaFormatedWithAdress>
    <izvorni_sadrzaj> MODNA KUĆA VIZER društvo s ograničenom odgovornošću za trgovinu, Glavna 59, 40323 Prelog</izvorni_sadrzaj>
    <derivirana_varijabla naziv="DomainObject.Predmet.ProtustrankaFormatedWithAdress_1"> MODNA KUĆA VIZER društvo s ograničenom odgovornošću za trgovinu, Glavna 59, 40323 Prelog</derivirana_varijabla>
  </DomainObject.Predmet.ProtustrankaFormatedWithAdress>
  <DomainObject.Predmet.ProtustrankaFormatedWithAdressOIB>
    <izvorni_sadrzaj> MODNA KUĆA VIZER društvo s ograničenom odgovornošću za trgovinu, OIB 56813832675, Glavna 59, 40323 Prelog</izvorni_sadrzaj>
    <derivirana_varijabla naziv="DomainObject.Predmet.ProtustrankaFormatedWithAdressOIB_1"> MODNA KUĆA VIZER društvo s ograničenom odgovornošću za trgovinu, OIB 56813832675, Glavna 59, 40323 Prelog</derivirana_varijabla>
  </DomainObject.Predmet.ProtustrankaFormatedWithAdressOIB>
  <DomainObject.Predmet.ProtustrankaWithAdress>
    <izvorni_sadrzaj>MODNA KUĆA VIZER društvo s ograničenom odgovornošću za trgovinu Glavna 59, 40323 Prelog</izvorni_sadrzaj>
    <derivirana_varijabla naziv="DomainObject.Predmet.ProtustrankaWithAdress_1">MODNA KUĆA VIZER društvo s ograničenom odgovornošću za trgovinu Glavna 59, 40323 Prelog</derivirana_varijabla>
  </DomainObject.Predmet.ProtustrankaWithAdress>
  <DomainObject.Predmet.ProtustrankaWithAdressOIB>
    <izvorni_sadrzaj>MODNA KUĆA VIZER društvo s ograničenom odgovornošću za trgovinu, OIB 56813832675, Glavna 59, 40323 Prelog</izvorni_sadrzaj>
    <derivirana_varijabla naziv="DomainObject.Predmet.ProtustrankaWithAdressOIB_1">MODNA KUĆA VIZER društvo s ograničenom odgovornošću za trgovinu, OIB 56813832675, Glavna 59, 40323 Prelog</derivirana_varijabla>
  </DomainObject.Predmet.ProtustrankaWithAdressOIB>
  <DomainObject.Predmet.ProtustrankaNazivFormated>
    <izvorni_sadrzaj>MODNA KUĆA VIZER društvo s ograničenom odgovornošću za trgovinu</izvorni_sadrzaj>
    <derivirana_varijabla naziv="DomainObject.Predmet.ProtustrankaNazivFormated_1">MODNA KUĆA VIZER društvo s ograničenom odgovornošću za trgovinu</derivirana_varijabla>
  </DomainObject.Predmet.ProtustrankaNazivFormated>
  <DomainObject.Predmet.ProtustrankaNazivFormatedOIB>
    <izvorni_sadrzaj>MODNA KUĆA VIZER društvo s ograničenom odgovornošću za trgovinu, OIB 56813832675</izvorni_sadrzaj>
    <derivirana_varijabla naziv="DomainObject.Predmet.ProtustrankaNazivFormatedOIB_1">MODNA KUĆA VIZER društvo s ograničenom odgovornošću za trgovinu, OIB 56813832675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Silvija Skok</izvorni_sadrzaj>
    <derivirana_varijabla naziv="DomainObject.Predmet.StrankaFormated_1">  Silvija Skok</derivirana_varijabla>
  </DomainObject.Predmet.StrankaFormated>
  <DomainObject.Predmet.StrankaFormatedOIB>
    <izvorni_sadrzaj>  Silvija Skok, OIB 82357354960</izvorni_sadrzaj>
    <derivirana_varijabla naziv="DomainObject.Predmet.StrankaFormatedOIB_1">  Silvija Skok, OIB 82357354960</derivirana_varijabla>
  </DomainObject.Predmet.StrankaFormatedOIB>
  <DomainObject.Predmet.StrankaFormatedWithAdress>
    <izvorni_sadrzaj> Silvija Skok, Čakovečka 14, 40323 Prelog</izvorni_sadrzaj>
    <derivirana_varijabla naziv="DomainObject.Predmet.StrankaFormatedWithAdress_1"> Silvija Skok, Čakovečka 14, 40323 Prelog</derivirana_varijabla>
  </DomainObject.Predmet.StrankaFormatedWithAdress>
  <DomainObject.Predmet.StrankaFormatedWithAdressOIB>
    <izvorni_sadrzaj> Silvija Skok, OIB 82357354960, Čakovečka 14, 40323 Prelog</izvorni_sadrzaj>
    <derivirana_varijabla naziv="DomainObject.Predmet.StrankaFormatedWithAdressOIB_1"> Silvija Skok, OIB 82357354960, Čakovečka 14, 40323 Prelog</derivirana_varijabla>
  </DomainObject.Predmet.StrankaFormatedWithAdressOIB>
  <DomainObject.Predmet.StrankaWithAdress>
    <izvorni_sadrzaj>Silvija Skok Čakovečka 14,40323 Prelog</izvorni_sadrzaj>
    <derivirana_varijabla naziv="DomainObject.Predmet.StrankaWithAdress_1">Silvija Skok Čakovečka 14,40323 Prelog</derivirana_varijabla>
  </DomainObject.Predmet.StrankaWithAdress>
  <DomainObject.Predmet.StrankaWithAdressOIB>
    <izvorni_sadrzaj>Silvija Skok, OIB 82357354960, Čakovečka 14,40323 Prelog</izvorni_sadrzaj>
    <derivirana_varijabla naziv="DomainObject.Predmet.StrankaWithAdressOIB_1">Silvija Skok, OIB 82357354960, Čakovečka 14,40323 Prelog</derivirana_varijabla>
  </DomainObject.Predmet.StrankaWithAdressOIB>
  <DomainObject.Predmet.StrankaNazivFormated>
    <izvorni_sadrzaj>Silvija Skok</izvorni_sadrzaj>
    <derivirana_varijabla naziv="DomainObject.Predmet.StrankaNazivFormated_1">Silvija Skok</derivirana_varijabla>
  </DomainObject.Predmet.StrankaNazivFormated>
  <DomainObject.Predmet.StrankaNazivFormatedOIB>
    <izvorni_sadrzaj>Silvija Skok, OIB 82357354960</izvorni_sadrzaj>
    <derivirana_varijabla naziv="DomainObject.Predmet.StrankaNazivFormatedOIB_1">Silvija Skok, OIB 82357354960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Silvija Skok</item>
    </izvorni_sadrzaj>
    <derivirana_varijabla naziv="DomainObject.Predmet.StrankaListFormated_1">
      <item>Silvija Skok</item>
    </derivirana_varijabla>
  </DomainObject.Predmet.StrankaListFormated>
  <DomainObject.Predmet.StrankaListFormatedOIB>
    <izvorni_sadrzaj>
      <item>Silvija Skok, OIB 82357354960</item>
    </izvorni_sadrzaj>
    <derivirana_varijabla naziv="DomainObject.Predmet.StrankaListFormatedOIB_1">
      <item>Silvija Skok, OIB 82357354960</item>
    </derivirana_varijabla>
  </DomainObject.Predmet.StrankaListFormatedOIB>
  <DomainObject.Predmet.StrankaListFormatedWithAdress>
    <izvorni_sadrzaj>
      <item>Silvija Skok, Čakovečka 14, 40323 Prelog</item>
    </izvorni_sadrzaj>
    <derivirana_varijabla naziv="DomainObject.Predmet.StrankaListFormatedWithAdress_1">
      <item>Silvija Skok, Čakovečka 14, 40323 Prelog</item>
    </derivirana_varijabla>
  </DomainObject.Predmet.StrankaListFormatedWithAdress>
  <DomainObject.Predmet.StrankaListFormatedWithAdressOIB>
    <izvorni_sadrzaj>
      <item>Silvija Skok, OIB 82357354960, Čakovečka 14, 40323 Prelog</item>
    </izvorni_sadrzaj>
    <derivirana_varijabla naziv="DomainObject.Predmet.StrankaListFormatedWithAdressOIB_1">
      <item>Silvija Skok, OIB 82357354960, Čakovečka 14, 40323 Prelog</item>
    </derivirana_varijabla>
  </DomainObject.Predmet.StrankaListFormatedWithAdressOIB>
  <DomainObject.Predmet.StrankaListNazivFormated>
    <izvorni_sadrzaj>
      <item>Silvija Skok</item>
    </izvorni_sadrzaj>
    <derivirana_varijabla naziv="DomainObject.Predmet.StrankaListNazivFormated_1">
      <item>Silvija Skok</item>
    </derivirana_varijabla>
  </DomainObject.Predmet.StrankaListNazivFormated>
  <DomainObject.Predmet.StrankaListNazivFormatedOIB>
    <izvorni_sadrzaj>
      <item>Silvija Skok, OIB 82357354960</item>
    </izvorni_sadrzaj>
    <derivirana_varijabla naziv="DomainObject.Predmet.StrankaListNazivFormatedOIB_1">
      <item>Silvija Skok, OIB 82357354960</item>
    </derivirana_varijabla>
  </DomainObject.Predmet.StrankaListNazivFormatedOIB>
  <DomainObject.Predmet.ProtuStrankaListFormated>
    <izvorni_sadrzaj>
      <item>MODNA KUĆA VIZER društvo s ograničenom odgovornošću za trgovinu</item>
    </izvorni_sadrzaj>
    <derivirana_varijabla naziv="DomainObject.Predmet.ProtuStrankaListFormated_1">
      <item>MODNA KUĆA VIZER društvo s ograničenom odgovornošću za trgovinu</item>
    </derivirana_varijabla>
  </DomainObject.Predmet.ProtuStrankaListFormated>
  <DomainObject.Predmet.ProtuStrankaListFormatedOIB>
    <izvorni_sadrzaj>
      <item>MODNA KUĆA VIZER društvo s ograničenom odgovornošću za trgovinu, OIB 56813832675</item>
    </izvorni_sadrzaj>
    <derivirana_varijabla naziv="DomainObject.Predmet.ProtuStrankaListFormatedOIB_1">
      <item>MODNA KUĆA VIZER društvo s ograničenom odgovornošću za trgovinu, OIB 56813832675</item>
    </derivirana_varijabla>
  </DomainObject.Predmet.ProtuStrankaListFormatedOIB>
  <DomainObject.Predmet.ProtuStrankaListFormatedWithAdress>
    <izvorni_sadrzaj>
      <item>MODNA KUĆA VIZER društvo s ograničenom odgovornošću za trgovinu, Glavna 59, 40323 Prelog</item>
    </izvorni_sadrzaj>
    <derivirana_varijabla naziv="DomainObject.Predmet.ProtuStrankaListFormatedWithAdress_1">
      <item>MODNA KUĆA VIZER društvo s ograničenom odgovornošću za trgovinu, Glavna 59, 40323 Prelog</item>
    </derivirana_varijabla>
  </DomainObject.Predmet.ProtuStrankaListFormatedWithAdress>
  <DomainObject.Predmet.ProtuStrankaListFormatedWithAdressOIB>
    <izvorni_sadrzaj>
      <item>MODNA KUĆA VIZER društvo s ograničenom odgovornošću za trgovinu, OIB 56813832675, Glavna 59, 40323 Prelog</item>
    </izvorni_sadrzaj>
    <derivirana_varijabla naziv="DomainObject.Predmet.ProtuStrankaListFormatedWithAdressOIB_1">
      <item>MODNA KUĆA VIZER društvo s ograničenom odgovornošću za trgovinu, OIB 56813832675, Glavna 59, 40323 Prelog</item>
    </derivirana_varijabla>
  </DomainObject.Predmet.ProtuStrankaListFormatedWithAdressOIB>
  <DomainObject.Predmet.ProtuStrankaListNazivFormated>
    <izvorni_sadrzaj>
      <item>MODNA KUĆA VIZER društvo s ograničenom odgovornošću za trgovinu</item>
    </izvorni_sadrzaj>
    <derivirana_varijabla naziv="DomainObject.Predmet.ProtuStrankaListNazivFormated_1">
      <item>MODNA KUĆA VIZER društvo s ograničenom odgovornošću za trgovinu</item>
    </derivirana_varijabla>
  </DomainObject.Predmet.ProtuStrankaListNazivFormated>
  <DomainObject.Predmet.ProtuStrankaListNazivFormatedOIB>
    <izvorni_sadrzaj>
      <item>MODNA KUĆA VIZER društvo s ograničenom odgovornošću za trgovinu, OIB 56813832675</item>
    </izvorni_sadrzaj>
    <derivirana_varijabla naziv="DomainObject.Predmet.ProtuStrankaListNazivFormatedOIB_1">
      <item>MODNA KUĆA VIZER društvo s ograničenom odgovornošću za trgovinu, OIB 56813832675</item>
    </derivirana_varijabla>
  </DomainObject.Predmet.ProtuStrankaListNazivFormatedOIB>
  <DomainObject.Predmet.OstaliListFormated>
    <izvorni_sadrzaj>
      <item>ŽDO Varaždin, Građansko upravni odjel</item>
    </izvorni_sadrzaj>
    <derivirana_varijabla naziv="DomainObject.Predmet.OstaliListFormated_1">
      <item>ŽDO Varaždin, Građansko upravni odjel</item>
    </derivirana_varijabla>
  </DomainObject.Predmet.OstaliListFormated>
  <DomainObject.Predmet.OstaliListFormatedOIB>
    <izvorni_sadrzaj>
      <item>ŽDO Varaždin, Građansko upravni odjel</item>
    </izvorni_sadrzaj>
    <derivirana_varijabla naziv="DomainObject.Predmet.OstaliListFormatedOIB_1">
      <item>ŽDO Varaždin, Građansko upravni odjel</item>
    </derivirana_varijabla>
  </DomainObject.Predmet.OstaliListFormatedOIB>
  <DomainObject.Predmet.OstaliListFormatedWithAdress>
    <izvorni_sadrzaj>
      <item>ŽDO Varaždin, Građansko upravni odjel</item>
    </izvorni_sadrzaj>
    <derivirana_varijabla naziv="DomainObject.Predmet.OstaliListFormatedWithAdress_1">
      <item>ŽDO Varaždin, Građansko upravni odjel</item>
    </derivirana_varijabla>
  </DomainObject.Predmet.OstaliListFormatedWithAdress>
  <DomainObject.Predmet.OstaliListFormatedWithAdressOIB>
    <izvorni_sadrzaj>
      <item>ŽDO Varaždin, Građansko upravni odjel</item>
    </izvorni_sadrzaj>
    <derivirana_varijabla naziv="DomainObject.Predmet.OstaliListFormatedWithAdressOIB_1">
      <item>ŽDO Varaždin, Građansko upravni odjel</item>
    </derivirana_varijabla>
  </DomainObject.Predmet.OstaliListFormatedWithAdressOIB>
  <DomainObject.Predmet.OstaliListNazivFormated>
    <izvorni_sadrzaj>
      <item>ŽDO Varaždin, Građansko upravni odjel</item>
    </izvorni_sadrzaj>
    <derivirana_varijabla naziv="DomainObject.Predmet.OstaliListNazivFormated_1">
      <item>ŽDO Varaždin, Građansko upravni odjel</item>
    </derivirana_varijabla>
  </DomainObject.Predmet.OstaliListNazivFormated>
  <DomainObject.Predmet.OstaliListNazivFormatedOIB>
    <izvorni_sadrzaj>
      <item>ŽDO Varaždin, Građansko upravni odjel</item>
    </izvorni_sadrzaj>
    <derivirana_varijabla naziv="DomainObject.Predmet.OstaliListNazivFormatedOIB_1"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St-114/2015-5</izvorni_sadrzaj>
    <derivirana_varijabla naziv="DomainObject.PoslovniBrojDokumenta_1">St-114/2015-5</derivirana_varijabla>
  </DomainObject.PoslovniBrojDokumenta>
  <DomainObject.Predmet.StrankaIDrugi>
    <izvorni_sadrzaj>Silvija Skok</izvorni_sadrzaj>
    <derivirana_varijabla naziv="DomainObject.Predmet.StrankaIDrugi_1">Silvija Skok</derivirana_varijabla>
  </DomainObject.Predmet.StrankaIDrugi>
  <DomainObject.Predmet.ProtustrankaIDrugi>
    <izvorni_sadrzaj>MODNA KUĆA VIZER društvo s ograničenom odgovornošću za trgovinu</izvorni_sadrzaj>
    <derivirana_varijabla naziv="DomainObject.Predmet.ProtustrankaIDrugi_1">MODNA KUĆA VIZER društvo s ograničenom odgovornošću za trgovinu</derivirana_varijabla>
  </DomainObject.Predmet.ProtustrankaIDrugi>
  <DomainObject.Predmet.StrankaIDrugiAdressOIB>
    <izvorni_sadrzaj>Silvija Skok, OIB 82357354960, Čakovečka 14, 40323 Prelog</izvorni_sadrzaj>
    <derivirana_varijabla naziv="DomainObject.Predmet.StrankaIDrugiAdressOIB_1">Silvija Skok, OIB 82357354960, Čakovečka 14, 40323 Prelog</derivirana_varijabla>
  </DomainObject.Predmet.StrankaIDrugiAdressOIB>
  <DomainObject.Predmet.ProtustrankaIDrugiAdressOIB>
    <izvorni_sadrzaj>MODNA KUĆA VIZER društvo s ograničenom odgovornošću za trgovinu, OIB 56813832675, Glavna 59, 40323 Prelog</izvorni_sadrzaj>
    <derivirana_varijabla naziv="DomainObject.Predmet.ProtustrankaIDrugiAdressOIB_1">MODNA KUĆA VIZER društvo s ograničenom odgovornošću za trgovinu, OIB 56813832675, Glavna 59,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Silvija Skok</item>
      <item>MODNA KUĆA VIZER društvo s ograničenom odgovornošću za trgovinu</item>
      <item>ŽDO Varaždin, Građansko upravni odjel</item>
    </izvorni_sadrzaj>
    <derivirana_varijabla naziv="DomainObject.Predmet.SudioniciListNaziv_1">
      <item>Silvija Skok</item>
      <item>MODNA KUĆA VIZER društvo s ograničenom odgovornošću za trgovinu</item>
      <item>ŽDO Varaždin, Građansko upravni odjel</item>
    </derivirana_varijabla>
  </DomainObject.Predmet.SudioniciListNaziv>
  <DomainObject.Predmet.SudioniciListAdressOIB>
    <izvorni_sadrzaj>
      <item>Silvija Skok, OIB 82357354960, Čakovečka 14,40323 Prelog</item>
      <item>MODNA KUĆA VIZER društvo s ograničenom odgovornošću za trgovinu, OIB 56813832675, Glavna 59,40323 Prelog</item>
      <item>ŽDO Varaždin, Građansko upravni odjel</item>
    </izvorni_sadrzaj>
    <derivirana_varijabla naziv="DomainObject.Predmet.SudioniciListAdressOIB_1">
      <item>Silvija Skok, OIB 82357354960, Čakovečka 14,40323 Prelog</item>
      <item>MODNA KUĆA VIZER društvo s ograničenom odgovornošću za trgovinu, OIB 56813832675, Glavna 59,40323 Prelog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4F66A-E616-4344-B69A-05E1BEF93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1106</properties:Characters>
  <properties:Lines>39</properties:Lines>
  <properties:Paragraphs>13</properties:Paragraphs>
  <properties:TotalTime>44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2015-10-15T07:46:00Z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St-114/2015-5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