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902f" w14:paraId="7b7902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C5424">
        <w:rPr>
          <w:color w:themeColor="text1" w:val="000000"/>
        </w:rPr>
        <w:t>CORCULUM j.d.o.o. za njegu i održavanje tijela i usluge, Split, Ante Katunarića 14, OIB: 16236351233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92467">
        <w:rPr>
          <w:color w:themeColor="text1" w:val="000000"/>
        </w:rPr>
        <w:t>31</w:t>
      </w:r>
      <w:r w:rsidR="00E2567B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C5424">
        <w:rPr>
          <w:color w:themeColor="text1" w:val="000000"/>
        </w:rPr>
        <w:t>CORCULUM j.d.o.o. za njegu i održavanje tijela i usluge, Split, Ante Katunarića 14, OIB: 16236351233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307083">
        <w:rPr>
          <w:color w:themeColor="text1" w:val="000000"/>
        </w:rPr>
        <w:t>10</w:t>
      </w:r>
      <w:r w:rsidR="006B7110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F2C8C">
        <w:rPr>
          <w:color w:themeColor="text1" w:val="000000"/>
        </w:rPr>
        <w:t>1</w:t>
      </w:r>
      <w:r w:rsidR="005C5424">
        <w:rPr>
          <w:color w:themeColor="text1" w:val="000000"/>
        </w:rPr>
        <w:t>0</w:t>
      </w:r>
      <w:r w:rsidR="00D86ECB">
        <w:rPr>
          <w:color w:themeColor="text1" w:val="000000"/>
        </w:rPr>
        <w:t>.</w:t>
      </w:r>
      <w:r w:rsidR="005C5424">
        <w:rPr>
          <w:color w:themeColor="text1" w:val="000000"/>
        </w:rPr>
        <w:t>272</w:t>
      </w:r>
      <w:r w:rsidR="00D86ECB">
        <w:rPr>
          <w:color w:themeColor="text1" w:val="000000"/>
        </w:rPr>
        <w:t>,</w:t>
      </w:r>
      <w:r w:rsidR="005C5424">
        <w:rPr>
          <w:color w:themeColor="text1" w:val="000000"/>
        </w:rPr>
        <w:t>93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92467">
        <w:rPr>
          <w:color w:themeColor="text1" w:val="000000"/>
        </w:rPr>
        <w:t xml:space="preserve">31. siječnja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5C5424">
      <w:rPr>
        <w:color w:themeColor="text1" w:val="000000"/>
      </w:rPr>
      <w:t>91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7083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C5424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6F7C"/>
    <w:rsid w:val="00782E3D"/>
    <w:rsid w:val="00783052"/>
    <w:rsid w:val="00787AFC"/>
    <w:rsid w:val="007A3CC4"/>
    <w:rsid w:val="007D2820"/>
    <w:rsid w:val="007D5A90"/>
    <w:rsid w:val="007E0CF5"/>
    <w:rsid w:val="007E26AB"/>
    <w:rsid w:val="007F2949"/>
    <w:rsid w:val="007F2C8C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A6924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CORCULUM jednostavno društvo s ograničenom odgovornošću za njegu i održavanje tijela i usluge</izvorni_sadrzaj>
    <derivirana_varijabla naziv="DomainObject.Predmet.ProtustrankaFormated_1">  CORCULUM jednostavno društvo s ograničenom odgovornošću za njegu i održavanje tijela i usluge</derivirana_varijabla>
  </DomainObject.Predmet.ProtustrankaFormated>
  <DomainObject.Predmet.ProtustrankaFormatedOIB>
    <izvorni_sadrzaj>  CORCULUM jednostavno društvo s ograničenom odgovornošću za njegu i održavanje tijela i usluge, OIB 16236351233</izvorni_sadrzaj>
    <derivirana_varijabla naziv="DomainObject.Predmet.ProtustrankaFormatedOIB_1">  CORCULUM jednostavno društvo s ograničenom odgovornošću za njegu i održavanje tijela i usluge, OIB 16236351233</derivirana_varijabla>
  </DomainObject.Predmet.ProtustrankaFormatedOIB>
  <DomainObject.Predmet.ProtustrankaFormatedWithAdress>
    <izvorni_sadrzaj> CORCULUM jednostavno društvo s ograničenom odgovornošću za njegu i održavanje tijela i usluge, Ante Katunarića 14, 21000 Split</izvorni_sadrzaj>
    <derivirana_varijabla naziv="DomainObject.Predmet.ProtustrankaFormatedWithAdress_1"> CORCULUM jednostavno društvo s ograničenom odgovornošću za njegu i održavanje tijela i usluge, Ante Katunarića 14, 21000 Split</derivirana_varijabla>
  </DomainObject.Predmet.ProtustrankaFormatedWithAdress>
  <DomainObject.Predmet.ProtustrankaFormatedWithAdressOIB>
    <izvorni_sadrzaj> CORCULUM jednostavno društvo s ograničenom odgovornošću za njegu i održavanje tijela i usluge, OIB 16236351233, Ante Katunarića 14, 21000 Split</izvorni_sadrzaj>
    <derivirana_varijabla naziv="DomainObject.Predmet.ProtustrankaFormatedWithAdressOIB_1"> CORCULUM jednostavno društvo s ograničenom odgovornošću za njegu i održavanje tijela i usluge, OIB 16236351233, Ante Katunarića 14, 21000 Split</derivirana_varijabla>
  </DomainObject.Predmet.ProtustrankaFormatedWithAdressOIB>
  <DomainObject.Predmet.ProtustrankaWithAdress>
    <izvorni_sadrzaj>CORCULUM jednostavno društvo s ograničenom odgovornošću za njegu i održavanje tijela i usluge Ante Katunarića 14, 21000 Split</izvorni_sadrzaj>
    <derivirana_varijabla naziv="DomainObject.Predmet.ProtustrankaWithAdress_1">CORCULUM jednostavno društvo s ograničenom odgovornošću za njegu i održavanje tijela i usluge Ante Katunarića 14, 21000 Split</derivirana_varijabla>
  </DomainObject.Predmet.ProtustrankaWithAdress>
  <DomainObject.Predmet.ProtustrankaWithAdressOIB>
    <izvorni_sadrzaj>CORCULUM jednostavno društvo s ograničenom odgovornošću za njegu i održavanje tijela i usluge, OIB 16236351233, Ante Katunarića 14, 21000 Split</izvorni_sadrzaj>
    <derivirana_varijabla naziv="DomainObject.Predmet.ProtustrankaWithAdressOIB_1">CORCULUM jednostavno društvo s ograničenom odgovornošću za njegu i održavanje tijela i usluge, OIB 16236351233, Ante Katunarića 14, 21000 Split</derivirana_varijabla>
  </DomainObject.Predmet.ProtustrankaWithAdressOIB>
  <DomainObject.Predmet.ProtustrankaNazivFormated>
    <izvorni_sadrzaj>CORCULUM jednostavno društvo s ograničenom odgovornošću za njegu i održavanje tijela i usluge</izvorni_sadrzaj>
    <derivirana_varijabla naziv="DomainObject.Predmet.ProtustrankaNazivFormated_1">CORCULUM jednostavno društvo s ograničenom odgovornošću za njegu i održavanje tijela i usluge</derivirana_varijabla>
  </DomainObject.Predmet.ProtustrankaNazivFormated>
  <DomainObject.Predmet.ProtustrankaNazivFormatedOIB>
    <izvorni_sadrzaj>CORCULUM jednostavno društvo s ograničenom odgovornošću za njegu i održavanje tijela i usluge, OIB 16236351233</izvorni_sadrzaj>
    <derivirana_varijabla naziv="DomainObject.Predmet.ProtustrankaNazivFormatedOIB_1">CORCULUM jednostavno društvo s ograničenom odgovornošću za njegu i održavanje tijela i usluge, OIB 16236351233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10272.93</izvorni_sadrzaj>
    <derivirana_varijabla naziv="DomainObject.Predmet.TrenutnaVrijednost_1">10272.93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CORCULUM jednostavno društvo s ograničenom odgovornošću za njegu i održavanje tijela i usluge</item>
    </izvorni_sadrzaj>
    <derivirana_varijabla naziv="DomainObject.Predmet.ProtuStrankaListFormated_1">
      <item>CORCULUM jednostavno društvo s ograničenom odgovornošću za njegu i održavanje tijela i usluge</item>
    </derivirana_varijabla>
  </DomainObject.Predmet.ProtuStrankaListFormated>
  <DomainObject.Predmet.ProtuStrankaListFormatedOIB>
    <izvorni_sadrzaj>
      <item>CORCULUM jednostavno društvo s ograničenom odgovornošću za njegu i održavanje tijela i usluge, OIB 16236351233</item>
    </izvorni_sadrzaj>
    <derivirana_varijabla naziv="DomainObject.Predmet.ProtuStrankaListFormatedOIB_1">
      <item>CORCULUM jednostavno društvo s ograničenom odgovornošću za njegu i održavanje tijela i usluge, OIB 16236351233</item>
    </derivirana_varijabla>
  </DomainObject.Predmet.ProtuStrankaListFormatedOIB>
  <DomainObject.Predmet.ProtuStrankaListFormatedWithAdress>
    <izvorni_sadrzaj>
      <item>CORCULUM jednostavno društvo s ograničenom odgovornošću za njegu i održavanje tijela i usluge, Ante Katunarića 14, 21000 Split</item>
    </izvorni_sadrzaj>
    <derivirana_varijabla naziv="DomainObject.Predmet.ProtuStrankaListFormatedWithAdress_1">
      <item>CORCULUM jednostavno društvo s ograničenom odgovornošću za njegu i održavanje tijela i usluge, Ante Katunarića 14, 21000 Split</item>
    </derivirana_varijabla>
  </DomainObject.Predmet.ProtuStrankaListFormatedWithAdress>
  <DomainObject.Predmet.ProtuStrankaListFormatedWithAdressOIB>
    <izvorni_sadrzaj>
      <item>CORCULUM jednostavno društvo s ograničenom odgovornošću za njegu i održavanje tijela i usluge, OIB 16236351233, Ante Katunarića 14, 21000 Split</item>
    </izvorni_sadrzaj>
    <derivirana_varijabla naziv="DomainObject.Predmet.ProtuStrankaListFormatedWithAdressOIB_1">
      <item>CORCULUM jednostavno društvo s ograničenom odgovornošću za njegu i održavanje tijela i usluge, OIB 16236351233, Ante Katunarića 14, 21000 Split</item>
    </derivirana_varijabla>
  </DomainObject.Predmet.ProtuStrankaListFormatedWithAdressOIB>
  <DomainObject.Predmet.ProtuStrankaListNazivFormated>
    <izvorni_sadrzaj>
      <item>CORCULUM jednostavno društvo s ograničenom odgovornošću za njegu i održavanje tijela i usluge</item>
    </izvorni_sadrzaj>
    <derivirana_varijabla naziv="DomainObject.Predmet.ProtuStrankaListNazivFormated_1">
      <item>CORCULUM jednostavno društvo s ograničenom odgovornošću za njegu i održavanje tijela i usluge</item>
    </derivirana_varijabla>
  </DomainObject.Predmet.ProtuStrankaListNazivFormated>
  <DomainObject.Predmet.ProtuStrankaListNazivFormatedOIB>
    <izvorni_sadrzaj>
      <item>CORCULUM jednostavno društvo s ograničenom odgovornošću za njegu i održavanje tijela i usluge, OIB 16236351233</item>
    </izvorni_sadrzaj>
    <derivirana_varijabla naziv="DomainObject.Predmet.ProtuStrankaListNazivFormatedOIB_1">
      <item>CORCULUM jednostavno društvo s ograničenom odgovornošću za njegu i održavanje tijela i usluge, OIB 16236351233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CORCULUM jednostavno društvo s ograničenom odgovornošću za njegu i održavanje tijela i usluge</izvorni_sadrzaj>
    <derivirana_varijabla naziv="DomainObject.Predmet.ProtustrankaIDrugi_1">CORCULUM jednostavno društvo s ograničenom odgovornošću za njegu i održavanje tijela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CORCULUM jednostavno društvo s ograničenom odgovornošću za njegu i održavanje tijela i usluge, OIB 16236351233, Ante Katunarića 14, 21000 Split</izvorni_sadrzaj>
    <derivirana_varijabla naziv="DomainObject.Predmet.ProtustrankaIDrugiAdressOIB_1">CORCULUM jednostavno društvo s ograničenom odgovornošću za njegu i održavanje tijela i usluge, OIB 16236351233, Ante Katunarića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CORCULUM jednostavno društvo s ograničenom odgovornošću za njegu i održavanje tijela i usluge</item>
      <item>FINANCIJSKA AGENCIJA, RC SPLIT</item>
    </izvorni_sadrzaj>
    <derivirana_varijabla naziv="DomainObject.Predmet.SudioniciListNaziv_1">
      <item>CORCULUM jednostavno društvo s ograničenom odgovornošću za njegu i održavanje tijela i usluge</item>
      <item>FINANCIJSKA AGENCIJA, RC SPLIT</item>
    </derivirana_varijabla>
  </DomainObject.Predmet.SudioniciListNaziv>
  <DomainObject.Predmet.SudioniciListAdressOIB>
    <izvorni_sadrzaj>
      <item>CORCULUM jednostavno društvo s ograničenom odgovornošću za njegu i održavanje tijela i usluge, OIB 16236351233, Ante Katunarića 14,21000 Split</item>
      <item>FINANCIJSKA AGENCIJA, RC SPLIT, OIB 85821130368, Mažuranićevo šetalište 24 b,21000 Split</item>
    </izvorni_sadrzaj>
    <derivirana_varijabla naziv="DomainObject.Predmet.SudioniciListAdressOIB_1">
      <item>CORCULUM jednostavno društvo s ograničenom odgovornošću za njegu i održavanje tijela i usluge, OIB 16236351233, Ante Katunarića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16236351233</item>
      <item>, OIB 85821130368</item>
    </izvorni_sadrzaj>
    <derivirana_varijabla naziv="DomainObject.Predmet.SudioniciListNazivOIB_1">
      <item>, OIB 16236351233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1819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2017-01-30T09:14:00Z</cp:lastPrinted>
  <dcterms:modified xmlns:xsi="http://www.w3.org/2001/XMLSchema-instance" xsi:type="dcterms:W3CDTF">2017-01-31T09:10:00Z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