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16d4" w14:paraId="24816d4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r>
        <w:t>Stpn-1/201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predstečajne nagodbe nad dužnikom </w:t>
      </w:r>
      <w:r w:rsidR="00B251A0" w:rsidRPr="000D5D27">
        <w:t>DIVAS drvna industrija d.o.o. V</w:t>
      </w:r>
      <w:r w:rsidR="00B251A0">
        <w:t xml:space="preserve">oćin, Josipa Martinca bb, OIB </w:t>
      </w:r>
      <w:r w:rsidR="00B251A0" w:rsidRPr="000D5D27">
        <w:t>92745373841</w:t>
      </w:r>
      <w:r w:rsidR="00B251A0">
        <w:t xml:space="preserve">, MBS </w:t>
      </w:r>
      <w:r w:rsidR="00B251A0" w:rsidRPr="00596C7B">
        <w:t>010075850</w:t>
      </w:r>
      <w:r>
        <w:t xml:space="preserve">, objavljuje da je </w:t>
      </w:r>
      <w:r w:rsidR="00B251A0">
        <w:t>rješenjem ovoga suda broj Stpn-</w:t>
      </w:r>
      <w:r w:rsidR="00C77139">
        <w:t>1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16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>. godine zakazao ročište za sklapanje predstečajne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12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1</w:t>
      </w:r>
      <w:r w:rsidR="00B251A0">
        <w:rPr>
          <w:b/>
        </w:rPr>
        <w:t>1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16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516" w:rsidR="00687516">
      <w:r>
        <w:separator/>
      </w:r>
    </w:p>
  </w:endnote>
  <w:endnote w:id="0" w:type="continuationSeparator">
    <w:p w:rsidRDefault="00687516" w:rsidR="00687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2349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2349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516" w:rsidR="00687516">
      <w:r>
        <w:separator/>
      </w:r>
    </w:p>
  </w:footnote>
  <w:footnote w:id="0" w:type="continuationSeparator">
    <w:p w:rsidRDefault="00687516" w:rsidR="00687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2349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322258"/>
    <w:rsid w:val="003B2349"/>
    <w:rsid w:val="004D5DDC"/>
    <w:rsid w:val="005C367D"/>
    <w:rsid w:val="00687516"/>
    <w:rsid w:val="00AE3B51"/>
    <w:rsid w:val="00B251A0"/>
    <w:rsid w:val="00BB3568"/>
    <w:rsid w:val="00C7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Stpn-1/2015</izvorni_sadrzaj>
    <derivirana_varijabla naziv="DomainObject.Predmet.OznakaBroj_1">Stpn-1/2015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DIVAS drvna industrija d.o.o. VOĆIN</izvorni_sadrzaj>
    <derivirana_varijabla naziv="DomainObject.Predmet.StrankaFormated_1">  DIVAS drvna industrija d.o.o. VOĆIN</derivirana_varijabla>
  </DomainObject.Predmet.StrankaFormated>
  <DomainObject.Predmet.StrankaFormatedOIB>
    <izvorni_sadrzaj>  DIVAS drvna industrija d.o.o. VOĆIN, OIB 92745373841</izvorni_sadrzaj>
    <derivirana_varijabla naziv="DomainObject.Predmet.StrankaFormatedOIB_1">  DIVAS drvna industrija d.o.o. VOĆIN, OIB 92745373841</derivirana_varijabla>
  </DomainObject.Predmet.StrankaFormatedOIB>
  <DomainObject.Predmet.StrankaFormatedWithAdress>
    <izvorni_sadrzaj> DIVAS drvna industrija d.o.o. VOĆIN, Josipa Martinca bb, 33522 Voćin</izvorni_sadrzaj>
    <derivirana_varijabla naziv="DomainObject.Predmet.StrankaFormatedWithAdress_1"> DIVAS drvna industrija d.o.o. VOĆIN, Josipa Martinca bb, 33522 Voćin</derivirana_varijabla>
  </DomainObject.Predmet.StrankaFormatedWithAdress>
  <DomainObject.Predmet.StrankaFormatedWithAdressOIB>
    <izvorni_sadrzaj> DIVAS drvna industrija d.o.o. VOĆIN, OIB 92745373841, Josipa Martinca bb, 33522 Voćin</izvorni_sadrzaj>
    <derivirana_varijabla naziv="DomainObject.Predmet.StrankaFormatedWithAdressOIB_1"> DIVAS drvna industrija d.o.o. VOĆIN, OIB 92745373841, Josipa Martinca bb, 33522 Voćin</derivirana_varijabla>
  </DomainObject.Predmet.StrankaFormatedWithAdressOIB>
  <DomainObject.Predmet.StrankaWithAdress>
    <izvorni_sadrzaj>DIVAS drvna industrija d.o.o. VOĆIN Josipa Martinca bb,33522 Voćin</izvorni_sadrzaj>
    <derivirana_varijabla naziv="DomainObject.Predmet.StrankaWithAdress_1">DIVAS drvna industrija d.o.o. VOĆIN Josipa Martinca bb,33522 Voćin</derivirana_varijabla>
  </DomainObject.Predmet.StrankaWithAdress>
  <DomainObject.Predmet.StrankaWithAdressOIB>
    <izvorni_sadrzaj>DIVAS drvna industrija d.o.o. VOĆIN, OIB 92745373841, Josipa Martinca bb,33522 Voćin</izvorni_sadrzaj>
    <derivirana_varijabla naziv="DomainObject.Predmet.StrankaWithAdressOIB_1">DIVAS drvna industrija d.o.o. VOĆIN, OIB 92745373841, Josipa Martinca bb,33522 Voćin</derivirana_varijabla>
  </DomainObject.Predmet.StrankaWithAdressOIB>
  <DomainObject.Predmet.StrankaNazivFormated>
    <izvorni_sadrzaj>DIVAS drvna industrija d.o.o. VOĆIN</izvorni_sadrzaj>
    <derivirana_varijabla naziv="DomainObject.Predmet.StrankaNazivFormated_1">DIVAS drvna industrija d.o.o. VOĆIN</derivirana_varijabla>
  </DomainObject.Predmet.StrankaNazivFormated>
  <DomainObject.Predmet.StrankaNazivFormatedOIB>
    <izvorni_sadrzaj>DIVAS drvna industrija d.o.o. VOĆIN, OIB 92745373841</izvorni_sadrzaj>
    <derivirana_varijabla naziv="DomainObject.Predmet.StrankaNazivFormatedOIB_1">DIVAS drvna industrija d.o.o. VOĆIN, OIB 92745373841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DIVAS drvna industrija d.o.o. VOĆIN</item>
    </izvorni_sadrzaj>
    <derivirana_varijabla naziv="DomainObject.Predmet.StrankaListFormated_1">
      <item>DIVAS drvna industrija d.o.o. VOĆIN</item>
    </derivirana_varijabla>
  </DomainObject.Predmet.StrankaListFormated>
  <DomainObject.Predmet.StrankaListFormatedOIB>
    <izvorni_sadrzaj>
      <item>DIVAS drvna industrija d.o.o. VOĆIN, OIB 92745373841</item>
    </izvorni_sadrzaj>
    <derivirana_varijabla naziv="DomainObject.Predmet.StrankaListFormatedOIB_1">
      <item>DIVAS drvna industrija d.o.o. VOĆIN, OIB 92745373841</item>
    </derivirana_varijabla>
  </DomainObject.Predmet.StrankaListFormatedOIB>
  <DomainObject.Predmet.StrankaListFormatedWithAdress>
    <izvorni_sadrzaj>
      <item>DIVAS drvna industrija d.o.o. VOĆIN, Josipa Martinca bb, 33522 Voćin</item>
    </izvorni_sadrzaj>
    <derivirana_varijabla naziv="DomainObject.Predmet.StrankaListFormatedWithAdress_1">
      <item>DIVAS drvna industrija d.o.o. VOĆIN, Josipa Martinca bb, 33522 Voćin</item>
    </derivirana_varijabla>
  </DomainObject.Predmet.StrankaListFormatedWithAdress>
  <DomainObject.Predmet.StrankaListFormatedWithAdressOIB>
    <izvorni_sadrzaj>
      <item>DIVAS drvna industrija d.o.o. VOĆIN, OIB 92745373841, Josipa Martinca bb, 33522 Voćin</item>
    </izvorni_sadrzaj>
    <derivirana_varijabla naziv="DomainObject.Predmet.StrankaListFormatedWithAdressOIB_1">
      <item>DIVAS drvna industrija d.o.o. VOĆIN, OIB 92745373841, Josipa Martinca bb, 33522 Voćin</item>
    </derivirana_varijabla>
  </DomainObject.Predmet.StrankaListFormatedWithAdressOIB>
  <DomainObject.Predmet.StrankaListNazivFormated>
    <izvorni_sadrzaj>
      <item>DIVAS drvna industrija d.o.o. VOĆIN</item>
    </izvorni_sadrzaj>
    <derivirana_varijabla naziv="DomainObject.Predmet.StrankaListNazivFormated_1">
      <item>DIVAS drvna industrija d.o.o. VOĆIN</item>
    </derivirana_varijabla>
  </DomainObject.Predmet.StrankaListNazivFormated>
  <DomainObject.Predmet.StrankaListNazivFormatedOIB>
    <izvorni_sadrzaj>
      <item>DIVAS drvna industrija d.o.o. VOĆIN, OIB 92745373841</item>
    </izvorni_sadrzaj>
    <derivirana_varijabla naziv="DomainObject.Predmet.StrankaListNazivFormatedOIB_1">
      <item>DIVAS drvna industrija d.o.o. VOĆIN, OIB 92745373841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DIVAS drvna industrija d.o.o. VOĆIN</izvorni_sadrzaj>
    <derivirana_varijabla naziv="DomainObject.Predmet.StrankaIDrugi_1">DIVAS drvna industrija d.o.o. VOĆIN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DIVAS drvna industrija d.o.o. VOĆIN, OIB 92745373841, Josipa Martinca bb, 33522 Voćin</izvorni_sadrzaj>
    <derivirana_varijabla naziv="DomainObject.Predmet.StrankaIDrugiAdressOIB_1">DIVAS drvna industrija d.o.o. VOĆIN, OIB 92745373841, Josipa Martinca bb,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DIVAS drvna industrija d.o.o. VOĆIN</item>
    </izvorni_sadrzaj>
    <derivirana_varijabla naziv="DomainObject.Predmet.SudioniciListNaziv_1">
      <item>DIVAS drvna industrija d.o.o. VOĆIN</item>
    </derivirana_varijabla>
  </DomainObject.Predmet.SudioniciListNaziv>
  <DomainObject.Predmet.SudioniciListAdressOIB>
    <izvorni_sadrzaj>
      <item>DIVAS drvna industrija d.o.o. VOĆIN, OIB 92745373841, Josipa Martinca bb,33522 Voćin</item>
    </izvorni_sadrzaj>
    <derivirana_varijabla naziv="DomainObject.Predmet.SudioniciListAdressOIB_1">
      <item>DIVAS drvna industrija d.o.o. VOĆIN, OIB 92745373841, Josipa Martinca bb,33522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92745373841</item>
    </izvorni_sadrzaj>
    <derivirana_varijabla naziv="DomainObject.Predmet.SudioniciListNazivOIB_1">
      <item>, OIB 92745373841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457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2015-09-16T11:11:00Z</dcterms:created>
  <dc:creator>Romana Tremski</dc:creator>
  <cp:lastModifiedBy>Romana Tremski</cp:lastModifiedBy>
  <dcterms:modified xmlns:xsi="http://www.w3.org/2001/XMLSchema-instance" xsi:type="dcterms:W3CDTF">2015-09-16T11:14:00Z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