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7d1f0" w14:paraId="ab7d1f0" w:rsidRDefault="004B4ED8" w:rsidP="004B4ED8" w:rsidR="004B4ED8" w:rsidRPr="00E25345">
      <w:pPr>
        <w15:collapsed w:val="false"/>
      </w:pPr>
      <w:bookmarkStart w:name="_GoBack" w:id="0"/>
      <w:bookmarkEnd w:id="0"/>
    </w:p>
    <w:p w:rsidRDefault="004B4ED8" w:rsidP="004B4ED8" w:rsidR="004B4ED8" w:rsidRPr="00E25345"/>
    <w:p w:rsidRDefault="004B4ED8" w:rsidP="004B4ED8" w:rsidR="004B4ED8" w:rsidRPr="00E25345">
      <w:r w:rsidRPr="00E25345">
        <w:t>REPUBLIKA HRVATSKA</w:t>
      </w:r>
    </w:p>
    <w:p w:rsidRDefault="004B4ED8" w:rsidP="004B4ED8" w:rsidR="004B4ED8" w:rsidRPr="00E25345">
      <w:r w:rsidRPr="00E25345">
        <w:t>TRGOVAČKI SUD U ZAGREBU</w:t>
      </w:r>
    </w:p>
    <w:p w:rsidRDefault="004B4ED8" w:rsidP="004B4ED8" w:rsidR="004B4ED8" w:rsidRPr="00E25345">
      <w:r w:rsidRPr="00E25345">
        <w:t xml:space="preserve">Zagreb, Amruševa 2/II                                                    </w:t>
      </w:r>
      <w:r w:rsidR="00A14E7B" w:rsidRPr="00E25345">
        <w:t xml:space="preserve"> </w:t>
      </w:r>
      <w:r w:rsidR="000416E9" w:rsidRPr="00E25345">
        <w:t xml:space="preserve">         </w:t>
      </w:r>
      <w:r w:rsidR="00E945C9" w:rsidRPr="00E25345">
        <w:t xml:space="preserve"> </w:t>
      </w:r>
      <w:r w:rsidR="00DC59E7" w:rsidRPr="00E25345">
        <w:t xml:space="preserve">                    </w:t>
      </w:r>
      <w:r w:rsidR="00D0384A" w:rsidRPr="00E25345">
        <w:t>89</w:t>
      </w:r>
      <w:r w:rsidR="00DC59E7" w:rsidRPr="00E25345">
        <w:t>. St</w:t>
      </w:r>
      <w:r w:rsidR="004571B0" w:rsidRPr="00E25345">
        <w:t>-</w:t>
      </w:r>
      <w:r w:rsidR="00D0384A" w:rsidRPr="00E25345">
        <w:t>7135</w:t>
      </w:r>
      <w:r w:rsidR="00DC59E7" w:rsidRPr="00E25345">
        <w:t>/15</w:t>
      </w:r>
      <w:r w:rsidR="00715BF3" w:rsidRPr="00E25345">
        <w:t>-</w:t>
      </w:r>
    </w:p>
    <w:p w:rsidRDefault="004B4ED8" w:rsidP="004B4ED8" w:rsidR="004B4ED8" w:rsidRPr="00E25345"/>
    <w:p w:rsidRDefault="004B4ED8" w:rsidP="00224B33" w:rsidR="004B4ED8" w:rsidRPr="00E25345">
      <w:pPr>
        <w:jc w:val="center"/>
      </w:pPr>
      <w:r w:rsidRPr="00E25345">
        <w:t>Z A P I S N I K</w:t>
      </w:r>
    </w:p>
    <w:p w:rsidRDefault="004B4ED8" w:rsidP="00224B33" w:rsidR="004B4ED8" w:rsidRPr="00E25345">
      <w:pPr>
        <w:jc w:val="center"/>
      </w:pPr>
      <w:r w:rsidRPr="00E25345">
        <w:t>s ročišta radi sklapanja predstečajne nagodbe</w:t>
      </w:r>
    </w:p>
    <w:p w:rsidRDefault="004B4ED8" w:rsidP="004B4ED8" w:rsidR="004B4ED8" w:rsidRPr="00E25345"/>
    <w:p w:rsidRDefault="004B4ED8" w:rsidP="00224B33" w:rsidR="004B4ED8" w:rsidRPr="00E25345">
      <w:pPr>
        <w:jc w:val="both"/>
      </w:pPr>
      <w:r w:rsidRPr="00E25345">
        <w:t xml:space="preserve">sastavljen pri Trgovačkom sudu u Zagrebu </w:t>
      </w:r>
      <w:r w:rsidR="00E34585" w:rsidRPr="00E25345">
        <w:t>12. srpnja</w:t>
      </w:r>
      <w:r w:rsidR="001279FA" w:rsidRPr="00E25345">
        <w:t xml:space="preserve"> 2016</w:t>
      </w:r>
      <w:r w:rsidRPr="00E25345">
        <w:t xml:space="preserve">. u postupku predstečajne nagodbe nad dužnikom </w:t>
      </w:r>
      <w:r w:rsidR="00D0384A" w:rsidRPr="00E25345">
        <w:t>SAINTS HILLS d.o.o. za proizvodnju i trgovinu, Zagreb (Grad Zagreb), Ilica 1/A, OIB: 71000585584</w:t>
      </w:r>
      <w:r w:rsidRPr="00E25345">
        <w:t>,</w:t>
      </w:r>
    </w:p>
    <w:p w:rsidRDefault="004B4ED8" w:rsidP="00224B33" w:rsidR="004B4ED8" w:rsidRPr="00E25345">
      <w:pPr>
        <w:jc w:val="both"/>
      </w:pPr>
    </w:p>
    <w:p w:rsidRDefault="004B4ED8" w:rsidP="004B4ED8" w:rsidR="004B4ED8" w:rsidRPr="00E25345">
      <w:r w:rsidRPr="00E25345">
        <w:t>NAZOČNI OD SUDA:</w:t>
      </w:r>
    </w:p>
    <w:p w:rsidRDefault="004B4ED8" w:rsidP="004B4ED8" w:rsidR="004B4ED8" w:rsidRPr="00E25345"/>
    <w:p w:rsidRDefault="004B4ED8" w:rsidP="004B4ED8" w:rsidR="004B4ED8" w:rsidRPr="00E25345">
      <w:r w:rsidRPr="00E25345">
        <w:t xml:space="preserve">SUDAC: </w:t>
      </w:r>
      <w:r w:rsidR="00D0384A" w:rsidRPr="00E25345">
        <w:t>Nikolina Dorić Hadžisejdić</w:t>
      </w:r>
    </w:p>
    <w:p w:rsidRDefault="004B4ED8" w:rsidP="004B4ED8" w:rsidR="004B4ED8" w:rsidRPr="00E25345"/>
    <w:p w:rsidRDefault="004B4ED8" w:rsidP="004B4ED8" w:rsidR="004B4ED8" w:rsidRPr="00E25345">
      <w:r w:rsidRPr="00E25345">
        <w:t>ZAPISNIČAR:</w:t>
      </w:r>
      <w:r w:rsidR="00224B33" w:rsidRPr="00E25345">
        <w:t xml:space="preserve"> </w:t>
      </w:r>
      <w:r w:rsidR="00D0384A" w:rsidRPr="00E25345">
        <w:t>Karmela Dolenc</w:t>
      </w:r>
    </w:p>
    <w:p w:rsidRDefault="004B4ED8" w:rsidP="004B4ED8" w:rsidR="004B4ED8" w:rsidRPr="00E25345"/>
    <w:p w:rsidRDefault="00417C69" w:rsidP="00224B33" w:rsidR="004B4ED8" w:rsidRPr="00E25345">
      <w:pPr>
        <w:jc w:val="both"/>
      </w:pPr>
      <w:r w:rsidRPr="00E25345">
        <w:t>Sudac otvara raspravu</w:t>
      </w:r>
      <w:r w:rsidR="00287B88" w:rsidRPr="00E25345">
        <w:t xml:space="preserve"> u </w:t>
      </w:r>
      <w:r w:rsidR="00DC59E7" w:rsidRPr="00E25345">
        <w:t>1</w:t>
      </w:r>
      <w:r w:rsidR="00E34585" w:rsidRPr="00E25345">
        <w:t>0</w:t>
      </w:r>
      <w:r w:rsidR="001279FA" w:rsidRPr="00E25345">
        <w:t>.0</w:t>
      </w:r>
      <w:r w:rsidR="008C3780" w:rsidRPr="00E25345">
        <w:t>0</w:t>
      </w:r>
      <w:r w:rsidR="004B4ED8" w:rsidRPr="00E25345">
        <w:t xml:space="preserve"> sati, rasprava je javna i utvrđuje da su ročištu radi sklapanja predstečajne nagodbe pristupili:</w:t>
      </w:r>
    </w:p>
    <w:p w:rsidRDefault="004B4ED8" w:rsidP="004B4ED8" w:rsidR="004B4ED8" w:rsidRPr="00E25345"/>
    <w:p w:rsidRDefault="004B4ED8" w:rsidP="00224B33" w:rsidR="004B4ED8" w:rsidRPr="00E25345">
      <w:pPr>
        <w:jc w:val="both"/>
      </w:pPr>
      <w:r w:rsidRPr="00E25345">
        <w:t xml:space="preserve">Za dužnika: </w:t>
      </w:r>
      <w:r w:rsidR="00D0384A" w:rsidRPr="00E25345">
        <w:t>direktor Rafael Marić</w:t>
      </w:r>
      <w:r w:rsidR="004266F1">
        <w:t>, zastupnik po zakonu dužnika</w:t>
      </w:r>
    </w:p>
    <w:p w:rsidRDefault="00A14E7B" w:rsidP="00224B33" w:rsidR="00A14E7B" w:rsidRPr="00E25345">
      <w:pPr>
        <w:jc w:val="both"/>
      </w:pPr>
    </w:p>
    <w:p w:rsidRDefault="004B4ED8" w:rsidP="00224B33" w:rsidR="004B4ED8" w:rsidRPr="00E25345">
      <w:pPr>
        <w:jc w:val="both"/>
      </w:pPr>
      <w:r w:rsidRPr="00E25345">
        <w:t>Za vjerovnike:</w:t>
      </w:r>
    </w:p>
    <w:p w:rsidRDefault="0047233D" w:rsidP="0047233D" w:rsidR="0047233D" w:rsidRPr="00E25345">
      <w:pPr>
        <w:pStyle w:val="Odlomakpopisa"/>
        <w:numPr>
          <w:ilvl w:val="0"/>
          <w:numId w:val="1"/>
        </w:numPr>
        <w:jc w:val="both"/>
      </w:pPr>
      <w:r w:rsidRPr="00E25345">
        <w:t xml:space="preserve">Croatia osiguranje d.d., Zagreb – </w:t>
      </w:r>
      <w:r w:rsidR="004266F1">
        <w:t xml:space="preserve">Marina Uzelac, punomoćnica po zaposlenju, predaje punomoć </w:t>
      </w:r>
    </w:p>
    <w:p w:rsidRDefault="00D0384A" w:rsidP="00D0384A" w:rsidR="00D0384A" w:rsidRPr="00E25345">
      <w:pPr>
        <w:pStyle w:val="Odlomakpopisa"/>
        <w:numPr>
          <w:ilvl w:val="0"/>
          <w:numId w:val="1"/>
        </w:numPr>
        <w:jc w:val="both"/>
      </w:pPr>
      <w:r w:rsidRPr="00E25345">
        <w:t xml:space="preserve">Ernest Tolj, Zagreb – </w:t>
      </w:r>
      <w:r w:rsidR="00DC7416" w:rsidRPr="00E25345">
        <w:t>Ernest Tolj, osobno</w:t>
      </w:r>
      <w:r w:rsidR="004266F1">
        <w:t>, br. Oi 102678717</w:t>
      </w:r>
    </w:p>
    <w:p w:rsidRDefault="00D0384A" w:rsidP="00D0384A" w:rsidR="00D0384A" w:rsidRPr="00E25345">
      <w:pPr>
        <w:pStyle w:val="Odlomakpopisa"/>
        <w:numPr>
          <w:ilvl w:val="0"/>
          <w:numId w:val="1"/>
        </w:numPr>
        <w:jc w:val="both"/>
      </w:pPr>
      <w:r w:rsidRPr="00E25345">
        <w:t xml:space="preserve">Eurocable group d.d., Zagreb – </w:t>
      </w:r>
      <w:r w:rsidR="00A9737D" w:rsidRPr="00E25345">
        <w:t xml:space="preserve">zastupano po Tihani </w:t>
      </w:r>
      <w:r w:rsidR="004266F1">
        <w:t>Stupnišek (ranije Jurčević)</w:t>
      </w:r>
      <w:r w:rsidR="00A9737D" w:rsidRPr="00E25345">
        <w:t>, predsjednik uprave</w:t>
      </w:r>
      <w:r w:rsidR="004266F1">
        <w:t>, br oi 112527854</w:t>
      </w:r>
    </w:p>
    <w:p w:rsidRDefault="00D0384A" w:rsidP="00D0384A" w:rsidR="00D0384A" w:rsidRPr="00E25345">
      <w:pPr>
        <w:pStyle w:val="Odlomakpopisa"/>
        <w:numPr>
          <w:ilvl w:val="0"/>
          <w:numId w:val="1"/>
        </w:numPr>
        <w:jc w:val="both"/>
      </w:pPr>
      <w:r w:rsidRPr="00E25345">
        <w:t xml:space="preserve">Nevina d.o.o., Zagreb – </w:t>
      </w:r>
      <w:r w:rsidR="00A9737D" w:rsidRPr="00E25345">
        <w:t>zastu</w:t>
      </w:r>
      <w:r w:rsidR="004266F1">
        <w:t>pano po Mariji Franić, zastupnik po zakonu</w:t>
      </w:r>
    </w:p>
    <w:p w:rsidRDefault="004266F1" w:rsidP="00D0384A" w:rsidR="00D0384A" w:rsidRPr="00E25345">
      <w:pPr>
        <w:pStyle w:val="Odlomakpopisa"/>
        <w:numPr>
          <w:ilvl w:val="0"/>
          <w:numId w:val="1"/>
        </w:numPr>
        <w:jc w:val="both"/>
      </w:pPr>
      <w:r>
        <w:t>B2 KAPITAL d.o.o. Zagreb, zastupan po punomoćniku Nikolina Fistrić Štefok iz OD Suić &amp; Škunca, predaje punomoć</w:t>
      </w:r>
    </w:p>
    <w:p w:rsidRDefault="00D0384A" w:rsidP="00D0384A" w:rsidR="00D0384A">
      <w:pPr>
        <w:pStyle w:val="Odlomakpopisa"/>
        <w:numPr>
          <w:ilvl w:val="0"/>
          <w:numId w:val="1"/>
        </w:numPr>
        <w:jc w:val="both"/>
      </w:pPr>
      <w:r w:rsidRPr="00E25345">
        <w:t xml:space="preserve">R.M. NEKRETNINE d.o.o., Zagreb – </w:t>
      </w:r>
      <w:r w:rsidR="004266F1">
        <w:t>odvjetnik Ivo Dobrašin po punomoći koju predaje u spis</w:t>
      </w:r>
    </w:p>
    <w:p w:rsidRDefault="004266F1" w:rsidP="004266F1" w:rsidR="004266F1" w:rsidRPr="00E25345">
      <w:pPr>
        <w:pStyle w:val="Odlomakpopisa"/>
        <w:jc w:val="both"/>
      </w:pPr>
    </w:p>
    <w:p w:rsidRDefault="004B4ED8" w:rsidP="00224B33" w:rsidR="004B4ED8" w:rsidRPr="00E25345">
      <w:pPr>
        <w:jc w:val="both"/>
      </w:pPr>
    </w:p>
    <w:p w:rsidRDefault="004266F1" w:rsidP="00224B33" w:rsidR="0047233D">
      <w:pPr>
        <w:jc w:val="both"/>
      </w:pPr>
      <w:r>
        <w:t>Punomoćnica</w:t>
      </w:r>
      <w:r w:rsidR="00036F12">
        <w:t xml:space="preserve"> B2 Kapital d.o.o.</w:t>
      </w:r>
      <w:r>
        <w:t xml:space="preserve"> Nikona Fistrić Štefok obavještava sud da je između Privredne banke Zagreb d.d. Zagreb i B2 Kapital d.o.o. sklopljen 11.7.2016. ugovor o ustupu tražbine te temeljem tog ugovora sada potraživanje prema dužniku u iznosu od 13.777.</w:t>
      </w:r>
      <w:r w:rsidR="00591EE2">
        <w:t>873,68 kn ima društvo B2 Kapital d.o.o..</w:t>
      </w:r>
    </w:p>
    <w:p w:rsidRDefault="00591EE2" w:rsidP="00224B33" w:rsidR="00591EE2">
      <w:pPr>
        <w:jc w:val="both"/>
      </w:pPr>
      <w:r>
        <w:t>U spis predaje navedeni ugovor o ustupu tražbine od 11.7.2016. te obavijest Privredne banke Zagreb prema dužniku o navedenom ustupu tražbine od 5. srpnja 2016.</w:t>
      </w:r>
    </w:p>
    <w:p w:rsidRDefault="00591EE2" w:rsidP="00224B33" w:rsidR="00591EE2" w:rsidRPr="00E25345">
      <w:pPr>
        <w:jc w:val="both"/>
      </w:pPr>
    </w:p>
    <w:p w:rsidRDefault="004B4ED8" w:rsidP="00224B33" w:rsidR="00801FFD" w:rsidRPr="00E25345">
      <w:pPr>
        <w:jc w:val="both"/>
      </w:pPr>
      <w:r w:rsidRPr="00E25345">
        <w:t>Sudac utvrđuje da je današnje ročište određeno na temelju čl. 66. Zakona o financijskom poslovanju i predstečajnoj nagodbi ("Narodne novine" broj 108/12, 144/12, 81/13 i 112/13, dalje: ZFPPN).</w:t>
      </w:r>
      <w:r w:rsidR="007249B9" w:rsidRPr="00E25345">
        <w:t xml:space="preserve"> </w:t>
      </w:r>
      <w:r w:rsidR="006B6C27" w:rsidRPr="00E25345">
        <w:t xml:space="preserve">Utvrđuje se da je </w:t>
      </w:r>
      <w:r w:rsidR="009C3348" w:rsidRPr="00E25345">
        <w:t>oglas</w:t>
      </w:r>
      <w:r w:rsidR="006B6C27" w:rsidRPr="00E25345">
        <w:t xml:space="preserve"> od </w:t>
      </w:r>
      <w:r w:rsidR="00E34585" w:rsidRPr="00E25345">
        <w:t>15. lipnja</w:t>
      </w:r>
      <w:r w:rsidR="001279FA" w:rsidRPr="00E25345">
        <w:t xml:space="preserve"> 2016</w:t>
      </w:r>
      <w:r w:rsidRPr="00E25345">
        <w:t>., kojim su dužnik i svi vjerovnici pozvani na ročište radi sklapanja predstečajne nagodbe i obav</w:t>
      </w:r>
      <w:r w:rsidR="000171A3" w:rsidRPr="00E25345">
        <w:t>i</w:t>
      </w:r>
      <w:r w:rsidRPr="00E25345">
        <w:t xml:space="preserve">ješteni kako uvid u prijedlog predstečajne nagodbe mogu obaviti u sobi ovog suda br. </w:t>
      </w:r>
      <w:r w:rsidR="00D0384A" w:rsidRPr="00E25345">
        <w:t>9</w:t>
      </w:r>
      <w:r w:rsidRPr="00E25345">
        <w:t>5/II (ulična zgrada), objavlj</w:t>
      </w:r>
      <w:r w:rsidR="009C3348" w:rsidRPr="00E25345">
        <w:t>en</w:t>
      </w:r>
      <w:r w:rsidR="00A14E7B" w:rsidRPr="00E25345">
        <w:t xml:space="preserve"> na </w:t>
      </w:r>
      <w:r w:rsidR="009C3348" w:rsidRPr="00E25345">
        <w:t>mrežnoj stranici e-oglasna</w:t>
      </w:r>
      <w:r w:rsidR="00A14E7B" w:rsidRPr="00E25345">
        <w:t xml:space="preserve"> plo</w:t>
      </w:r>
      <w:r w:rsidR="009C3348" w:rsidRPr="00E25345">
        <w:t>ča Trgovačkog suda u Zagrebu</w:t>
      </w:r>
      <w:r w:rsidR="006B6C27" w:rsidRPr="00E25345">
        <w:t xml:space="preserve"> </w:t>
      </w:r>
      <w:r w:rsidR="00E34585" w:rsidRPr="00E25345">
        <w:t>15. lipnja</w:t>
      </w:r>
      <w:r w:rsidR="001279FA" w:rsidRPr="00E25345">
        <w:t xml:space="preserve"> 2016</w:t>
      </w:r>
      <w:r w:rsidRPr="00E25345">
        <w:t xml:space="preserve">. i na web stranici Financijske agencije </w:t>
      </w:r>
      <w:r w:rsidR="00E34585" w:rsidRPr="00E25345">
        <w:t>16. lipnja</w:t>
      </w:r>
      <w:r w:rsidR="00A14E7B" w:rsidRPr="00E25345">
        <w:rPr>
          <w:color w:val="FF0000"/>
        </w:rPr>
        <w:t xml:space="preserve"> </w:t>
      </w:r>
      <w:r w:rsidR="001279FA" w:rsidRPr="00E25345">
        <w:t>2016</w:t>
      </w:r>
      <w:r w:rsidR="00693049" w:rsidRPr="00E25345">
        <w:t>.</w:t>
      </w:r>
      <w:r w:rsidR="00E34585" w:rsidRPr="00E25345">
        <w:t xml:space="preserve"> i 28. lipnja 2016.</w:t>
      </w:r>
    </w:p>
    <w:p w:rsidRDefault="004B4ED8" w:rsidP="00224B33" w:rsidR="005F4A28" w:rsidRPr="00E25345">
      <w:pPr>
        <w:jc w:val="both"/>
        <w:rPr>
          <w:i/>
          <w:color w:val="FF0000"/>
        </w:rPr>
      </w:pPr>
      <w:r w:rsidRPr="00E25345">
        <w:lastRenderedPageBreak/>
        <w:t>Utvrđuje se da se u spisu nalaze: rješenje kojim je utvrđeno da su za plan financijskog restrukturiranja glasovali vjerovnici čije tražbine prelaze 2/3 vrijednosti svih utvrđenih tražbina</w:t>
      </w:r>
      <w:r w:rsidR="00FE2A8D" w:rsidRPr="00E25345">
        <w:t xml:space="preserve"> s potvrdom izvršnosti</w:t>
      </w:r>
      <w:r w:rsidRPr="00E25345">
        <w:t xml:space="preserve"> (list </w:t>
      </w:r>
      <w:r w:rsidR="0047233D" w:rsidRPr="00E25345">
        <w:t>21-22</w:t>
      </w:r>
      <w:r w:rsidR="00A14E7B" w:rsidRPr="00E25345">
        <w:t xml:space="preserve"> spisa)</w:t>
      </w:r>
      <w:r w:rsidR="00E945C9" w:rsidRPr="00E25345">
        <w:t>, rješenje o utvrđenim tražbinama</w:t>
      </w:r>
      <w:r w:rsidR="0047233D" w:rsidRPr="00E25345">
        <w:t xml:space="preserve"> i </w:t>
      </w:r>
      <w:r w:rsidRPr="00E25345">
        <w:t>tab</w:t>
      </w:r>
      <w:r w:rsidR="00787B08" w:rsidRPr="00E25345">
        <w:t xml:space="preserve">lica </w:t>
      </w:r>
      <w:r w:rsidR="00E945C9" w:rsidRPr="00E25345">
        <w:t xml:space="preserve">utvrđenih tražbina (list </w:t>
      </w:r>
      <w:r w:rsidR="0047233D" w:rsidRPr="00E25345">
        <w:t>31-34</w:t>
      </w:r>
      <w:r w:rsidR="00AB18B0" w:rsidRPr="00E25345">
        <w:t xml:space="preserve"> spisa), </w:t>
      </w:r>
      <w:r w:rsidR="00FE2A8D" w:rsidRPr="00E25345">
        <w:t>plan financijskog i operativnog restrukturiranja</w:t>
      </w:r>
      <w:r w:rsidR="006112BA" w:rsidRPr="00E25345">
        <w:t xml:space="preserve"> i nacrt predstečajne nagodbe</w:t>
      </w:r>
      <w:r w:rsidR="00AB18B0" w:rsidRPr="00E25345">
        <w:t>.</w:t>
      </w:r>
    </w:p>
    <w:p w:rsidRDefault="004B4ED8" w:rsidP="00224B33" w:rsidR="004B4ED8" w:rsidRPr="00E25345">
      <w:pPr>
        <w:jc w:val="both"/>
      </w:pPr>
      <w:r w:rsidRPr="00E25345">
        <w:t xml:space="preserve">Utvrđuje se da </w:t>
      </w:r>
      <w:r w:rsidR="00A14E7B" w:rsidRPr="00E25345">
        <w:t>su rješenjem od</w:t>
      </w:r>
      <w:r w:rsidR="00287B88" w:rsidRPr="00E25345">
        <w:t xml:space="preserve"> </w:t>
      </w:r>
      <w:r w:rsidR="00CB4BE0" w:rsidRPr="00E25345">
        <w:t>13. listopada</w:t>
      </w:r>
      <w:r w:rsidR="00973474" w:rsidRPr="00E25345">
        <w:t xml:space="preserve"> 2</w:t>
      </w:r>
      <w:r w:rsidR="00DB25A3" w:rsidRPr="00E25345">
        <w:t>015</w:t>
      </w:r>
      <w:r w:rsidR="00A14E7B" w:rsidRPr="00E25345">
        <w:t>.</w:t>
      </w:r>
      <w:r w:rsidR="00C60F52" w:rsidRPr="00E25345">
        <w:t xml:space="preserve"> </w:t>
      </w:r>
      <w:r w:rsidR="00A14E7B" w:rsidRPr="00E25345">
        <w:t>utvrđene tražbine</w:t>
      </w:r>
      <w:r w:rsidRPr="00E25345">
        <w:t xml:space="preserve"> </w:t>
      </w:r>
      <w:r w:rsidR="00A14E7B" w:rsidRPr="00E25345">
        <w:t>u ukup</w:t>
      </w:r>
      <w:r w:rsidRPr="00E25345">
        <w:t>n</w:t>
      </w:r>
      <w:r w:rsidR="00A14E7B" w:rsidRPr="00E25345">
        <w:t>om</w:t>
      </w:r>
      <w:r w:rsidRPr="00E25345">
        <w:t xml:space="preserve"> iznos</w:t>
      </w:r>
      <w:r w:rsidR="00A14E7B" w:rsidRPr="00E25345">
        <w:t>u</w:t>
      </w:r>
      <w:r w:rsidRPr="00E25345">
        <w:t xml:space="preserve"> od  </w:t>
      </w:r>
      <w:r w:rsidR="00CB4BE0" w:rsidRPr="00E25345">
        <w:t>160.635.212,30</w:t>
      </w:r>
      <w:r w:rsidRPr="00E25345">
        <w:t xml:space="preserve"> kn.</w:t>
      </w:r>
    </w:p>
    <w:p w:rsidRDefault="00102683" w:rsidP="00224B33" w:rsidR="00102683" w:rsidRPr="00E25345">
      <w:pPr>
        <w:jc w:val="both"/>
      </w:pPr>
      <w:r w:rsidRPr="00E25345">
        <w:t xml:space="preserve">Uvidom u spis utvrđeno je da </w:t>
      </w:r>
      <w:r w:rsidR="00CB4BE0" w:rsidRPr="00E25345">
        <w:t>Rafael Marić</w:t>
      </w:r>
      <w:r w:rsidRPr="00E25345">
        <w:t xml:space="preserve"> nema pravo glasa </w:t>
      </w:r>
      <w:r w:rsidR="00CB4BE0" w:rsidRPr="00E25345">
        <w:t xml:space="preserve">za iznos od 39.763.170,17 kn, te da je na ročištu za glasovanje 9. studenog 2015. razlučni vjerovnik Privredna banka d.d. Zagreb dostavio izjavu o odricanju prava na odvojeno namirenje te sudjeluje u glasovanju sa ukupnim iznosom tražbine u iznosu od 13.777.873,68 kn, sukladno odredbi članka 59. i </w:t>
      </w:r>
      <w:r w:rsidRPr="00E25345">
        <w:t>72.a Zakona o financijskom poslovanju i predstečajnoj nagodbi.</w:t>
      </w:r>
    </w:p>
    <w:p w:rsidRDefault="00102683" w:rsidP="00224B33" w:rsidR="00102683" w:rsidRPr="00E25345">
      <w:pPr>
        <w:jc w:val="both"/>
      </w:pPr>
      <w:r w:rsidRPr="00E25345">
        <w:t xml:space="preserve">Slijedom navedenog, ukupan iznos tražbina za koje vjerovnici imaju pravo glasa iznosi </w:t>
      </w:r>
      <w:r w:rsidR="00CB4BE0" w:rsidRPr="00E25345">
        <w:t>124.623.203,73 kn.</w:t>
      </w:r>
    </w:p>
    <w:p w:rsidRDefault="00FC43EE" w:rsidP="00224B33" w:rsidR="004B4ED8" w:rsidRPr="00E25345">
      <w:pPr>
        <w:jc w:val="both"/>
      </w:pPr>
      <w:r w:rsidRPr="00E25345">
        <w:t xml:space="preserve">Utvrđuje se da je </w:t>
      </w:r>
      <w:r w:rsidR="00CB4BE0" w:rsidRPr="00E25345">
        <w:t>9. studenoga</w:t>
      </w:r>
      <w:r w:rsidR="00102683" w:rsidRPr="00E25345">
        <w:t xml:space="preserve"> 2015</w:t>
      </w:r>
      <w:r w:rsidR="004B4ED8" w:rsidRPr="00E25345">
        <w:t>. održano ročište za glasovanje o Planu financijskog i operativnog restrukturiranja dužnika n</w:t>
      </w:r>
      <w:r w:rsidR="00A14E7B" w:rsidRPr="00E25345">
        <w:t>ako</w:t>
      </w:r>
      <w:r w:rsidR="00A375BF" w:rsidRPr="00E25345">
        <w:t xml:space="preserve">n kojeg je Nagodbeno vijeće </w:t>
      </w:r>
      <w:r w:rsidR="00102683" w:rsidRPr="00E25345">
        <w:t>HR0</w:t>
      </w:r>
      <w:r w:rsidR="00DC7416" w:rsidRPr="00E25345">
        <w:t>2</w:t>
      </w:r>
      <w:r w:rsidR="004B4ED8" w:rsidRPr="00E25345">
        <w:t xml:space="preserve"> donijelo rješenje, kojim je utvrđeno da su za Plan financijskog i operativnog restrukturiranja glasovali vjerovnici čije tražbine prelaze 2/3 vrij</w:t>
      </w:r>
      <w:r w:rsidR="0029792B" w:rsidRPr="00E25345">
        <w:t>ednosti svih utvrđenih tražbina.</w:t>
      </w:r>
    </w:p>
    <w:p w:rsidRDefault="00FC43EE" w:rsidP="00224B33" w:rsidR="00FC43EE" w:rsidRPr="00E25345">
      <w:pPr>
        <w:jc w:val="both"/>
      </w:pPr>
    </w:p>
    <w:p w:rsidRDefault="007249B9" w:rsidP="007249B9" w:rsidR="007249B9" w:rsidRPr="00E25345">
      <w:pPr>
        <w:widowControl w:val="false"/>
        <w:autoSpaceDE w:val="false"/>
        <w:autoSpaceDN w:val="false"/>
        <w:adjustRightInd w:val="false"/>
        <w:spacing w:after="80"/>
        <w:jc w:val="both"/>
        <w:rPr>
          <w:rFonts w:cs="Tahoma"/>
        </w:rPr>
      </w:pPr>
      <w:r w:rsidRPr="00E25345">
        <w:rPr>
          <w:rFonts w:cs="Tahoma"/>
        </w:rPr>
        <w:t>Pravo glasa  imaju vjerovnici čije su tražbine utvrđene i to u Rješenju o utvrđenim tražbinama.</w:t>
      </w:r>
    </w:p>
    <w:p w:rsidRDefault="007249B9" w:rsidP="007249B9" w:rsidR="007249B9" w:rsidRPr="00E25345">
      <w:pPr>
        <w:widowControl w:val="false"/>
        <w:autoSpaceDE w:val="false"/>
        <w:autoSpaceDN w:val="false"/>
        <w:adjustRightInd w:val="false"/>
        <w:spacing w:after="80"/>
        <w:jc w:val="both"/>
        <w:rPr>
          <w:rFonts w:cs="Tahoma"/>
        </w:rPr>
      </w:pPr>
      <w:r w:rsidRPr="00E25345">
        <w:rPr>
          <w:rFonts w:cs="Tahoma"/>
        </w:rPr>
        <w:t>Sud ističe kako nije ovlašten ulaziti u utvrđivanje osnovanosti utvrđenih tražbina, no obveza je ovlaštene osobe dužnika bila da odmah prilikom podnošenja prijedloga za otvaranje postupka predstečajne nagodbe točno istakne tko su sve njegovi vjerovnici i koliko im točno duguje. Kao osnovna načela postupka predstečajne nagodbe su kao prvo istaknuti načelo dobrovoljnosti koje ističe da se predstečajna nagodba smatra sklopljenom ako na nju dobrovoljno pristanu dužnik i potrebna većina vjerovnika. Zatim načelo jednakog postupanja prema vjerovnicima jer je dužnik u postupku predstečajne nagodbe dužan jednako postupati prema svim vjerovnicima istog položaja i ne poduzimati radnje koje bi za posljedicu imale dovođenje vjerovnika u nejednaki položaj. Daljnje načelo je načelo  postupanja u dobroj vjeri koje ističe da vjerovnik i dužnik tijekom predstečajne nagodbe ne smiju poduzimati radnje kojima se može prouzročiti šteta. Stoga sud upozorava dužnika da sklapanjem predstečajne nagodbe ne utječe na njegovu odgovornost sukladno Zakonu o trgovačkim društvima odnosno drugim propisima koji uređuju pitanje odgovornosti u poslovanju gospodarskih subjekata.</w:t>
      </w:r>
    </w:p>
    <w:p w:rsidRDefault="007249B9" w:rsidP="007249B9" w:rsidR="007249B9" w:rsidRPr="00E25345">
      <w:pPr>
        <w:widowControl w:val="false"/>
        <w:autoSpaceDE w:val="false"/>
        <w:autoSpaceDN w:val="false"/>
        <w:adjustRightInd w:val="false"/>
        <w:spacing w:after="80"/>
        <w:jc w:val="both"/>
        <w:rPr>
          <w:rFonts w:cs="Tahoma"/>
        </w:rPr>
      </w:pPr>
      <w:r w:rsidRPr="00E25345">
        <w:rPr>
          <w:rFonts w:cs="Tahoma"/>
        </w:rPr>
        <w:t xml:space="preserve">Nadalje, sud ističe da u dostavljenom dijelu predmeta uopće ne prileže </w:t>
      </w:r>
      <w:r w:rsidR="00476A5D">
        <w:rPr>
          <w:rFonts w:cs="Tahoma"/>
        </w:rPr>
        <w:t>poda</w:t>
      </w:r>
      <w:r w:rsidRPr="00E25345">
        <w:rPr>
          <w:rFonts w:cs="Tahoma"/>
        </w:rPr>
        <w:t xml:space="preserve">ci o tome da li je dužnik u vrijeme nelikvidnosti poštivao pravila o dozvoljenim plaćanjima za vrijeme nelikvidnosti, no Zakon o financijskom poslovanju i predstečajnoj nagodbi ne daje mogućnost sudu da ispituje ta plaćanja. </w:t>
      </w:r>
    </w:p>
    <w:p w:rsidRDefault="0029792B" w:rsidP="007249B9" w:rsidR="0029792B" w:rsidRPr="00E25345">
      <w:pPr>
        <w:widowControl w:val="false"/>
        <w:autoSpaceDE w:val="false"/>
        <w:autoSpaceDN w:val="false"/>
        <w:adjustRightInd w:val="false"/>
        <w:spacing w:after="80"/>
        <w:jc w:val="both"/>
        <w:rPr>
          <w:rFonts w:cs="Tahoma"/>
        </w:rPr>
      </w:pPr>
    </w:p>
    <w:p w:rsidRDefault="007249B9" w:rsidP="007249B9" w:rsidR="007249B9" w:rsidRPr="00E25345">
      <w:pPr>
        <w:widowControl w:val="false"/>
        <w:autoSpaceDE w:val="false"/>
        <w:autoSpaceDN w:val="false"/>
        <w:adjustRightInd w:val="false"/>
        <w:spacing w:after="80"/>
        <w:jc w:val="both"/>
        <w:rPr>
          <w:rFonts w:cs="Tahoma"/>
        </w:rPr>
      </w:pPr>
      <w:r w:rsidRPr="00E25345">
        <w:rPr>
          <w:rFonts w:cs="Tahoma"/>
        </w:rPr>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Default="007249B9" w:rsidP="00224B33" w:rsidR="007249B9" w:rsidRPr="00E25345">
      <w:pPr>
        <w:jc w:val="both"/>
      </w:pPr>
    </w:p>
    <w:p w:rsidRDefault="004B4ED8" w:rsidP="00224B33" w:rsidR="00C91B7D" w:rsidRPr="00E25345">
      <w:pPr>
        <w:jc w:val="both"/>
      </w:pPr>
      <w:r w:rsidRPr="00E25345">
        <w:t>Sud kratko izlaže prijedlog predstečajne nagodbe.</w:t>
      </w:r>
      <w:r w:rsidR="005D5C1D" w:rsidRPr="00E25345">
        <w:t xml:space="preserve"> </w:t>
      </w:r>
    </w:p>
    <w:p w:rsidRDefault="004B4ED8" w:rsidP="00224B33" w:rsidR="004B4ED8" w:rsidRPr="00E25345">
      <w:pPr>
        <w:jc w:val="both"/>
      </w:pPr>
      <w:r w:rsidRPr="00E25345">
        <w:lastRenderedPageBreak/>
        <w:t>Sud poziva dužnika, te svakog vjerovnike koji je prihvatio plan financijskog restrukturiranja  pojedinačno se očitovati pristaju li na sklapanje predstečajne nagodbe.</w:t>
      </w:r>
    </w:p>
    <w:p w:rsidRDefault="004B4ED8" w:rsidP="00224B33" w:rsidR="004B4ED8" w:rsidRPr="00E25345">
      <w:pPr>
        <w:jc w:val="both"/>
      </w:pPr>
    </w:p>
    <w:p w:rsidRDefault="00DC7416" w:rsidP="00224B33" w:rsidR="004B4ED8" w:rsidRPr="00E25345">
      <w:pPr>
        <w:jc w:val="both"/>
      </w:pPr>
      <w:r w:rsidRPr="00E25345">
        <w:t>D</w:t>
      </w:r>
      <w:r w:rsidR="000B652C" w:rsidRPr="00E25345">
        <w:t>užnik</w:t>
      </w:r>
      <w:r w:rsidR="004B4ED8" w:rsidRPr="00E25345">
        <w:t xml:space="preserve"> izjavljuje kako</w:t>
      </w:r>
      <w:r w:rsidR="00D84558" w:rsidRPr="00E25345">
        <w:t xml:space="preserve"> dužnik</w:t>
      </w:r>
      <w:r w:rsidR="004B4ED8" w:rsidRPr="00E25345">
        <w:t xml:space="preserve"> daje pristanak za sklapanje predstečajne nagodbe. </w:t>
      </w:r>
    </w:p>
    <w:p w:rsidRDefault="00C60F52" w:rsidP="00224B33" w:rsidR="00C60F52" w:rsidRPr="00E25345">
      <w:pPr>
        <w:jc w:val="both"/>
        <w:rPr>
          <w:i/>
          <w:color w:val="FF0000"/>
        </w:rPr>
      </w:pPr>
    </w:p>
    <w:p w:rsidRDefault="00DC7416" w:rsidP="00224B33" w:rsidR="00DC7416" w:rsidRPr="00E25345">
      <w:pPr>
        <w:jc w:val="both"/>
        <w:rPr>
          <w:i/>
          <w:color w:val="FF0000"/>
        </w:rPr>
      </w:pPr>
    </w:p>
    <w:p w:rsidRDefault="00DC7416" w:rsidP="00FC4E85" w:rsidR="00DC7416" w:rsidRPr="00E25345">
      <w:pPr>
        <w:jc w:val="both"/>
      </w:pPr>
    </w:p>
    <w:p w:rsidRDefault="004B4ED8" w:rsidP="00FC4E85" w:rsidR="00C91B7D" w:rsidRPr="00E25345">
      <w:pPr>
        <w:jc w:val="both"/>
      </w:pPr>
      <w:r w:rsidRPr="00E25345">
        <w:t xml:space="preserve">Vjerovnik </w:t>
      </w:r>
      <w:r w:rsidR="00DC7416" w:rsidRPr="00E25345">
        <w:t>Croatia osiguranje d.d., Zagreb</w:t>
      </w:r>
      <w:r w:rsidRPr="00E25345">
        <w:t>, č</w:t>
      </w:r>
      <w:r w:rsidR="00FC43EE" w:rsidRPr="00E25345">
        <w:t xml:space="preserve">ija utvrđena tražbina iznosi </w:t>
      </w:r>
      <w:r w:rsidR="00DC7416" w:rsidRPr="00E25345">
        <w:t>233.997,30</w:t>
      </w:r>
      <w:r w:rsidR="00C91B7D" w:rsidRPr="00E25345">
        <w:t xml:space="preserve"> kn</w:t>
      </w:r>
      <w:r w:rsidRPr="00E25345">
        <w:t>, izjavljuje kako daje pristanak za sklapanje predstečajne nagodbe.</w:t>
      </w:r>
    </w:p>
    <w:p w:rsidRDefault="006112BA" w:rsidP="00FC4E85" w:rsidR="006112BA" w:rsidRPr="00E25345">
      <w:pPr>
        <w:jc w:val="both"/>
      </w:pPr>
      <w:r w:rsidRPr="00E25345">
        <w:t xml:space="preserve">Vjerovnik </w:t>
      </w:r>
      <w:r w:rsidR="00DC7416" w:rsidRPr="00E25345">
        <w:t>Ernest Tolj, Zagreb,</w:t>
      </w:r>
      <w:r w:rsidRPr="00E25345">
        <w:t xml:space="preserve"> čija utvrđena tražbina iznosi </w:t>
      </w:r>
      <w:r w:rsidR="00DC7416" w:rsidRPr="00E25345">
        <w:t>39.763.170,17</w:t>
      </w:r>
      <w:r w:rsidRPr="00E25345">
        <w:t xml:space="preserve"> kn, </w:t>
      </w:r>
      <w:r w:rsidR="00C91B7D" w:rsidRPr="00E25345">
        <w:t>izjavljuje kako daje pristanak za sklapanje predstečajne nagodbe.</w:t>
      </w:r>
    </w:p>
    <w:p w:rsidRDefault="00AE5CD7" w:rsidP="00FC4E85" w:rsidR="00C91B7D" w:rsidRPr="00E25345">
      <w:pPr>
        <w:jc w:val="both"/>
      </w:pPr>
      <w:r w:rsidRPr="00E25345">
        <w:t xml:space="preserve">Vjerovnik </w:t>
      </w:r>
      <w:r w:rsidR="00DB1298">
        <w:t>Eurocable group d.d.</w:t>
      </w:r>
      <w:r w:rsidR="00DC7416" w:rsidRPr="00E25345">
        <w:t>, Zagreb</w:t>
      </w:r>
      <w:r w:rsidRPr="00E25345">
        <w:t xml:space="preserve">, čija utvrđena tražbina iznosi </w:t>
      </w:r>
      <w:r w:rsidR="00DC7416" w:rsidRPr="00E25345">
        <w:t>8.970.138,66</w:t>
      </w:r>
      <w:r w:rsidRPr="00E25345">
        <w:t xml:space="preserve"> kn</w:t>
      </w:r>
      <w:r w:rsidR="009F5223">
        <w:t xml:space="preserve"> (2.228.459,58 kn po osnovi ugovora za kupnju robe ili usluge i ostalih obveza i 6.741.679,08 kn po osnovi jamstva)</w:t>
      </w:r>
      <w:r w:rsidRPr="00E25345">
        <w:t>, izjavljuje kako daje pristanak za sklapanje predstečajne nagodbe.</w:t>
      </w:r>
    </w:p>
    <w:p w:rsidRDefault="006112BA" w:rsidP="00FC4E85" w:rsidR="006112BA" w:rsidRPr="00E25345">
      <w:pPr>
        <w:jc w:val="both"/>
      </w:pPr>
      <w:r w:rsidRPr="00E25345">
        <w:t xml:space="preserve">Vjerovnik </w:t>
      </w:r>
      <w:r w:rsidR="00DC7416" w:rsidRPr="00E25345">
        <w:t>Nevina d.o.o., Zagreb</w:t>
      </w:r>
      <w:r w:rsidRPr="00E25345">
        <w:t xml:space="preserve">, čija utvrđena tražbina iznosi </w:t>
      </w:r>
      <w:r w:rsidR="00DC7416" w:rsidRPr="00E25345">
        <w:t>512.740,55</w:t>
      </w:r>
      <w:r w:rsidRPr="00E25345">
        <w:t xml:space="preserve"> kn izjavljuje kako daje pristanak za sklapanje predstečajne nagodbe.</w:t>
      </w:r>
    </w:p>
    <w:p w:rsidRDefault="00AE5CD7" w:rsidP="00FC4E85" w:rsidR="00AE5CD7" w:rsidRPr="00E25345">
      <w:pPr>
        <w:jc w:val="both"/>
      </w:pPr>
      <w:r w:rsidRPr="00E25345">
        <w:t xml:space="preserve">Vjerovnik </w:t>
      </w:r>
      <w:r w:rsidR="00591EE2">
        <w:t>B2 Kapital d.o.o. Zagreb</w:t>
      </w:r>
      <w:r w:rsidR="00DC7416" w:rsidRPr="00E25345">
        <w:t>.</w:t>
      </w:r>
      <w:r w:rsidRPr="00E25345">
        <w:t xml:space="preserve">, čija utvrđena tražbina iznosi </w:t>
      </w:r>
      <w:r w:rsidR="00DC7416" w:rsidRPr="00E25345">
        <w:t>13.777.873,68</w:t>
      </w:r>
      <w:r w:rsidRPr="00E25345">
        <w:t xml:space="preserve"> kn, izjavljuje da daje pristanak za sklapanje predstečajne nagodbe.</w:t>
      </w:r>
    </w:p>
    <w:p w:rsidRDefault="00316722" w:rsidP="00FC4E85" w:rsidR="00316722" w:rsidRPr="00E25345">
      <w:pPr>
        <w:jc w:val="both"/>
      </w:pPr>
      <w:r w:rsidRPr="00E25345">
        <w:t xml:space="preserve">Vjerovnik </w:t>
      </w:r>
      <w:r w:rsidR="00DC7416" w:rsidRPr="00E25345">
        <w:t>R.M. NEKRETNINE d.o.o. Zagreb</w:t>
      </w:r>
      <w:r w:rsidRPr="00E25345">
        <w:t xml:space="preserve">, čija utvrđena tražbina iznosi </w:t>
      </w:r>
      <w:r w:rsidR="00DC7416" w:rsidRPr="00E25345">
        <w:t>39.763.170,17</w:t>
      </w:r>
      <w:r w:rsidRPr="00E25345">
        <w:t xml:space="preserve"> kn, izjavljuje da daje pristanak za sklapanje predstečajne nagodbe.</w:t>
      </w:r>
    </w:p>
    <w:p w:rsidRDefault="00316722" w:rsidP="00224B33" w:rsidR="00316722" w:rsidRPr="00E25345">
      <w:pPr>
        <w:jc w:val="both"/>
      </w:pPr>
    </w:p>
    <w:p w:rsidRDefault="00AB18B0" w:rsidP="00AB18B0" w:rsidR="00AB18B0" w:rsidRPr="00E25345">
      <w:pPr>
        <w:jc w:val="both"/>
      </w:pPr>
      <w:r w:rsidRPr="00E25345">
        <w:t xml:space="preserve">Utvrđuje se da je dužnik dao pristanak za sklapanje predstečajne nagodbe  te vjerovnici čije tražbine iznose </w:t>
      </w:r>
      <w:r w:rsidR="00591EE2" w:rsidRPr="00591EE2">
        <w:t>103.021.090,53</w:t>
      </w:r>
      <w:r w:rsidRPr="00591EE2">
        <w:t xml:space="preserve"> </w:t>
      </w:r>
      <w:r w:rsidRPr="00E25345">
        <w:t xml:space="preserve">kn, što predstavlja </w:t>
      </w:r>
      <w:r w:rsidR="00591EE2" w:rsidRPr="00591EE2">
        <w:t>82,67</w:t>
      </w:r>
      <w:r w:rsidRPr="00E25345">
        <w:t>% ili više od 2/3 vrijednosti ukupno utvrđenih tražbina</w:t>
      </w:r>
      <w:r w:rsidR="00D84558" w:rsidRPr="00E25345">
        <w:t xml:space="preserve"> s pravom glasa</w:t>
      </w:r>
      <w:r w:rsidRPr="00E25345">
        <w:t>.</w:t>
      </w:r>
    </w:p>
    <w:p w:rsidRDefault="004B4ED8" w:rsidP="004B4ED8" w:rsidR="004B4ED8" w:rsidRPr="00E25345"/>
    <w:p w:rsidRDefault="007249B9" w:rsidP="007249B9" w:rsidR="007249B9" w:rsidRPr="00E25345">
      <w:pPr>
        <w:widowControl w:val="false"/>
        <w:autoSpaceDE w:val="false"/>
        <w:autoSpaceDN w:val="false"/>
        <w:adjustRightInd w:val="false"/>
        <w:spacing w:after="80"/>
        <w:jc w:val="both"/>
        <w:rPr>
          <w:rFonts w:cs="Tahoma"/>
        </w:rPr>
      </w:pPr>
      <w:r w:rsidRPr="00E25345">
        <w:rPr>
          <w:rFonts w:cs="Tahoma"/>
        </w:rPr>
        <w:t>Sud utvrđuje kako su ispunjeni formalni uvjeti za sukladno Zakonu o financijskom poslovanju i predstečajnoj nagodbi da se u izvanparničnom postupku usvoji predstečajna nagodba. Naime određeno je da će sud rješenjem odobriti sklapanje predstečajne nagodbe ako su na ročištu za sklapanje predstečajne nagodbe svoj pristanak dali dužnik i vjerovnici čij</w:t>
      </w:r>
      <w:r w:rsidR="00DB1298">
        <w:rPr>
          <w:rFonts w:cs="Tahoma"/>
        </w:rPr>
        <w:t>e tražbine čine potrebnu većinu</w:t>
      </w:r>
      <w:r w:rsidRPr="00E25345">
        <w:rPr>
          <w:rFonts w:cs="Tahoma"/>
        </w:rPr>
        <w:t xml:space="preserve"> te ako utvrdi, da je sadržaj predložene nagodbe u skladu s op</w:t>
      </w:r>
      <w:r w:rsidR="00DB1298">
        <w:rPr>
          <w:rFonts w:cs="Tahoma"/>
        </w:rPr>
        <w:t>ćim pravilima o sudskoj nagodbi</w:t>
      </w:r>
      <w:r w:rsidRPr="00E25345">
        <w:rPr>
          <w:rFonts w:cs="Tahoma"/>
        </w:rPr>
        <w:t xml:space="preserve"> te da je njezin sadržaj u bitnim sastojcima odgovarajući prihvaćenom planu financijskog i operativnog restrukturiranja dužnika. Stoga sud donosi </w:t>
      </w:r>
    </w:p>
    <w:p w:rsidRDefault="00A76A65" w:rsidP="004B4ED8" w:rsidR="00A76A65" w:rsidRPr="00E25345"/>
    <w:p w:rsidRDefault="00A76A65" w:rsidP="004B4ED8" w:rsidR="00A76A65" w:rsidRPr="00E25345"/>
    <w:p w:rsidRDefault="00801FFD" w:rsidP="00801FFD" w:rsidR="00801FFD" w:rsidRPr="00E25345">
      <w:pPr>
        <w:jc w:val="center"/>
      </w:pPr>
      <w:r w:rsidRPr="00E25345">
        <w:t xml:space="preserve">U   I M E  R E P U B L I K E  H R V A T S K E </w:t>
      </w:r>
    </w:p>
    <w:p w:rsidRDefault="004B4ED8" w:rsidP="004B4ED8" w:rsidR="004B4ED8" w:rsidRPr="00E25345"/>
    <w:p w:rsidRDefault="004B4ED8" w:rsidP="00224B33" w:rsidR="004B4ED8" w:rsidRPr="00E25345">
      <w:pPr>
        <w:jc w:val="center"/>
      </w:pPr>
      <w:r w:rsidRPr="00E25345">
        <w:t>R</w:t>
      </w:r>
      <w:r w:rsidR="009A2D87" w:rsidRPr="00E25345">
        <w:t xml:space="preserve"> </w:t>
      </w:r>
      <w:r w:rsidRPr="00E25345">
        <w:t>J</w:t>
      </w:r>
      <w:r w:rsidR="009A2D87" w:rsidRPr="00E25345">
        <w:t xml:space="preserve"> </w:t>
      </w:r>
      <w:r w:rsidRPr="00E25345">
        <w:t>E</w:t>
      </w:r>
      <w:r w:rsidR="009A2D87" w:rsidRPr="00E25345">
        <w:t xml:space="preserve"> </w:t>
      </w:r>
      <w:r w:rsidRPr="00E25345">
        <w:t>Š</w:t>
      </w:r>
      <w:r w:rsidR="009A2D87" w:rsidRPr="00E25345">
        <w:t xml:space="preserve"> </w:t>
      </w:r>
      <w:r w:rsidRPr="00E25345">
        <w:t>E</w:t>
      </w:r>
      <w:r w:rsidR="009A2D87" w:rsidRPr="00E25345">
        <w:t xml:space="preserve"> </w:t>
      </w:r>
      <w:r w:rsidRPr="00E25345">
        <w:t>NJ</w:t>
      </w:r>
      <w:r w:rsidR="009A2D87" w:rsidRPr="00E25345">
        <w:t xml:space="preserve"> </w:t>
      </w:r>
      <w:r w:rsidRPr="00E25345">
        <w:t>E</w:t>
      </w:r>
    </w:p>
    <w:p w:rsidRDefault="004B4ED8" w:rsidP="004B4ED8" w:rsidR="004B4ED8" w:rsidRPr="00E25345"/>
    <w:p w:rsidRDefault="004B4ED8" w:rsidP="000171A3" w:rsidR="004B4ED8" w:rsidRPr="00E25345">
      <w:pPr>
        <w:ind w:firstLine="708"/>
        <w:jc w:val="both"/>
      </w:pPr>
      <w:r w:rsidRPr="00E25345">
        <w:t xml:space="preserve">Odobrava se sklapanje </w:t>
      </w:r>
      <w:r w:rsidR="000171A3" w:rsidRPr="00E25345">
        <w:t xml:space="preserve">predstečajne nagodbe u postupku nad dužnikom </w:t>
      </w:r>
      <w:r w:rsidR="009A2D87" w:rsidRPr="00E25345">
        <w:t>SAINTS HILLS d.o.o. za proizvodnju i trgovinu, Zagreb (Grad Zagreb), Ilica 1/A, OIB: 71000585584</w:t>
      </w:r>
      <w:r w:rsidR="00FC4E85" w:rsidRPr="00E25345">
        <w:t>.</w:t>
      </w:r>
    </w:p>
    <w:p w:rsidRDefault="000171A3" w:rsidP="000171A3" w:rsidR="000171A3" w:rsidRPr="00E25345">
      <w:pPr>
        <w:ind w:firstLine="708"/>
      </w:pPr>
    </w:p>
    <w:p w:rsidRDefault="000171A3" w:rsidP="000171A3" w:rsidR="000171A3" w:rsidRPr="00E25345">
      <w:pPr>
        <w:jc w:val="center"/>
      </w:pPr>
      <w:r w:rsidRPr="00E25345">
        <w:t>Obrazloženje</w:t>
      </w:r>
    </w:p>
    <w:p w:rsidRDefault="000171A3" w:rsidP="000171A3" w:rsidR="000171A3" w:rsidRPr="00E25345"/>
    <w:p w:rsidRDefault="00AE5CD7" w:rsidP="00AE5CD7" w:rsidR="000171A3" w:rsidRPr="00E25345">
      <w:pPr>
        <w:ind w:firstLine="708"/>
        <w:jc w:val="both"/>
      </w:pPr>
      <w:r w:rsidRPr="00E25345">
        <w:t xml:space="preserve">Dužnik </w:t>
      </w:r>
      <w:r w:rsidR="009A2D87" w:rsidRPr="00E25345">
        <w:t>SAINTS HILLS d.o.o. za proizvodnju i trgovinu, Zagreb (Grad Zagreb), Ilica 1/A, OIB: 71000585584</w:t>
      </w:r>
      <w:r w:rsidRPr="00E25345">
        <w:t>, podnio</w:t>
      </w:r>
      <w:r w:rsidR="000171A3" w:rsidRPr="00E25345">
        <w:t xml:space="preserve"> je na temelju odredbe čl. </w:t>
      </w:r>
      <w:smartTag w:element="metricconverter" w:uri="urn:schemas-microsoft-com:office:smarttags">
        <w:smartTagPr>
          <w:attr w:val="66. st" w:name="ProductID"/>
        </w:smartTagPr>
        <w:r w:rsidR="000171A3" w:rsidRPr="00E25345">
          <w:t>66. st</w:t>
        </w:r>
      </w:smartTag>
      <w:r w:rsidR="000171A3" w:rsidRPr="00E25345">
        <w:t>. 1. Zakona o financijskom poslovanju i predstečajnoj nagodbi ("Narodne novine" broj 108/12, 144/12, 81/13 i 112/13, dalje: ZFPPN) prijedlog za sklapanje predstečajne nagodbe.</w:t>
      </w:r>
    </w:p>
    <w:p w:rsidRDefault="000171A3" w:rsidP="000171A3" w:rsidR="000171A3" w:rsidRPr="00E25345">
      <w:pPr>
        <w:jc w:val="both"/>
      </w:pPr>
    </w:p>
    <w:p w:rsidRDefault="000171A3" w:rsidP="00AE5CD7" w:rsidR="000171A3" w:rsidRPr="00E25345">
      <w:pPr>
        <w:ind w:firstLine="708"/>
        <w:jc w:val="both"/>
      </w:pPr>
      <w:r w:rsidRPr="00E25345">
        <w:t xml:space="preserve">Sud je na temelju dostavljenih isprava i provjerom podataka na web-stranici Fine utvrdio da su ispunjene pretpostavke za određivanje ročišta radi sklapanja predstečajne </w:t>
      </w:r>
      <w:r w:rsidRPr="00E25345">
        <w:lastRenderedPageBreak/>
        <w:t>nagodbe, a oglas s pozivom na ročište</w:t>
      </w:r>
      <w:r w:rsidR="000B652C" w:rsidRPr="00E25345">
        <w:t xml:space="preserve"> objavljen je na</w:t>
      </w:r>
      <w:r w:rsidR="00AE5CD7" w:rsidRPr="00E25345">
        <w:t xml:space="preserve"> mrežnoj stranici e-oglasna ploča Trgovačkog</w:t>
      </w:r>
      <w:r w:rsidR="000B652C" w:rsidRPr="00E25345">
        <w:t xml:space="preserve"> suda</w:t>
      </w:r>
      <w:r w:rsidR="00AE5CD7" w:rsidRPr="00E25345">
        <w:t xml:space="preserve"> u Zagrebu</w:t>
      </w:r>
      <w:r w:rsidR="000B652C" w:rsidRPr="00E25345">
        <w:t xml:space="preserve"> </w:t>
      </w:r>
      <w:r w:rsidR="00FC4E85" w:rsidRPr="00E25345">
        <w:t xml:space="preserve">od </w:t>
      </w:r>
      <w:r w:rsidR="00E34585" w:rsidRPr="00E25345">
        <w:t>15. lipnja</w:t>
      </w:r>
      <w:r w:rsidR="00AB18B0" w:rsidRPr="00E25345">
        <w:t xml:space="preserve"> </w:t>
      </w:r>
      <w:r w:rsidR="00AE5CD7" w:rsidRPr="00E25345">
        <w:t>2016</w:t>
      </w:r>
      <w:r w:rsidR="00AB18B0" w:rsidRPr="00E25345">
        <w:t>.</w:t>
      </w:r>
      <w:r w:rsidR="00FC4E85" w:rsidRPr="00E25345">
        <w:t xml:space="preserve"> i na web st</w:t>
      </w:r>
      <w:r w:rsidR="00EA1278" w:rsidRPr="00E25345">
        <w:t>r</w:t>
      </w:r>
      <w:r w:rsidR="00A375BF" w:rsidRPr="00E25345">
        <w:t xml:space="preserve">anici Financijske agencije od </w:t>
      </w:r>
      <w:r w:rsidR="00E34585" w:rsidRPr="00E25345">
        <w:t>16. lipnja</w:t>
      </w:r>
      <w:r w:rsidR="00AE5CD7" w:rsidRPr="00E25345">
        <w:t xml:space="preserve"> 2016</w:t>
      </w:r>
      <w:r w:rsidR="00E34585" w:rsidRPr="00E25345">
        <w:t>. i 28. lipnja 2016.</w:t>
      </w:r>
    </w:p>
    <w:p w:rsidRDefault="000171A3" w:rsidP="000171A3" w:rsidR="000171A3" w:rsidRPr="00E25345">
      <w:pPr>
        <w:jc w:val="both"/>
      </w:pPr>
    </w:p>
    <w:p w:rsidRDefault="000171A3" w:rsidP="00D22023" w:rsidR="000171A3" w:rsidRPr="00E25345">
      <w:pPr>
        <w:ind w:firstLine="708"/>
        <w:jc w:val="both"/>
      </w:pPr>
      <w:r w:rsidRPr="00E25345">
        <w:t xml:space="preserve">Na ročištu za sklapanje predstečajne nagodbe održanom </w:t>
      </w:r>
      <w:r w:rsidR="00E34585" w:rsidRPr="00E25345">
        <w:t>12. srpnja</w:t>
      </w:r>
      <w:r w:rsidR="00D22023" w:rsidRPr="00E25345">
        <w:t xml:space="preserve"> 2016</w:t>
      </w:r>
      <w:r w:rsidRPr="00E25345">
        <w:t xml:space="preserve">., pristanak za sklapanje predstečajne nagodbe dali su dužnik i vjerovnici čije tražbine iznose </w:t>
      </w:r>
      <w:r w:rsidR="00591EE2" w:rsidRPr="00591EE2">
        <w:t>103.021.090,53</w:t>
      </w:r>
      <w:r w:rsidR="009A2D87" w:rsidRPr="00591EE2">
        <w:t xml:space="preserve"> </w:t>
      </w:r>
      <w:r w:rsidRPr="00E25345">
        <w:t xml:space="preserve">kn, što predstavlja </w:t>
      </w:r>
      <w:r w:rsidR="00591EE2" w:rsidRPr="00591EE2">
        <w:t>82,67</w:t>
      </w:r>
      <w:r w:rsidRPr="00591EE2">
        <w:t xml:space="preserve"> </w:t>
      </w:r>
      <w:r w:rsidRPr="00E25345">
        <w:t xml:space="preserve">% ili više od 2/3 vrijednosti ukupno utvrđenih tražbina, čime je ostvarena potrebna većina propisana čl. </w:t>
      </w:r>
      <w:smartTag w:element="metricconverter" w:uri="urn:schemas-microsoft-com:office:smarttags">
        <w:smartTagPr>
          <w:attr w:val="66. st" w:name="ProductID"/>
        </w:smartTagPr>
        <w:r w:rsidRPr="00E25345">
          <w:t>66. st</w:t>
        </w:r>
      </w:smartTag>
      <w:r w:rsidRPr="00E25345">
        <w:t>. 7. u vezi s čl. 63. ZFPPN-a. Slijedom navedenog, sud je riješio kao u izreci ovog rješenja.</w:t>
      </w:r>
    </w:p>
    <w:p w:rsidRDefault="000171A3" w:rsidP="000171A3" w:rsidR="000171A3" w:rsidRPr="00E25345"/>
    <w:p w:rsidRDefault="009A2D87" w:rsidP="000171A3" w:rsidR="009A2D87" w:rsidRPr="00E25345"/>
    <w:p w:rsidRDefault="009A2D87" w:rsidP="009A2D87" w:rsidR="009A2D87" w:rsidRPr="00E25345">
      <w:pPr>
        <w:jc w:val="right"/>
      </w:pPr>
      <w:r w:rsidRPr="00E25345">
        <w:tab/>
      </w:r>
      <w:r w:rsidRPr="00E25345">
        <w:tab/>
      </w:r>
      <w:r w:rsidRPr="00E25345">
        <w:tab/>
      </w:r>
      <w:r w:rsidRPr="00E25345">
        <w:tab/>
      </w:r>
      <w:r w:rsidRPr="00E25345">
        <w:tab/>
      </w:r>
      <w:r w:rsidRPr="00E25345">
        <w:tab/>
      </w:r>
      <w:r w:rsidRPr="00E25345">
        <w:tab/>
      </w:r>
      <w:r w:rsidRPr="00E25345">
        <w:tab/>
      </w:r>
      <w:r w:rsidRPr="00E25345">
        <w:tab/>
      </w:r>
      <w:r w:rsidRPr="00E25345">
        <w:tab/>
        <w:t>Sudac:</w:t>
      </w:r>
    </w:p>
    <w:p w:rsidRDefault="009A2D87" w:rsidP="009A2D87" w:rsidR="009A2D87" w:rsidRPr="00E25345">
      <w:pPr>
        <w:jc w:val="right"/>
      </w:pPr>
      <w:r w:rsidRPr="00E25345">
        <w:tab/>
      </w:r>
      <w:r w:rsidRPr="00E25345">
        <w:tab/>
      </w:r>
      <w:r w:rsidRPr="00E25345">
        <w:tab/>
      </w:r>
      <w:r w:rsidRPr="00E25345">
        <w:tab/>
      </w:r>
      <w:r w:rsidRPr="00E25345">
        <w:tab/>
      </w:r>
      <w:r w:rsidRPr="00E25345">
        <w:tab/>
      </w:r>
      <w:r w:rsidRPr="00E25345">
        <w:tab/>
      </w:r>
      <w:r w:rsidRPr="00E25345">
        <w:tab/>
      </w:r>
      <w:r w:rsidRPr="00E25345">
        <w:tab/>
        <w:t>Nikolina Dorić Hadžisejdić</w:t>
      </w:r>
    </w:p>
    <w:p w:rsidRDefault="009A2D87" w:rsidP="000171A3" w:rsidR="009A2D87" w:rsidRPr="00E25345"/>
    <w:p w:rsidRDefault="009A2D87" w:rsidP="000171A3" w:rsidR="009A2D87" w:rsidRPr="00E25345"/>
    <w:p w:rsidRDefault="000171A3" w:rsidP="000171A3" w:rsidR="000171A3" w:rsidRPr="00E25345">
      <w:pPr>
        <w:jc w:val="both"/>
      </w:pPr>
      <w:r w:rsidRPr="00E25345">
        <w:t xml:space="preserve">UPUTA O PRAVNOM LIJEKU: </w:t>
      </w:r>
    </w:p>
    <w:p w:rsidRDefault="000171A3" w:rsidP="000171A3" w:rsidR="000171A3" w:rsidRPr="00E25345">
      <w:pPr>
        <w:jc w:val="both"/>
      </w:pPr>
      <w:r w:rsidRPr="00E25345">
        <w:t>Protiv rješenja o odobravanju ove predstečajne nagodbe može se izjaviti žalba u roku od 8 dana. Žalba se podnosi ovom sudu za Visoki trgovački sud RH u 2 primjerka.</w:t>
      </w:r>
    </w:p>
    <w:p w:rsidRDefault="000171A3" w:rsidP="000171A3" w:rsidR="000171A3" w:rsidRPr="00E25345">
      <w:pPr>
        <w:ind w:firstLine="708"/>
        <w:jc w:val="center"/>
      </w:pPr>
    </w:p>
    <w:p w:rsidRDefault="00AE4548" w:rsidP="000171A3" w:rsidR="00AE4548" w:rsidRPr="00E25345">
      <w:pPr>
        <w:ind w:firstLine="708"/>
        <w:jc w:val="center"/>
      </w:pPr>
    </w:p>
    <w:p w:rsidRDefault="00AE4548" w:rsidP="00A76A65" w:rsidR="00AE4548" w:rsidRPr="00E25345"/>
    <w:p w:rsidRDefault="000171A3" w:rsidP="00480963" w:rsidR="000171A3" w:rsidRPr="00E25345">
      <w:pPr>
        <w:jc w:val="both"/>
      </w:pPr>
      <w:r w:rsidRPr="00E25345">
        <w:t xml:space="preserve">Nakon što je sud nazočnim javno objavio rješenje kojim se dopušta sklapanje predstečajne nagodbe stranke pristupaju potpisivanju: </w:t>
      </w:r>
    </w:p>
    <w:p w:rsidRDefault="004B4ED8" w:rsidP="004B4ED8" w:rsidR="004B4ED8" w:rsidRPr="00E25345"/>
    <w:p w:rsidRDefault="004B4ED8" w:rsidP="00224B33" w:rsidR="004B4ED8" w:rsidRPr="00E25345">
      <w:pPr>
        <w:jc w:val="center"/>
      </w:pPr>
      <w:r w:rsidRPr="00E25345">
        <w:t>PREDSTEČAJNE NAGODBE</w:t>
      </w:r>
    </w:p>
    <w:p w:rsidRDefault="00801FFD" w:rsidP="00801FFD" w:rsidR="00801FFD" w:rsidRPr="00E25345">
      <w:pPr>
        <w:rPr>
          <w:bCs/>
          <w:color w:val="222222"/>
        </w:rPr>
      </w:pPr>
    </w:p>
    <w:p w:rsidRDefault="00750799" w:rsidP="00750799" w:rsidR="00750799" w:rsidRPr="00E25345">
      <w:pPr>
        <w:jc w:val="both"/>
      </w:pPr>
      <w:r w:rsidRPr="00E25345">
        <w:t>SAINTS HILLS d.o.o. za proizvodnju i trgovinu, Ilica 1 A, Zagreb, OIB: 71000585584 (dalje: „Dužnik“)</w:t>
      </w:r>
    </w:p>
    <w:p w:rsidRDefault="00750799" w:rsidP="00750799" w:rsidR="00750799" w:rsidRPr="00E25345"/>
    <w:p w:rsidRDefault="00750799" w:rsidP="00750799" w:rsidR="00750799" w:rsidRPr="00E25345">
      <w:bookmarkStart w:name="_DV_M3" w:id="1"/>
      <w:bookmarkEnd w:id="1"/>
      <w:r w:rsidRPr="00E25345">
        <w:t xml:space="preserve">i </w:t>
      </w:r>
    </w:p>
    <w:p w:rsidRDefault="00750799" w:rsidP="00750799" w:rsidR="00750799" w:rsidRPr="00E25345"/>
    <w:p w:rsidRDefault="00750799" w:rsidP="00750799" w:rsidR="00750799" w:rsidRPr="00E25345">
      <w:pPr>
        <w:jc w:val="both"/>
      </w:pPr>
      <w:bookmarkStart w:name="_DV_M4" w:id="2"/>
      <w:bookmarkEnd w:id="2"/>
      <w:r w:rsidRPr="00E25345">
        <w:t xml:space="preserve">vjerovnika kako su isti navedeni i podijeljeni u grupama pod točkama A, B1, B2, C1, C2 i D, niže u tekstu (dalje: „Vjerovnici“). </w:t>
      </w:r>
    </w:p>
    <w:p w:rsidRDefault="00750799" w:rsidP="00750799" w:rsidR="00750799" w:rsidRPr="00E25345"/>
    <w:p w:rsidRDefault="00750799" w:rsidP="00750799" w:rsidR="00750799" w:rsidRPr="00E25345">
      <w:bookmarkStart w:name="_DV_M5" w:id="3"/>
      <w:bookmarkEnd w:id="3"/>
      <w:r w:rsidRPr="00E25345">
        <w:t>Dužnik i Vjerovnici u nastavku zajedno „Ugovorne strane“.</w:t>
      </w:r>
    </w:p>
    <w:p w:rsidRDefault="00750799" w:rsidP="00750799" w:rsidR="00750799" w:rsidRPr="00E25345"/>
    <w:p w:rsidRDefault="00750799" w:rsidP="00750799" w:rsidR="00750799" w:rsidRPr="00E25345"/>
    <w:tbl>
      <w:tblPr>
        <w:tblW w:type="dxa" w:w="9514"/>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9514"/>
      </w:tblGrid>
      <w:tr w:rsidTr="00455D20" w:rsidR="00750799" w:rsidRPr="00E25345">
        <w:trPr>
          <w:trHeight w:val="660"/>
        </w:trPr>
        <w:tc>
          <w:tcPr>
            <w:tcW w:type="dxa" w:w="9514"/>
          </w:tcPr>
          <w:p w:rsidRDefault="00750799" w:rsidP="00455D20" w:rsidR="00750799" w:rsidRPr="00E25345">
            <w:pPr>
              <w:jc w:val="both"/>
              <w:rPr>
                <w:u w:val="single"/>
              </w:rPr>
            </w:pPr>
            <w:r w:rsidRPr="00E25345">
              <w:rPr>
                <w:u w:val="single"/>
              </w:rPr>
              <w:t xml:space="preserve">A. Tijela javne uprave i trgovačka društva u većinskom državnom vlasništvu </w:t>
            </w:r>
          </w:p>
          <w:p w:rsidRDefault="00750799" w:rsidP="00455D20" w:rsidR="00750799" w:rsidRPr="00E25345">
            <w:pPr>
              <w:jc w:val="both"/>
              <w:rPr>
                <w:u w:val="single"/>
              </w:rPr>
            </w:pPr>
          </w:p>
          <w:p w:rsidRDefault="00750799" w:rsidP="00750799" w:rsidR="00750799" w:rsidRPr="00E25345">
            <w:pPr>
              <w:pStyle w:val="Odlomakpopisa"/>
              <w:numPr>
                <w:ilvl w:val="0"/>
                <w:numId w:val="6"/>
              </w:numPr>
              <w:autoSpaceDE w:val="false"/>
              <w:autoSpaceDN w:val="false"/>
              <w:adjustRightInd w:val="false"/>
              <w:jc w:val="both"/>
            </w:pPr>
            <w:r w:rsidRPr="00E25345">
              <w:t>Financijska agencija, Ulica grada Vukovara 70, Zagreb, OIB: 85821130368</w:t>
            </w:r>
          </w:p>
          <w:p w:rsidRDefault="00750799" w:rsidP="00750799" w:rsidR="00750799" w:rsidRPr="00E25345">
            <w:pPr>
              <w:pStyle w:val="Odlomakpopisa"/>
              <w:numPr>
                <w:ilvl w:val="0"/>
                <w:numId w:val="6"/>
              </w:numPr>
              <w:autoSpaceDE w:val="false"/>
              <w:autoSpaceDN w:val="false"/>
              <w:adjustRightInd w:val="false"/>
              <w:jc w:val="both"/>
            </w:pPr>
            <w:r w:rsidRPr="00E25345">
              <w:t>Grad Sinj, Dragašev prolaz 24, Sinj, OIB: 03210055420</w:t>
            </w:r>
          </w:p>
          <w:p w:rsidRDefault="00750799" w:rsidP="00750799" w:rsidR="00750799" w:rsidRPr="00E25345">
            <w:pPr>
              <w:pStyle w:val="Odlomakpopisa"/>
              <w:numPr>
                <w:ilvl w:val="0"/>
                <w:numId w:val="6"/>
              </w:numPr>
              <w:autoSpaceDE w:val="false"/>
              <w:autoSpaceDN w:val="false"/>
              <w:adjustRightInd w:val="false"/>
              <w:jc w:val="both"/>
            </w:pPr>
            <w:r w:rsidRPr="00E25345">
              <w:t>HEP-Operator distribucijskog sustava d.o.o., Ulica grada Vukovara 37, Zagreb, OIB: 46830600751</w:t>
            </w:r>
          </w:p>
          <w:p w:rsidRDefault="00750799" w:rsidP="00750799" w:rsidR="00750799" w:rsidRPr="00E25345">
            <w:pPr>
              <w:pStyle w:val="Odlomakpopisa"/>
              <w:numPr>
                <w:ilvl w:val="0"/>
                <w:numId w:val="6"/>
              </w:numPr>
              <w:autoSpaceDE w:val="false"/>
              <w:autoSpaceDN w:val="false"/>
              <w:adjustRightInd w:val="false"/>
              <w:jc w:val="both"/>
            </w:pPr>
            <w:r w:rsidRPr="00E25345">
              <w:t>Hrvatska gospodarska komora, Rooseveltov trg 2, Zagreb, OIB: 85167032587</w:t>
            </w:r>
          </w:p>
          <w:p w:rsidRDefault="00750799" w:rsidP="00750799" w:rsidR="00750799" w:rsidRPr="00E25345">
            <w:pPr>
              <w:pStyle w:val="Odlomakpopisa"/>
              <w:numPr>
                <w:ilvl w:val="0"/>
                <w:numId w:val="6"/>
              </w:numPr>
              <w:autoSpaceDE w:val="false"/>
              <w:autoSpaceDN w:val="false"/>
              <w:adjustRightInd w:val="false"/>
              <w:jc w:val="both"/>
            </w:pPr>
            <w:r w:rsidRPr="00E25345">
              <w:t>Hrvatska radiotelevizija, Prisavlje 3, Zagreb, OIB: 68419124305</w:t>
            </w:r>
          </w:p>
          <w:p w:rsidRDefault="00750799" w:rsidP="00750799" w:rsidR="00750799" w:rsidRPr="00E25345">
            <w:pPr>
              <w:pStyle w:val="Odlomakpopisa"/>
              <w:numPr>
                <w:ilvl w:val="0"/>
                <w:numId w:val="6"/>
              </w:numPr>
              <w:autoSpaceDE w:val="false"/>
              <w:autoSpaceDN w:val="false"/>
              <w:adjustRightInd w:val="false"/>
              <w:jc w:val="both"/>
            </w:pPr>
            <w:r w:rsidRPr="00E25345">
              <w:t>HRVATSKE ŠUME društvo s ograničenom odgovornošću, Ul. Ljudevita Farkaša Vukotinovića 2, Zagreb, OIB: 69693144506</w:t>
            </w:r>
          </w:p>
          <w:p w:rsidRDefault="00750799" w:rsidP="00750799" w:rsidR="00750799" w:rsidRPr="00E25345">
            <w:pPr>
              <w:pStyle w:val="Odlomakpopisa"/>
              <w:numPr>
                <w:ilvl w:val="0"/>
                <w:numId w:val="6"/>
              </w:numPr>
              <w:autoSpaceDE w:val="false"/>
              <w:autoSpaceDN w:val="false"/>
              <w:adjustRightInd w:val="false"/>
              <w:jc w:val="both"/>
            </w:pPr>
            <w:r w:rsidRPr="00E25345">
              <w:t>Hrvatske vode, pravna osoba za upravljanje vodama, Grada Vukovara 220, Zagreb, OIB: 28921383001</w:t>
            </w:r>
          </w:p>
          <w:p w:rsidRDefault="00750799" w:rsidP="00750799" w:rsidR="00750799" w:rsidRPr="00E25345">
            <w:pPr>
              <w:pStyle w:val="Odlomakpopisa"/>
              <w:numPr>
                <w:ilvl w:val="0"/>
                <w:numId w:val="6"/>
              </w:numPr>
              <w:autoSpaceDE w:val="false"/>
              <w:autoSpaceDN w:val="false"/>
              <w:adjustRightInd w:val="false"/>
              <w:jc w:val="both"/>
            </w:pPr>
            <w:r w:rsidRPr="00E25345">
              <w:t>ISTARSKI VODOVOD d.o.o., Sv. Ivan 8, Buzet, OIB: 13269963589</w:t>
            </w:r>
          </w:p>
          <w:p w:rsidRDefault="00750799" w:rsidP="00750799" w:rsidR="00750799" w:rsidRPr="00E25345">
            <w:pPr>
              <w:pStyle w:val="Odlomakpopisa"/>
              <w:numPr>
                <w:ilvl w:val="0"/>
                <w:numId w:val="6"/>
              </w:numPr>
              <w:autoSpaceDE w:val="false"/>
              <w:autoSpaceDN w:val="false"/>
              <w:adjustRightInd w:val="false"/>
              <w:jc w:val="both"/>
            </w:pPr>
            <w:r w:rsidRPr="00E25345">
              <w:t xml:space="preserve">REPUBLIKA HRVATSKA, MINISTARSTVO FINANCIJA, Katančićeva 5, Zagreb, </w:t>
            </w:r>
            <w:r w:rsidRPr="00E25345">
              <w:lastRenderedPageBreak/>
              <w:t>OIB: 18683136487</w:t>
            </w:r>
          </w:p>
          <w:p w:rsidRDefault="00750799" w:rsidP="00750799" w:rsidR="00750799" w:rsidRPr="00E25345">
            <w:pPr>
              <w:pStyle w:val="Odlomakpopisa"/>
              <w:numPr>
                <w:ilvl w:val="0"/>
                <w:numId w:val="6"/>
              </w:numPr>
              <w:autoSpaceDE w:val="false"/>
              <w:autoSpaceDN w:val="false"/>
              <w:adjustRightInd w:val="false"/>
              <w:jc w:val="both"/>
            </w:pPr>
            <w:r w:rsidRPr="00E25345">
              <w:t>OPĆINA VIŠNJAN, Trg slobode 1, Višnjan, OIB: 14361625563</w:t>
            </w:r>
          </w:p>
          <w:p w:rsidRDefault="00750799" w:rsidP="00750799" w:rsidR="00750799" w:rsidRPr="00E25345">
            <w:pPr>
              <w:pStyle w:val="Odlomakpopisa"/>
              <w:numPr>
                <w:ilvl w:val="0"/>
                <w:numId w:val="6"/>
              </w:numPr>
              <w:autoSpaceDE w:val="false"/>
              <w:autoSpaceDN w:val="false"/>
              <w:adjustRightInd w:val="false"/>
              <w:jc w:val="both"/>
            </w:pPr>
            <w:r w:rsidRPr="00E25345">
              <w:t>VODOVOD I ODVODNJA d.o.o., Fiskovićeva 2, Orebić, OIB: 54503377157</w:t>
            </w:r>
          </w:p>
          <w:p w:rsidRDefault="00750799" w:rsidP="00455D20" w:rsidR="00750799" w:rsidRPr="00E25345">
            <w:pPr>
              <w:jc w:val="both"/>
            </w:pPr>
          </w:p>
        </w:tc>
      </w:tr>
    </w:tbl>
    <w:p w:rsidRDefault="00750799" w:rsidP="00750799" w:rsidR="00750799" w:rsidRPr="00E25345"/>
    <w:tbl>
      <w:tblPr>
        <w:tblW w:type="dxa" w:w="9487"/>
        <w:tblInd w:type="dxa" w:w="11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9487"/>
      </w:tblGrid>
      <w:tr w:rsidTr="00455D20" w:rsidR="00750799" w:rsidRPr="00E25345">
        <w:trPr>
          <w:trHeight w:val="1266"/>
        </w:trPr>
        <w:tc>
          <w:tcPr>
            <w:tcW w:type="dxa" w:w="9487"/>
          </w:tcPr>
          <w:p w:rsidRDefault="00750799" w:rsidP="00455D20" w:rsidR="00750799" w:rsidRPr="00E25345">
            <w:pPr>
              <w:jc w:val="both"/>
              <w:rPr>
                <w:u w:val="single"/>
              </w:rPr>
            </w:pPr>
            <w:r w:rsidRPr="00E25345">
              <w:rPr>
                <w:u w:val="single"/>
              </w:rPr>
              <w:t>B1. Financijske institucije</w:t>
            </w:r>
          </w:p>
          <w:p w:rsidRDefault="00750799" w:rsidP="00455D20" w:rsidR="00750799" w:rsidRPr="00E25345">
            <w:pPr>
              <w:jc w:val="both"/>
              <w:rPr>
                <w:u w:val="single"/>
              </w:rPr>
            </w:pPr>
          </w:p>
          <w:p w:rsidRDefault="00750799" w:rsidP="00750799" w:rsidR="00750799" w:rsidRPr="00E25345">
            <w:pPr>
              <w:pStyle w:val="Odlomakpopisa"/>
              <w:numPr>
                <w:ilvl w:val="0"/>
                <w:numId w:val="7"/>
              </w:numPr>
              <w:autoSpaceDE w:val="false"/>
              <w:autoSpaceDN w:val="false"/>
              <w:adjustRightInd w:val="false"/>
              <w:jc w:val="both"/>
            </w:pPr>
            <w:bookmarkStart w:name="_DV_M7" w:id="4"/>
            <w:bookmarkEnd w:id="4"/>
            <w:r w:rsidRPr="00E25345">
              <w:t>CROATIA osiguranje d.d., Miramarska 22, Zagreb, OIB: 26187994862</w:t>
            </w:r>
          </w:p>
          <w:p w:rsidRDefault="00591EE2" w:rsidP="00750799" w:rsidR="00750799" w:rsidRPr="00E25345">
            <w:pPr>
              <w:pStyle w:val="Odlomakpopisa"/>
              <w:numPr>
                <w:ilvl w:val="0"/>
                <w:numId w:val="7"/>
              </w:numPr>
              <w:autoSpaceDE w:val="false"/>
              <w:autoSpaceDN w:val="false"/>
              <w:adjustRightInd w:val="false"/>
              <w:jc w:val="both"/>
            </w:pPr>
            <w:r>
              <w:t>B2 Kapital d.o.o.</w:t>
            </w:r>
            <w:r w:rsidR="00750799" w:rsidRPr="00E25345">
              <w:t>,</w:t>
            </w:r>
            <w:r>
              <w:t>Radnička cesta 41,</w:t>
            </w:r>
            <w:r w:rsidR="00750799" w:rsidRPr="00E25345">
              <w:t xml:space="preserve"> Zagreb, OIB: </w:t>
            </w:r>
            <w:r>
              <w:t>57509775367</w:t>
            </w:r>
          </w:p>
          <w:p w:rsidRDefault="00750799" w:rsidP="00750799" w:rsidR="00750799" w:rsidRPr="00E25345">
            <w:pPr>
              <w:pStyle w:val="Odlomakpopisa"/>
              <w:numPr>
                <w:ilvl w:val="0"/>
                <w:numId w:val="7"/>
              </w:numPr>
              <w:autoSpaceDE w:val="false"/>
              <w:autoSpaceDN w:val="false"/>
              <w:adjustRightInd w:val="false"/>
              <w:jc w:val="both"/>
            </w:pPr>
            <w:r w:rsidRPr="00E25345">
              <w:t>Raiffeisenbank Austria d.d., Petrinjska 59, Zagreb, OIB: 53056966535</w:t>
            </w:r>
          </w:p>
        </w:tc>
      </w:tr>
    </w:tbl>
    <w:p w:rsidRDefault="00750799" w:rsidP="00750799" w:rsidR="00750799" w:rsidRPr="00E25345"/>
    <w:tbl>
      <w:tblPr>
        <w:tblStyle w:val="Reetkatablice"/>
        <w:tblW w:type="dxa" w:w="9497"/>
        <w:tblInd w:type="dxa" w:w="137"/>
        <w:tblLook w:val="04A0" w:noVBand="1" w:noHBand="0" w:lastColumn="0" w:firstColumn="1" w:lastRow="0" w:firstRow="1"/>
      </w:tblPr>
      <w:tblGrid>
        <w:gridCol w:w="9497"/>
      </w:tblGrid>
      <w:tr w:rsidTr="00455D20" w:rsidR="00750799" w:rsidRPr="00E25345">
        <w:tc>
          <w:tcPr>
            <w:tcW w:type="dxa" w:w="9497"/>
          </w:tcPr>
          <w:p w:rsidRDefault="00750799" w:rsidP="00455D20" w:rsidR="00750799" w:rsidRPr="00E25345">
            <w:pPr>
              <w:rPr>
                <w:u w:val="single"/>
              </w:rPr>
            </w:pPr>
            <w:r w:rsidRPr="00E25345">
              <w:rPr>
                <w:u w:val="single"/>
              </w:rPr>
              <w:t>B2. Financijske institucije – razlučni vjerovnici</w:t>
            </w:r>
          </w:p>
          <w:p w:rsidRDefault="00750799" w:rsidP="00455D20" w:rsidR="00750799" w:rsidRPr="00E25345">
            <w:pPr>
              <w:rPr>
                <w:u w:val="single"/>
              </w:rPr>
            </w:pPr>
          </w:p>
          <w:p w:rsidRDefault="00591EE2" w:rsidP="00591EE2" w:rsidR="00591EE2" w:rsidRPr="00E25345">
            <w:pPr>
              <w:pStyle w:val="Odlomakpopisa"/>
              <w:numPr>
                <w:ilvl w:val="0"/>
                <w:numId w:val="9"/>
              </w:numPr>
              <w:autoSpaceDE w:val="false"/>
              <w:autoSpaceDN w:val="false"/>
              <w:adjustRightInd w:val="false"/>
              <w:jc w:val="both"/>
            </w:pPr>
            <w:r>
              <w:t>B2 Kapital d.o.o.</w:t>
            </w:r>
            <w:r w:rsidRPr="00E25345">
              <w:t>,</w:t>
            </w:r>
            <w:r>
              <w:t>Radnička cesta 41,</w:t>
            </w:r>
            <w:r w:rsidRPr="00E25345">
              <w:t xml:space="preserve"> Zagreb, OIB: </w:t>
            </w:r>
            <w:r>
              <w:t>57509775367</w:t>
            </w:r>
          </w:p>
          <w:p w:rsidRDefault="00750799" w:rsidP="00591EE2" w:rsidR="00750799" w:rsidRPr="00E25345">
            <w:pPr>
              <w:pStyle w:val="Odlomakpopisa"/>
              <w:autoSpaceDE w:val="false"/>
              <w:autoSpaceDN w:val="false"/>
              <w:adjustRightInd w:val="false"/>
            </w:pPr>
          </w:p>
        </w:tc>
      </w:tr>
    </w:tbl>
    <w:p w:rsidRDefault="00750799" w:rsidP="00750799" w:rsidR="00750799" w:rsidRPr="00E25345"/>
    <w:tbl>
      <w:tblPr>
        <w:tblW w:type="auto" w:w="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9514"/>
      </w:tblGrid>
      <w:tr w:rsidTr="00455D20" w:rsidR="00750799" w:rsidRPr="00E25345">
        <w:tc>
          <w:tcPr>
            <w:tcW w:type="dxa" w:w="9514"/>
          </w:tcPr>
          <w:p w:rsidRDefault="00750799" w:rsidP="00455D20" w:rsidR="00750799" w:rsidRPr="00E25345">
            <w:pPr>
              <w:jc w:val="both"/>
              <w:rPr>
                <w:u w:val="single"/>
              </w:rPr>
            </w:pPr>
            <w:r w:rsidRPr="00E25345">
              <w:rPr>
                <w:u w:val="single"/>
              </w:rPr>
              <w:t>C. Ostale tražbine</w:t>
            </w:r>
          </w:p>
          <w:p w:rsidRDefault="00750799" w:rsidP="00455D20" w:rsidR="00750799" w:rsidRPr="00E25345">
            <w:pPr>
              <w:jc w:val="both"/>
              <w:rPr>
                <w:u w:val="single"/>
              </w:rPr>
            </w:pPr>
          </w:p>
          <w:p w:rsidRDefault="00750799" w:rsidP="00455D20" w:rsidR="00750799" w:rsidRPr="00E25345">
            <w:pPr>
              <w:jc w:val="both"/>
              <w:rPr>
                <w:u w:val="single"/>
              </w:rPr>
            </w:pPr>
            <w:r w:rsidRPr="00E25345">
              <w:rPr>
                <w:u w:val="single"/>
              </w:rPr>
              <w:t>C.1. Ostali zajmovi i primljene pozajmice</w:t>
            </w:r>
          </w:p>
          <w:p w:rsidRDefault="00750799" w:rsidP="00455D20" w:rsidR="00750799" w:rsidRPr="00E25345">
            <w:pPr>
              <w:jc w:val="both"/>
              <w:rPr>
                <w:u w:val="single"/>
              </w:rPr>
            </w:pPr>
          </w:p>
          <w:p w:rsidRDefault="00750799" w:rsidP="00750799" w:rsidR="00750799" w:rsidRPr="00E25345">
            <w:pPr>
              <w:pStyle w:val="Odlomakpopisa"/>
              <w:numPr>
                <w:ilvl w:val="0"/>
                <w:numId w:val="5"/>
              </w:numPr>
              <w:autoSpaceDE w:val="false"/>
              <w:autoSpaceDN w:val="false"/>
              <w:adjustRightInd w:val="false"/>
              <w:jc w:val="both"/>
            </w:pPr>
            <w:r w:rsidRPr="00E25345">
              <w:t>NEVINA d.o.o., Ilica 1A, Zagreb, OIB: 55525681968</w:t>
            </w:r>
          </w:p>
          <w:p w:rsidRDefault="00750799" w:rsidP="00750799" w:rsidR="00750799" w:rsidRPr="00E25345">
            <w:pPr>
              <w:pStyle w:val="Odlomakpopisa"/>
              <w:numPr>
                <w:ilvl w:val="0"/>
                <w:numId w:val="5"/>
              </w:numPr>
              <w:autoSpaceDE w:val="false"/>
              <w:autoSpaceDN w:val="false"/>
              <w:adjustRightInd w:val="false"/>
              <w:jc w:val="both"/>
            </w:pPr>
            <w:r w:rsidRPr="00E25345">
              <w:t>EUROCABLE d.o.o., Ilica 1A, Zagreb, OIB: 32181224307</w:t>
            </w:r>
          </w:p>
          <w:p w:rsidRDefault="00750799" w:rsidP="00455D20" w:rsidR="00750799" w:rsidRPr="00E25345">
            <w:pPr>
              <w:jc w:val="both"/>
              <w:rPr>
                <w:u w:val="single"/>
              </w:rPr>
            </w:pPr>
          </w:p>
          <w:p w:rsidRDefault="00750799" w:rsidP="00455D20" w:rsidR="00750799" w:rsidRPr="00E25345">
            <w:pPr>
              <w:jc w:val="both"/>
              <w:rPr>
                <w:u w:val="single"/>
              </w:rPr>
            </w:pPr>
            <w:r w:rsidRPr="00E25345">
              <w:rPr>
                <w:u w:val="single"/>
              </w:rPr>
              <w:t>C.2. Ostali dobavljači</w:t>
            </w:r>
          </w:p>
          <w:p w:rsidRDefault="00750799" w:rsidP="00455D20" w:rsidR="00750799" w:rsidRPr="00E25345">
            <w:pPr>
              <w:jc w:val="both"/>
            </w:pPr>
          </w:p>
          <w:p w:rsidRDefault="00750799" w:rsidP="00750799" w:rsidR="00750799" w:rsidRPr="00E25345">
            <w:pPr>
              <w:pStyle w:val="Odlomakpopisa"/>
              <w:numPr>
                <w:ilvl w:val="0"/>
                <w:numId w:val="8"/>
              </w:numPr>
              <w:autoSpaceDE w:val="false"/>
              <w:autoSpaceDN w:val="false"/>
              <w:adjustRightInd w:val="false"/>
              <w:jc w:val="both"/>
            </w:pPr>
            <w:r w:rsidRPr="00E25345">
              <w:t>ANTIPIROS d.o.o., Pujanke 77/A, Split, OIB: 70914161709</w:t>
            </w:r>
          </w:p>
          <w:p w:rsidRDefault="00750799" w:rsidP="00750799" w:rsidR="00750799" w:rsidRPr="00E25345">
            <w:pPr>
              <w:pStyle w:val="Odlomakpopisa"/>
              <w:numPr>
                <w:ilvl w:val="0"/>
                <w:numId w:val="8"/>
              </w:numPr>
              <w:autoSpaceDE w:val="false"/>
              <w:autoSpaceDN w:val="false"/>
              <w:adjustRightInd w:val="false"/>
              <w:jc w:val="both"/>
            </w:pPr>
            <w:r w:rsidRPr="00E25345">
              <w:t>BLINK d.o.o., Kustošijski venec 8, Zagreb, OIB: 31697199035</w:t>
            </w:r>
          </w:p>
          <w:p w:rsidRDefault="00750799" w:rsidP="00750799" w:rsidR="00750799" w:rsidRPr="00E25345">
            <w:pPr>
              <w:pStyle w:val="Odlomakpopisa"/>
              <w:numPr>
                <w:ilvl w:val="0"/>
                <w:numId w:val="8"/>
              </w:numPr>
              <w:autoSpaceDE w:val="false"/>
              <w:autoSpaceDN w:val="false"/>
              <w:adjustRightInd w:val="false"/>
              <w:jc w:val="both"/>
            </w:pPr>
            <w:r w:rsidRPr="00E25345">
              <w:t>BOE Croatia d.o.o., Planinska 13 a, Zagreb, OIB: 49083584371</w:t>
            </w:r>
          </w:p>
          <w:p w:rsidRDefault="00750799" w:rsidP="00750799" w:rsidR="00750799" w:rsidRPr="00E25345">
            <w:pPr>
              <w:pStyle w:val="Odlomakpopisa"/>
              <w:numPr>
                <w:ilvl w:val="0"/>
                <w:numId w:val="8"/>
              </w:numPr>
              <w:autoSpaceDE w:val="false"/>
              <w:autoSpaceDN w:val="false"/>
              <w:adjustRightInd w:val="false"/>
              <w:jc w:val="both"/>
            </w:pPr>
            <w:r w:rsidRPr="00E25345">
              <w:t>Eduard Ceraj, vl. obrta CE-MA-PROM Istraživanje tržišta i trgovina na veliko, Dobri dol 1a, Zagreb, OIB: 69667642453</w:t>
            </w:r>
          </w:p>
          <w:p w:rsidRDefault="00750799" w:rsidP="00750799" w:rsidR="00750799" w:rsidRPr="00E25345">
            <w:pPr>
              <w:pStyle w:val="Odlomakpopisa"/>
              <w:numPr>
                <w:ilvl w:val="0"/>
                <w:numId w:val="8"/>
              </w:numPr>
              <w:autoSpaceDE w:val="false"/>
              <w:autoSpaceDN w:val="false"/>
              <w:adjustRightInd w:val="false"/>
              <w:jc w:val="both"/>
            </w:pPr>
            <w:r w:rsidRPr="00E25345">
              <w:t>COPPAL AG, Švicarska, ARTHER STR. 3, Zurich, Švicarska</w:t>
            </w:r>
          </w:p>
          <w:p w:rsidRDefault="00750799" w:rsidP="00750799" w:rsidR="00750799" w:rsidRPr="00E25345">
            <w:pPr>
              <w:pStyle w:val="Odlomakpopisa"/>
              <w:numPr>
                <w:ilvl w:val="0"/>
                <w:numId w:val="8"/>
              </w:numPr>
              <w:autoSpaceDE w:val="false"/>
              <w:autoSpaceDN w:val="false"/>
              <w:adjustRightInd w:val="false"/>
              <w:jc w:val="both"/>
            </w:pPr>
            <w:r w:rsidRPr="00E25345">
              <w:t>DSV Hrvatska d.o.o., Industrijska 20, Sveta Nedjelja, OIB: 97365626215</w:t>
            </w:r>
          </w:p>
          <w:p w:rsidRDefault="00750799" w:rsidP="00750799" w:rsidR="00750799" w:rsidRPr="00E25345">
            <w:pPr>
              <w:pStyle w:val="Odlomakpopisa"/>
              <w:numPr>
                <w:ilvl w:val="0"/>
                <w:numId w:val="8"/>
              </w:numPr>
              <w:autoSpaceDE w:val="false"/>
              <w:autoSpaceDN w:val="false"/>
              <w:adjustRightInd w:val="false"/>
              <w:jc w:val="both"/>
            </w:pPr>
            <w:r w:rsidRPr="00E25345">
              <w:t>EUROCABLE d.o.o., Ilica 1A, Zagreb, OIB: 32181224307</w:t>
            </w:r>
          </w:p>
          <w:p w:rsidRDefault="00750799" w:rsidP="00750799" w:rsidR="00750799" w:rsidRPr="00E25345">
            <w:pPr>
              <w:pStyle w:val="Odlomakpopisa"/>
              <w:numPr>
                <w:ilvl w:val="0"/>
                <w:numId w:val="8"/>
              </w:numPr>
              <w:autoSpaceDE w:val="false"/>
              <w:autoSpaceDN w:val="false"/>
              <w:adjustRightInd w:val="false"/>
              <w:jc w:val="both"/>
            </w:pPr>
            <w:r w:rsidRPr="00E25345">
              <w:t>EUROCABLE GROUP d.d., Ilica 1A, Zagreb, OIB: 02929804264</w:t>
            </w:r>
          </w:p>
          <w:p w:rsidRDefault="00750799" w:rsidP="00750799" w:rsidR="00750799" w:rsidRPr="00E25345">
            <w:pPr>
              <w:pStyle w:val="Odlomakpopisa"/>
              <w:numPr>
                <w:ilvl w:val="0"/>
                <w:numId w:val="8"/>
              </w:numPr>
              <w:autoSpaceDE w:val="false"/>
              <w:autoSpaceDN w:val="false"/>
              <w:adjustRightInd w:val="false"/>
              <w:jc w:val="both"/>
            </w:pPr>
            <w:r w:rsidRPr="00E25345">
              <w:t>FITO PROMET d.o.o., Mošćenička 15, Zagreb, OIB: 68339203084</w:t>
            </w:r>
          </w:p>
          <w:p w:rsidRDefault="00750799" w:rsidP="00750799" w:rsidR="00750799" w:rsidRPr="00E25345">
            <w:pPr>
              <w:pStyle w:val="Odlomakpopisa"/>
              <w:numPr>
                <w:ilvl w:val="0"/>
                <w:numId w:val="8"/>
              </w:numPr>
              <w:autoSpaceDE w:val="false"/>
              <w:autoSpaceDN w:val="false"/>
              <w:adjustRightInd w:val="false"/>
              <w:jc w:val="both"/>
            </w:pPr>
            <w:r w:rsidRPr="00E25345">
              <w:t>ILLUSTRO d.o.o., Prvog maja 24, Rijeka, OIB: 94475352265</w:t>
            </w:r>
          </w:p>
          <w:p w:rsidRDefault="00750799" w:rsidP="00750799" w:rsidR="00750799" w:rsidRPr="00E25345">
            <w:pPr>
              <w:pStyle w:val="Odlomakpopisa"/>
              <w:numPr>
                <w:ilvl w:val="0"/>
                <w:numId w:val="8"/>
              </w:numPr>
              <w:autoSpaceDE w:val="false"/>
              <w:autoSpaceDN w:val="false"/>
              <w:adjustRightInd w:val="false"/>
              <w:jc w:val="both"/>
            </w:pPr>
            <w:r w:rsidRPr="00E25345">
              <w:t>KTD BILAN d.o.o., Fiskovićeva 2, Orebić, OIB: 84920906210</w:t>
            </w:r>
          </w:p>
          <w:p w:rsidRDefault="00750799" w:rsidP="00750799" w:rsidR="00750799" w:rsidRPr="00E25345">
            <w:pPr>
              <w:pStyle w:val="Odlomakpopisa"/>
              <w:numPr>
                <w:ilvl w:val="0"/>
                <w:numId w:val="8"/>
              </w:numPr>
              <w:autoSpaceDE w:val="false"/>
              <w:autoSpaceDN w:val="false"/>
              <w:adjustRightInd w:val="false"/>
              <w:jc w:val="both"/>
            </w:pPr>
            <w:r w:rsidRPr="00E25345">
              <w:t>MESSER CROATIA PLIN d.o.o., Industrijska 1, Zaprešić, OIB: 32179081874</w:t>
            </w:r>
          </w:p>
          <w:p w:rsidRDefault="00750799" w:rsidP="00750799" w:rsidR="00750799" w:rsidRPr="00E25345">
            <w:pPr>
              <w:pStyle w:val="Odlomakpopisa"/>
              <w:numPr>
                <w:ilvl w:val="0"/>
                <w:numId w:val="8"/>
              </w:numPr>
              <w:autoSpaceDE w:val="false"/>
              <w:autoSpaceDN w:val="false"/>
              <w:adjustRightInd w:val="false"/>
              <w:jc w:val="both"/>
            </w:pPr>
            <w:r w:rsidRPr="00E25345">
              <w:t>MOREŠKA d.o.o., Viganj 191/1, Kučište, OIB: 07461925733</w:t>
            </w:r>
          </w:p>
          <w:p w:rsidRDefault="00750799" w:rsidP="00750799" w:rsidR="00750799" w:rsidRPr="00E25345">
            <w:pPr>
              <w:pStyle w:val="Odlomakpopisa"/>
              <w:numPr>
                <w:ilvl w:val="0"/>
                <w:numId w:val="8"/>
              </w:numPr>
              <w:autoSpaceDE w:val="false"/>
              <w:autoSpaceDN w:val="false"/>
              <w:adjustRightInd w:val="false"/>
              <w:jc w:val="both"/>
            </w:pPr>
            <w:r w:rsidRPr="00E25345">
              <w:t>Rolland Conseils at Prestations, 5 CATUSSEA, 33500 POMEROL, Francuska</w:t>
            </w:r>
          </w:p>
          <w:p w:rsidRDefault="00750799" w:rsidP="00750799" w:rsidR="00750799" w:rsidRPr="00E25345">
            <w:pPr>
              <w:pStyle w:val="Odlomakpopisa"/>
              <w:numPr>
                <w:ilvl w:val="0"/>
                <w:numId w:val="8"/>
              </w:numPr>
              <w:autoSpaceDE w:val="false"/>
              <w:autoSpaceDN w:val="false"/>
              <w:adjustRightInd w:val="false"/>
              <w:jc w:val="both"/>
            </w:pPr>
            <w:r w:rsidRPr="00E25345">
              <w:t>ROTO DINAMIC d.o.o., Samoborska Cesta 102, Zagreb, OIB: 24723122482</w:t>
            </w:r>
          </w:p>
          <w:p w:rsidRDefault="00750799" w:rsidP="00750799" w:rsidR="00750799" w:rsidRPr="00E25345">
            <w:pPr>
              <w:pStyle w:val="Odlomakpopisa"/>
              <w:numPr>
                <w:ilvl w:val="0"/>
                <w:numId w:val="8"/>
              </w:numPr>
              <w:autoSpaceDE w:val="false"/>
              <w:autoSpaceDN w:val="false"/>
              <w:adjustRightInd w:val="false"/>
              <w:jc w:val="both"/>
            </w:pPr>
            <w:r w:rsidRPr="00E25345">
              <w:t>RWE ENERGIJA d.o.o., Capraška ulica 6, Zagreb, OIB: 81103558092</w:t>
            </w:r>
          </w:p>
          <w:p w:rsidRDefault="00750799" w:rsidP="00750799" w:rsidR="00750799" w:rsidRPr="00E25345">
            <w:pPr>
              <w:pStyle w:val="Odlomakpopisa"/>
              <w:numPr>
                <w:ilvl w:val="0"/>
                <w:numId w:val="8"/>
              </w:numPr>
              <w:autoSpaceDE w:val="false"/>
              <w:autoSpaceDN w:val="false"/>
              <w:adjustRightInd w:val="false"/>
              <w:jc w:val="both"/>
            </w:pPr>
            <w:r w:rsidRPr="00E25345">
              <w:t>SENSE SAVJETOVANJE d.o.o., Frane Petrića 4, Zagreb, OIB: 88407675650</w:t>
            </w:r>
          </w:p>
          <w:p w:rsidRDefault="00750799" w:rsidP="00750799" w:rsidR="00750799" w:rsidRPr="00E25345">
            <w:pPr>
              <w:pStyle w:val="Odlomakpopisa"/>
              <w:numPr>
                <w:ilvl w:val="0"/>
                <w:numId w:val="8"/>
              </w:numPr>
              <w:autoSpaceDE w:val="false"/>
              <w:autoSpaceDN w:val="false"/>
              <w:adjustRightInd w:val="false"/>
              <w:jc w:val="both"/>
            </w:pPr>
            <w:r w:rsidRPr="00E25345">
              <w:t>VIPnet d.o.o., Vrtni put 1, Zagreb, OIB: 29524210204</w:t>
            </w:r>
          </w:p>
          <w:p w:rsidRDefault="00750799" w:rsidP="00455D20" w:rsidR="00750799" w:rsidRPr="00E25345">
            <w:pPr>
              <w:pStyle w:val="Odlomakpopisa"/>
              <w:jc w:val="both"/>
            </w:pPr>
          </w:p>
        </w:tc>
      </w:tr>
    </w:tbl>
    <w:p w:rsidRDefault="00750799" w:rsidP="00750799" w:rsidR="00750799" w:rsidRPr="00E25345"/>
    <w:p w:rsidRDefault="00750799" w:rsidP="00750799" w:rsidR="00750799" w:rsidRPr="00E25345"/>
    <w:tbl>
      <w:tblPr>
        <w:tblW w:type="dxa" w:w="9514"/>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9514"/>
      </w:tblGrid>
      <w:tr w:rsidTr="00455D20" w:rsidR="00750799" w:rsidRPr="00E25345">
        <w:tc>
          <w:tcPr>
            <w:tcW w:type="dxa" w:w="9514"/>
          </w:tcPr>
          <w:p w:rsidRDefault="00750799" w:rsidP="00455D20" w:rsidR="00750799" w:rsidRPr="00E25345">
            <w:pPr>
              <w:jc w:val="both"/>
              <w:rPr>
                <w:u w:val="single"/>
              </w:rPr>
            </w:pPr>
            <w:r w:rsidRPr="00E25345">
              <w:rPr>
                <w:u w:val="single"/>
              </w:rPr>
              <w:t xml:space="preserve">D. SUDUŽNIŠTVA, GARANCIJE, JAMSTVA </w:t>
            </w:r>
          </w:p>
          <w:p w:rsidRDefault="00750799" w:rsidP="00455D20" w:rsidR="00750799" w:rsidRPr="00E25345"/>
          <w:p w:rsidRDefault="00750799" w:rsidP="00750799" w:rsidR="00750799" w:rsidRPr="00E25345">
            <w:pPr>
              <w:pStyle w:val="Odlomakpopisa"/>
              <w:numPr>
                <w:ilvl w:val="0"/>
                <w:numId w:val="4"/>
              </w:numPr>
              <w:autoSpaceDE w:val="false"/>
              <w:autoSpaceDN w:val="false"/>
              <w:adjustRightInd w:val="false"/>
              <w:jc w:val="both"/>
            </w:pPr>
            <w:r w:rsidRPr="00E25345">
              <w:t>Ernest Tolj, Gramača 2R, Zagreb, OIB: 87682307906</w:t>
            </w:r>
          </w:p>
          <w:p w:rsidRDefault="00750799" w:rsidP="00750799" w:rsidR="00750799" w:rsidRPr="00E25345">
            <w:pPr>
              <w:pStyle w:val="Odlomakpopisa"/>
              <w:numPr>
                <w:ilvl w:val="0"/>
                <w:numId w:val="4"/>
              </w:numPr>
              <w:autoSpaceDE w:val="false"/>
              <w:autoSpaceDN w:val="false"/>
              <w:adjustRightInd w:val="false"/>
              <w:jc w:val="both"/>
            </w:pPr>
            <w:r w:rsidRPr="00E25345">
              <w:lastRenderedPageBreak/>
              <w:t>EUROCABLE GROUP d.d., Ilica 1A, Zagreb, OIB: 02929804264</w:t>
            </w:r>
          </w:p>
          <w:p w:rsidRDefault="00750799" w:rsidP="00750799" w:rsidR="00750799" w:rsidRPr="00E25345">
            <w:pPr>
              <w:pStyle w:val="Odlomakpopisa"/>
              <w:numPr>
                <w:ilvl w:val="0"/>
                <w:numId w:val="4"/>
              </w:numPr>
              <w:autoSpaceDE w:val="false"/>
              <w:autoSpaceDN w:val="false"/>
              <w:adjustRightInd w:val="false"/>
            </w:pPr>
            <w:r w:rsidRPr="00E25345">
              <w:t>RAFAEL MARIĆ, Brnaze 261, Sinj, OIB: 81673485530</w:t>
            </w:r>
          </w:p>
          <w:p w:rsidRDefault="00750799" w:rsidP="00750799" w:rsidR="00750799" w:rsidRPr="00E25345">
            <w:pPr>
              <w:pStyle w:val="Odlomakpopisa"/>
              <w:numPr>
                <w:ilvl w:val="0"/>
                <w:numId w:val="4"/>
              </w:numPr>
              <w:autoSpaceDE w:val="false"/>
              <w:autoSpaceDN w:val="false"/>
              <w:adjustRightInd w:val="false"/>
            </w:pPr>
            <w:r w:rsidRPr="00E25345">
              <w:t>R.M. NEKRETNINE d.o.o., Ilica 1A, Zagreb, OIB: 17318366827</w:t>
            </w:r>
          </w:p>
        </w:tc>
      </w:tr>
    </w:tbl>
    <w:p w:rsidRDefault="00750799" w:rsidP="00750799" w:rsidR="00750799" w:rsidRPr="00E25345"/>
    <w:p w:rsidRDefault="007F4799" w:rsidP="007F4799" w:rsidR="00750799" w:rsidRPr="00E25345">
      <w:pPr>
        <w:ind w:left="3540"/>
      </w:pPr>
      <w:r w:rsidRPr="00E25345">
        <w:t xml:space="preserve">        Č</w:t>
      </w:r>
      <w:r w:rsidR="00750799" w:rsidRPr="00E25345">
        <w:t>lanak 1.</w:t>
      </w:r>
    </w:p>
    <w:p w:rsidRDefault="00750799" w:rsidP="00750799" w:rsidR="00750799" w:rsidRPr="00E25345">
      <w:pPr>
        <w:jc w:val="center"/>
      </w:pPr>
      <w:bookmarkStart w:name="_DV_M10" w:id="5"/>
      <w:bookmarkEnd w:id="5"/>
      <w:r w:rsidRPr="00E25345">
        <w:t>Preambula</w:t>
      </w:r>
    </w:p>
    <w:p w:rsidRDefault="00750799" w:rsidP="00750799" w:rsidR="00750799" w:rsidRPr="00E25345">
      <w:pPr>
        <w:jc w:val="center"/>
      </w:pPr>
    </w:p>
    <w:p w:rsidRDefault="00750799" w:rsidP="00750799" w:rsidR="00750799" w:rsidRPr="00E25345">
      <w:pPr>
        <w:jc w:val="both"/>
      </w:pPr>
      <w:bookmarkStart w:name="_DV_M11" w:id="6"/>
      <w:bookmarkEnd w:id="6"/>
      <w:r w:rsidRPr="00E25345">
        <w:t>Ugovorne strane suglasno utvrđuju da je Rješenjem Financijske agencije Klasa: UP - I/110/07/15-01/8184, Ur. br.: 04-06-15-8184-25 od dana 12. kolovoza 2015. godine otvoren postupak predstečajne nagodbe nad Dužnikom.</w:t>
      </w:r>
    </w:p>
    <w:p w:rsidRDefault="00750799" w:rsidP="00750799" w:rsidR="00750799" w:rsidRPr="00E25345">
      <w:pPr>
        <w:jc w:val="both"/>
      </w:pPr>
    </w:p>
    <w:p w:rsidRDefault="00750799" w:rsidP="00750799" w:rsidR="00750799" w:rsidRPr="00E25345">
      <w:pPr>
        <w:jc w:val="both"/>
      </w:pPr>
      <w:bookmarkStart w:name="_DV_M12" w:id="7"/>
      <w:bookmarkEnd w:id="7"/>
      <w:r w:rsidRPr="00E25345">
        <w:t>Ugovorne strane suglasno utvrđuju da je Rješenjem Financijske agencije Klasa: UP - I/110/07/15-01/8184, Ur. br.: 04-06-15-8184-53 od dana 13. listopada 2015. godine utvrđen ukupan iznos dugovanja Dužnika u iznos od 160.635.212,30 kuna.</w:t>
      </w:r>
    </w:p>
    <w:p w:rsidRDefault="00750799" w:rsidP="00750799" w:rsidR="00750799" w:rsidRPr="00E25345">
      <w:pPr>
        <w:jc w:val="both"/>
      </w:pPr>
      <w:bookmarkStart w:name="_DV_M13" w:id="8"/>
      <w:bookmarkEnd w:id="8"/>
    </w:p>
    <w:p w:rsidRDefault="00750799" w:rsidP="00750799" w:rsidR="00750799" w:rsidRPr="00E25345">
      <w:pPr>
        <w:jc w:val="both"/>
      </w:pPr>
      <w:bookmarkStart w:name="_DV_M14" w:id="9"/>
      <w:bookmarkEnd w:id="9"/>
      <w:r w:rsidRPr="00E25345">
        <w:t>Ugovorne strane utvrđuju da ovom Nagodbom ne dolazi do novacije obveza Dužnika prema Vjerovnicima, osim ako nije drugačije predviđeno ovom Nagodbom, već Ugovorne strane ugovaraju drugačije rokove i način otplate.</w:t>
      </w:r>
    </w:p>
    <w:p w:rsidRDefault="00750799" w:rsidP="00750799" w:rsidR="00750799" w:rsidRPr="00E25345">
      <w:pPr>
        <w:jc w:val="both"/>
      </w:pPr>
    </w:p>
    <w:p w:rsidRDefault="00750799" w:rsidP="00750799" w:rsidR="00750799" w:rsidRPr="00E25345">
      <w:pPr>
        <w:jc w:val="both"/>
      </w:pPr>
      <w:bookmarkStart w:name="_DV_M15" w:id="10"/>
      <w:bookmarkEnd w:id="10"/>
      <w:r w:rsidRPr="00E25345">
        <w:t>Ugovorne strane suglasno utvrđuju da će dug prema inozemnim vjerovnicima, koji je za potrebe ovog postupka preračunat u Kune, biti isplaćen u onoj valuti u kojoj je tražbina prvotno ugovorena</w:t>
      </w:r>
      <w:bookmarkStart w:name="_DV_C13" w:id="11"/>
      <w:r w:rsidRPr="00E25345">
        <w:t>, dok svi vjerovnici čija je tražbina utvrđena Rješenjem u kunama vezana uz stranu valutu zadržavaju pravo da tražbinu izračunavaju na temelju tečaja valute Republike Hrvatske u odnosu prema stranoj valuti</w:t>
      </w:r>
      <w:bookmarkStart w:name="_DV_M16" w:id="12"/>
      <w:bookmarkEnd w:id="11"/>
      <w:bookmarkEnd w:id="12"/>
      <w:r w:rsidRPr="00E25345">
        <w:t xml:space="preserve"> kako je prvotno ugovoreno među strankama. </w:t>
      </w:r>
    </w:p>
    <w:p w:rsidRDefault="00750799" w:rsidP="00750799" w:rsidR="00750799" w:rsidRPr="00E25345">
      <w:pPr>
        <w:jc w:val="both"/>
      </w:pPr>
    </w:p>
    <w:p w:rsidRDefault="00750799" w:rsidP="00750799" w:rsidR="00750799" w:rsidRPr="00E25345">
      <w:pPr>
        <w:jc w:val="both"/>
      </w:pPr>
    </w:p>
    <w:p w:rsidRDefault="00750799" w:rsidP="00750799" w:rsidR="00750799" w:rsidRPr="00E25345">
      <w:pPr>
        <w:jc w:val="center"/>
      </w:pPr>
      <w:bookmarkStart w:name="_DV_M17" w:id="13"/>
      <w:bookmarkEnd w:id="13"/>
      <w:r w:rsidRPr="00E25345">
        <w:t>Članak 2.</w:t>
      </w:r>
    </w:p>
    <w:p w:rsidRDefault="00750799" w:rsidP="00750799" w:rsidR="00750799" w:rsidRPr="00E25345">
      <w:pPr>
        <w:jc w:val="center"/>
      </w:pPr>
      <w:bookmarkStart w:name="_DV_M18" w:id="14"/>
      <w:bookmarkEnd w:id="14"/>
      <w:r w:rsidRPr="00E25345">
        <w:t>Definicije</w:t>
      </w:r>
    </w:p>
    <w:p w:rsidRDefault="00750799" w:rsidP="00750799" w:rsidR="00750799" w:rsidRPr="00E25345">
      <w:pPr>
        <w:jc w:val="center"/>
      </w:pPr>
    </w:p>
    <w:p w:rsidRDefault="00750799" w:rsidP="00750799" w:rsidR="00750799" w:rsidRPr="00E25345">
      <w:pPr>
        <w:jc w:val="both"/>
      </w:pPr>
      <w:bookmarkStart w:name="_DV_M19" w:id="15"/>
      <w:bookmarkEnd w:id="15"/>
      <w:r w:rsidRPr="00E25345">
        <w:t>Za potrebe ove Nagodbe sljedeći termini imati će značenje kako slijedi:</w:t>
      </w:r>
    </w:p>
    <w:p w:rsidRDefault="00750799" w:rsidP="00750799" w:rsidR="00750799" w:rsidRPr="00E25345">
      <w:pPr>
        <w:jc w:val="both"/>
      </w:pPr>
    </w:p>
    <w:p w:rsidRDefault="00750799" w:rsidP="00750799" w:rsidR="00750799" w:rsidRPr="00E25345">
      <w:pPr>
        <w:jc w:val="both"/>
      </w:pPr>
      <w:bookmarkStart w:name="_DV_M20" w:id="16"/>
      <w:bookmarkEnd w:id="16"/>
      <w:r w:rsidRPr="00E25345">
        <w:t>„kuna“ znači Hrvatska kuna, službena valuta Republike Hrvatske</w:t>
      </w:r>
    </w:p>
    <w:p w:rsidRDefault="00750799" w:rsidP="00750799" w:rsidR="00750799" w:rsidRPr="00E25345">
      <w:pPr>
        <w:jc w:val="both"/>
      </w:pPr>
    </w:p>
    <w:p w:rsidRDefault="00750799" w:rsidP="00750799" w:rsidR="00750799" w:rsidRPr="00E25345">
      <w:pPr>
        <w:jc w:val="both"/>
      </w:pPr>
      <w:bookmarkStart w:name="_DV_M21" w:id="17"/>
      <w:bookmarkEnd w:id="17"/>
      <w:r w:rsidRPr="00E25345">
        <w:t>„Rješenje“ znači Rješenje Financijske agencije Klasa: UP - I/110/07/15-01/8184, Ur. br.: 04-06-15-8184-53 od dana 13. listopada 2015. godine</w:t>
      </w:r>
    </w:p>
    <w:p w:rsidRDefault="00750799" w:rsidP="00750799" w:rsidR="00750799" w:rsidRPr="00E25345"/>
    <w:p w:rsidRDefault="00750799" w:rsidP="00750799" w:rsidR="00750799" w:rsidRPr="00E25345">
      <w:pPr>
        <w:jc w:val="center"/>
      </w:pPr>
      <w:r w:rsidRPr="00E25345">
        <w:t>Članak 3.</w:t>
      </w:r>
    </w:p>
    <w:p w:rsidRDefault="00750799" w:rsidP="00750799" w:rsidR="00750799" w:rsidRPr="00E25345">
      <w:pPr>
        <w:jc w:val="center"/>
      </w:pPr>
      <w:bookmarkStart w:name="_DV_M23" w:id="18"/>
      <w:bookmarkEnd w:id="18"/>
      <w:r w:rsidRPr="00E25345">
        <w:rPr>
          <w:u w:val="single"/>
        </w:rPr>
        <w:t>Namirenje Tijela javne uprave i trgovačkih društava u većinskom državnom vlasništvu</w:t>
      </w:r>
    </w:p>
    <w:p w:rsidRDefault="00750799" w:rsidP="00750799" w:rsidR="00750799" w:rsidRPr="00E25345"/>
    <w:p w:rsidRDefault="00750799" w:rsidP="00750799" w:rsidR="00750799" w:rsidRPr="00E25345">
      <w:pPr>
        <w:pStyle w:val="Odlomakpopisa"/>
        <w:numPr>
          <w:ilvl w:val="1"/>
          <w:numId w:val="10"/>
        </w:numPr>
        <w:autoSpaceDE w:val="false"/>
        <w:autoSpaceDN w:val="false"/>
        <w:adjustRightInd w:val="false"/>
        <w:ind w:hanging="709" w:left="709"/>
        <w:jc w:val="both"/>
      </w:pPr>
      <w:bookmarkStart w:name="_DV_M24" w:id="19"/>
      <w:bookmarkEnd w:id="19"/>
      <w:r w:rsidRPr="00E25345">
        <w:t>Dužnik se obvezuje isplatiti dug prema Tijelima javne uprave i trgovačkim društvima u većinskom državnom vlasništvu na sljedeći način:</w:t>
      </w:r>
    </w:p>
    <w:p w:rsidRDefault="00750799" w:rsidP="00750799" w:rsidR="00750799" w:rsidRPr="00E25345"/>
    <w:p w:rsidRDefault="00750799" w:rsidP="00750799" w:rsidR="00750799" w:rsidRPr="00E25345">
      <w:pPr>
        <w:pStyle w:val="Odlomakpopisa"/>
        <w:numPr>
          <w:ilvl w:val="2"/>
          <w:numId w:val="10"/>
        </w:numPr>
        <w:autoSpaceDE w:val="false"/>
        <w:autoSpaceDN w:val="false"/>
        <w:adjustRightInd w:val="false"/>
        <w:ind w:left="709"/>
        <w:jc w:val="both"/>
      </w:pPr>
      <w:bookmarkStart w:name="_DV_M25" w:id="20"/>
      <w:bookmarkEnd w:id="20"/>
      <w:r w:rsidRPr="00E25345">
        <w:t>Iznos utvrđene tražbine vjerovnika Financijska agencija, Ulica grada Vukovara 70, Zagreb, OIB: 85821130368 jest 57,50 kuna. Dužnik se obvezuje vjerovniku Financijska agencija, Ulica grada Vukovara 70, Zagreb, OIB: 85821130368 namiriti tražbinu u cjelokupnom iznosu od 57,50 kuna kroz 2 (dvije) jednake godišnje rate od kojih prava rata dospijeva 12 (dvanaest) mjeseci od dana pravomoćnosti rješenja kojim se odobrava sklapanje Nagodbe, zajedno sa kamatom od 4,5% godišnje koja na navedeni iznos teče od dana pravomoćnosti rješenja kojim se odobrava sklapanje Nagodbe, te dospijeva zajedno s glavnicom.</w:t>
      </w:r>
    </w:p>
    <w:p w:rsidRDefault="00750799" w:rsidP="00750799" w:rsidR="00750799" w:rsidRPr="00E25345">
      <w:pPr>
        <w:pStyle w:val="Odlomakpopisa"/>
        <w:ind w:left="709"/>
        <w:jc w:val="both"/>
      </w:pPr>
    </w:p>
    <w:p w:rsidRDefault="00750799" w:rsidP="00750799" w:rsidR="00750799" w:rsidRPr="00E25345">
      <w:pPr>
        <w:pStyle w:val="Odlomakpopisa"/>
        <w:numPr>
          <w:ilvl w:val="2"/>
          <w:numId w:val="10"/>
        </w:numPr>
        <w:autoSpaceDE w:val="false"/>
        <w:autoSpaceDN w:val="false"/>
        <w:adjustRightInd w:val="false"/>
        <w:ind w:left="709"/>
        <w:jc w:val="both"/>
      </w:pPr>
      <w:r w:rsidRPr="00E25345">
        <w:lastRenderedPageBreak/>
        <w:t>Iznos utvrđene tražbine vjerovnika Grad Sinj, Dragašev prolaz 24, Sinj, OIB: 03210055420 jest 2.646,77 kuna. Dužnik se obvezuje vjerovniku Grad Sinj, Dragašev prolaz 24, Sinj, OIB: 03210055420 namiriti tražbinu u cjelokupnom iznosu od 2.646,77 kuna kroz 2 (dvije) jednake godišnje rate od kojih prava rata dospijeva 12 (dvanaest) mjeseci od dana pravomoćnosti rješenja kojim se odobrava sklapanje Nagodbe, zajedno sa kamatom od 4,5% godišnje koja na navedeni iznos teče od dana pravomoćnosti rješenja kojim se odobrava sklapanje Nagodbe, te dospijeva zajedno s glavnicom.</w:t>
      </w:r>
    </w:p>
    <w:p w:rsidRDefault="00750799" w:rsidP="00750799" w:rsidR="00750799" w:rsidRPr="00E25345">
      <w:pPr>
        <w:pStyle w:val="Odlomakpopisa"/>
        <w:ind w:left="709"/>
        <w:jc w:val="both"/>
      </w:pPr>
    </w:p>
    <w:p w:rsidRDefault="00750799" w:rsidP="00750799" w:rsidR="00750799" w:rsidRPr="00E25345">
      <w:pPr>
        <w:pStyle w:val="Odlomakpopisa"/>
        <w:numPr>
          <w:ilvl w:val="2"/>
          <w:numId w:val="10"/>
        </w:numPr>
        <w:autoSpaceDE w:val="false"/>
        <w:autoSpaceDN w:val="false"/>
        <w:adjustRightInd w:val="false"/>
        <w:ind w:left="709"/>
        <w:jc w:val="both"/>
      </w:pPr>
      <w:r w:rsidRPr="00E25345">
        <w:t>Iznos utvrđene tražbine vjerovnika HEP-Operator distribucijskog sustava d.o.o., Ulica grada Vukovara 37, Zagreb, OIB: 46830600751 jest 5.442,06 kuna. Dužnik se obvezuje vjerovniku HEP-Operator distribucijskog sustava d.o.o., Ulica grada Vukovara 37, Zagreb, OIB: 46830600751 namiriti tražbinu u cjelokupnom iznosu od 5.442,06 kuna kroz 2 (dvije) jednake godišnje rate od kojih prava rata dospijeva 12 (dvanaest) mjeseci od dana pravomoćnosti rješenja kojim se odobrava sklapanje Nagodbe, zajedno sa kamatom od 4,5% godišnje koja na navedeni iznos teče od dana pravomoćnosti rješenja kojim se odobrava sklapanje Nagodbe, te dospijeva zajedno s glavnicom.</w:t>
      </w:r>
    </w:p>
    <w:p w:rsidRDefault="00750799" w:rsidP="00750799" w:rsidR="00750799" w:rsidRPr="00E25345">
      <w:pPr>
        <w:pStyle w:val="Odlomakpopisa"/>
        <w:ind w:left="709"/>
        <w:jc w:val="both"/>
      </w:pPr>
    </w:p>
    <w:p w:rsidRDefault="00750799" w:rsidP="00750799" w:rsidR="00750799" w:rsidRPr="00E25345">
      <w:pPr>
        <w:pStyle w:val="Odlomakpopisa"/>
        <w:numPr>
          <w:ilvl w:val="2"/>
          <w:numId w:val="10"/>
        </w:numPr>
        <w:autoSpaceDE w:val="false"/>
        <w:autoSpaceDN w:val="false"/>
        <w:adjustRightInd w:val="false"/>
        <w:ind w:left="709"/>
        <w:jc w:val="both"/>
      </w:pPr>
      <w:r w:rsidRPr="00E25345">
        <w:t>Iznos utvrđene tražbine vjerovnika Hrvatska gospodarska komora, Rooseveltov trg 2, Zagreb, OIB: 85167032587, jest 5.155,94 kuna. Dužnik se obvezuje vjerovniku Hrvatska gospodarska komora, Rooseveltov trg 2, Zagreb, OIB: 85167032587 namiriti tražbinu u cjelokupnom iznosu od 5.155,94 kuna kroz 2 (dvije) jednake godišnje rate od kojih prava rata dospijeva 12 (dvanaest) mjeseci od dana pravomoćnosti rješenja kojim se odobrava sklapanje Nagodbe, zajedno sa kamatom od 4,5% godišnje koja na navedeni iznos teče od dana pravomoćnosti rješenja kojim se odobrava sklapanje Nagodbe, te dospijeva zajedno s glavnicom.</w:t>
      </w:r>
    </w:p>
    <w:p w:rsidRDefault="00750799" w:rsidP="00750799" w:rsidR="00750799" w:rsidRPr="00E25345">
      <w:pPr>
        <w:pStyle w:val="Odlomakpopisa"/>
        <w:ind w:left="709"/>
        <w:jc w:val="both"/>
      </w:pPr>
    </w:p>
    <w:p w:rsidRDefault="00750799" w:rsidP="00750799" w:rsidR="00750799" w:rsidRPr="00E25345">
      <w:pPr>
        <w:pStyle w:val="Odlomakpopisa"/>
        <w:numPr>
          <w:ilvl w:val="2"/>
          <w:numId w:val="10"/>
        </w:numPr>
        <w:autoSpaceDE w:val="false"/>
        <w:autoSpaceDN w:val="false"/>
        <w:adjustRightInd w:val="false"/>
        <w:ind w:left="709"/>
        <w:jc w:val="both"/>
      </w:pPr>
      <w:r w:rsidRPr="00E25345">
        <w:t>Iznos utvrđene tražbine vjerovnika Hrvatska radiotelevizija, Prisavlje 3, Zagreb, OIB: 68419124305 jest 1.154,24 kuna, od čega iznos od 1.120,00 kuna čini glavnicu potraživanja, a iznos od 34,24 kuna potraživanje po osnovi kamata. Dužnik se obvezuje vjerovniku Hrvatska radiotelevizija, Prisavlje 3, Zagreb, OIB: 68419124305 namiriti glavnicu potraživanja, odnosno tražbinu u iznosu od 1.120,00 kuna kroz 2 (dvije) jednake godišnje rate od kojih prava rata dospijeva 12 (dvanaest) mjeseci od dana pravomoćnosti rješenja kojim se odobrava sklapanje Nagodbe, zajedno sa kamatom od 4,5% godišnje koja na navedeni iznos teče od dana pravomoćnosti rješenja kojim se odobrava sklapanje Nagodbe, te dospijeva zajedno s glavnicom. Vjerovnik Hrvatska radiotelevizija, Prisavlje 3, Zagreb, OIB: 68419124305 otpušta Dužniku dug po osnovi kamata utvrđen Rješenjem u iznosu od 34,24 kuna, a Dužnik izražava svoju suglasnost.</w:t>
      </w:r>
    </w:p>
    <w:p w:rsidRDefault="00750799" w:rsidP="00750799" w:rsidR="00750799" w:rsidRPr="00E25345">
      <w:pPr>
        <w:pStyle w:val="Odlomakpopisa"/>
        <w:ind w:left="709"/>
        <w:jc w:val="both"/>
      </w:pPr>
    </w:p>
    <w:p w:rsidRDefault="00750799" w:rsidP="00750799" w:rsidR="00750799" w:rsidRPr="00E25345">
      <w:pPr>
        <w:pStyle w:val="Odlomakpopisa"/>
        <w:numPr>
          <w:ilvl w:val="2"/>
          <w:numId w:val="10"/>
        </w:numPr>
        <w:autoSpaceDE w:val="false"/>
        <w:autoSpaceDN w:val="false"/>
        <w:adjustRightInd w:val="false"/>
        <w:ind w:left="709"/>
        <w:jc w:val="both"/>
      </w:pPr>
      <w:r w:rsidRPr="00E25345">
        <w:t>Iznos utvrđene tražbine vjerovnika HRVATSKE ŠUME društvo s ograničenom odgovornošću, Ul. Ljudevita Farkaša Vukotinovića 2, Zagreb, OIB: 69693144506 jest 26.525,71 kuna. Dužnik se obvezuje vjerovniku HRVATSKE ŠUME društvo s ograničenom odgovornošću., Ul. Ljudevita Farkaša Vukotinovića 2, Zagreb, OIB: 69693144506 namiriti tražbinu u cjelokupnom iznosu od 26.525,71 kuna kroz 2 (dvije) jednake godišnje rate od kojih prava rata dospijeva 12 (dvanaest) mjeseci od dana pravomoćnosti rješenja kojim se odobrava sklapanje Nagodbe, zajedno sa kamatom od 4,5% godišnje koja na navedeni iznos teče od dana pravomoćnosti rješenja kojim se odobrava sklapanje Nagodbe, te dospijeva zajedno s glavnicom.</w:t>
      </w:r>
    </w:p>
    <w:p w:rsidRDefault="00750799" w:rsidP="00750799" w:rsidR="00750799" w:rsidRPr="00E25345">
      <w:pPr>
        <w:pStyle w:val="Odlomakpopisa"/>
        <w:ind w:left="709"/>
        <w:jc w:val="both"/>
      </w:pPr>
    </w:p>
    <w:p w:rsidRDefault="00750799" w:rsidP="00750799" w:rsidR="00750799" w:rsidRPr="00E25345">
      <w:pPr>
        <w:pStyle w:val="Odlomakpopisa"/>
        <w:numPr>
          <w:ilvl w:val="2"/>
          <w:numId w:val="10"/>
        </w:numPr>
        <w:autoSpaceDE w:val="false"/>
        <w:autoSpaceDN w:val="false"/>
        <w:adjustRightInd w:val="false"/>
        <w:ind w:left="709"/>
        <w:jc w:val="both"/>
      </w:pPr>
      <w:r w:rsidRPr="00E25345">
        <w:lastRenderedPageBreak/>
        <w:t>Iznos utvrđene tražbine vjerovnika Hrvatske vode, pravna osoba za upravljanje vodama, Grada Vukovara 220, Zagreb, OIB: 28921383001 jest 609,53 kuna, od čega iznos od 598,87 kuna čini glavnicu potraživanja, a iznos od 10,66 kuna potraživanje po osnovi kamata. Dužnik se obvezuje vjerovniku Hrvatske vode, pravna osoba za upravljanje vodama, Grada Vukovara 220, Zagreb, OIB: 28921383001 namiriti glavnicu potraživanja, odnosno tražbinu u iznosu od 598,87 kuna kroz 2 (dvije) jednake godišnje rate od kojih prava rata dospijeva 12 (dvanaest) mjeseci od dana pravomoćnosti rješenja kojim se odobrava sklapanje Nagodbe, zajedno sa kamatom od 4,5% godišnje koja na navedeni iznos teče od dana pravomoćnosti rješenja kojim se odobrava sklapanje Nagodbe, te dospijeva zajedno s glavnicom. Vjerovnik Hrvatske vode, pravna osoba za upravljanje vodama, Grada Vukovara 220, Zagreb, OIB: 28921383001 otpušta Dužniku dug po osnovi kamata utvrđen Rješenjem u iznosu od 10,66 kuna, a Dužnik izražava svoju suglasnost.</w:t>
      </w:r>
    </w:p>
    <w:p w:rsidRDefault="00750799" w:rsidP="00750799" w:rsidR="00750799" w:rsidRPr="00E25345">
      <w:pPr>
        <w:pStyle w:val="Odlomakpopisa"/>
        <w:ind w:left="709"/>
        <w:jc w:val="both"/>
      </w:pPr>
    </w:p>
    <w:p w:rsidRDefault="00750799" w:rsidP="00750799" w:rsidR="00750799" w:rsidRPr="00E25345">
      <w:pPr>
        <w:pStyle w:val="Odlomakpopisa"/>
        <w:numPr>
          <w:ilvl w:val="2"/>
          <w:numId w:val="10"/>
        </w:numPr>
        <w:autoSpaceDE w:val="false"/>
        <w:autoSpaceDN w:val="false"/>
        <w:adjustRightInd w:val="false"/>
        <w:ind w:left="709"/>
        <w:jc w:val="both"/>
      </w:pPr>
      <w:r w:rsidRPr="00E25345">
        <w:t>Iznos utvrđene tražbine vjerovnika Istarski vodovod d.o.o., Sv. Ivan 8, Buzet, OIB: 13269963589 jest 210,46 kuna. Dužnik se obvezuje vjerovniku Istarski vodovod d.o.o., Sv. Ivan 8, Buzet, OIB: 13269963589 namiriti tražbinu u cjelokupnom iznosu od 210,46 kuna kroz 2 (dvije) jednake godišnje rate od kojih prava rata dospijeva 12 (dvanaest) mjeseci od dana pravomoćnosti rješenja kojim se odobrava sklapanje Nagodbe, zajedno sa kamatom od 4,5% godišnje koja na navedeni iznos teče od dana pravomoćnosti rješenja kojim se odobrava sklapanje Nagodbe, te dospijeva zajedno s glavnicom.</w:t>
      </w:r>
    </w:p>
    <w:p w:rsidRDefault="00750799" w:rsidP="00750799" w:rsidR="00750799" w:rsidRPr="00E25345">
      <w:pPr>
        <w:pStyle w:val="Odlomakpopisa"/>
        <w:ind w:left="709"/>
        <w:jc w:val="both"/>
      </w:pPr>
    </w:p>
    <w:p w:rsidRDefault="00750799" w:rsidP="00750799" w:rsidR="00750799" w:rsidRPr="00E25345">
      <w:pPr>
        <w:pStyle w:val="Odlomakpopisa"/>
        <w:numPr>
          <w:ilvl w:val="2"/>
          <w:numId w:val="10"/>
        </w:numPr>
        <w:autoSpaceDE w:val="false"/>
        <w:autoSpaceDN w:val="false"/>
        <w:adjustRightInd w:val="false"/>
        <w:ind w:left="709"/>
        <w:jc w:val="both"/>
      </w:pPr>
      <w:r w:rsidRPr="00E25345">
        <w:t>Iznos utvrđene tražbine vjerovnika REPUBLIKA HRVATSKA, MINISTARSTVO FINANCIJA, Katančićeva 5, Zagreb, OIB: 18683136487 jest 158.604,17 kuna, od čega iznos od 158.319,87 kuna čini glavnicu potraživanja, a iznos od 284,30 kuna potraživanje po osnovi kamata. Dužnik se obvezuje vjerovniku REPUBLIKA HRVATSKA, MINISTARSTVO FINANCIJA, Katančićeva 5, Zagreb, OIB: 18683136487 namiriti glavnicu potraživanja, odnosno tražbinu u iznosu od 158.319,87 kuna kroz 2 (dvije) jednake godišnje rate od kojih prava rata dospijeva 12 (dvanaest) mjeseci od dana pravomoćnosti rješenja kojim se odobrava sklapanje Nagodbe, zajedno sa kamatom od 4,5% godišnje koja na navedeni iznos teče od dana pravomoćnosti rješenja kojim se odobrava sklapanje Nagodbe, te dospijeva zajedno s glavnicom. Vjerovnik REPUBLIKA HRVATSKA, MINISTARSTVO FINANCIJA, Katančićeva 5, Zagreb, OIB: 18683136487 otpušta Dužniku dug po osnovi kamata utvrđen Rješenjem u iznosu od 284,30 kuna, a Dužnik izražava svoju suglasnost.</w:t>
      </w:r>
    </w:p>
    <w:p w:rsidRDefault="00750799" w:rsidP="00750799" w:rsidR="00750799" w:rsidRPr="00E25345">
      <w:pPr>
        <w:pStyle w:val="Odlomakpopisa"/>
        <w:ind w:left="709"/>
        <w:jc w:val="both"/>
      </w:pPr>
      <w:r w:rsidRPr="00E25345">
        <w:tab/>
      </w:r>
    </w:p>
    <w:p w:rsidRDefault="00750799" w:rsidP="00750799" w:rsidR="00750799" w:rsidRPr="00E25345">
      <w:pPr>
        <w:pStyle w:val="Odlomakpopisa"/>
        <w:numPr>
          <w:ilvl w:val="2"/>
          <w:numId w:val="10"/>
        </w:numPr>
        <w:autoSpaceDE w:val="false"/>
        <w:autoSpaceDN w:val="false"/>
        <w:adjustRightInd w:val="false"/>
        <w:ind w:left="709"/>
        <w:jc w:val="both"/>
      </w:pPr>
      <w:r w:rsidRPr="00E25345">
        <w:t>Iznos utvrđene tražbine vjerovnika OPĆINA VIŠNJAN, Trg slobode 1, Višnjan, OIB: 14361625563 jest 39,06 kuna. Dužnik se obvezuje vjerovniku OPĆINA VIŠNJAN, Trg slobode 1, Višnjan, OIB: 14361625563 namiriti tražbinu u cjelokupnom iznosu od 39,06 kuna kroz 2 (dvije) jednake godišnje rate od kojih prava rata dospijeva 12 (dvanaest) mjeseci od dana pravomoćnosti rješenja kojim se odobrava sklapanje Nagodbe, zajedno sa kamatom od 4,5% godišnje koja na navedeni iznos teče od dana pravomoćnosti rješenja kojim se odobrava sklapanje Nagodbe, te dospijeva zajedno s glavnicom.</w:t>
      </w:r>
    </w:p>
    <w:p w:rsidRDefault="00750799" w:rsidP="00750799" w:rsidR="00750799" w:rsidRPr="00E25345">
      <w:pPr>
        <w:pStyle w:val="Odlomakpopisa"/>
        <w:ind w:left="709"/>
        <w:jc w:val="both"/>
      </w:pPr>
    </w:p>
    <w:p w:rsidRDefault="00750799" w:rsidP="00750799" w:rsidR="00750799" w:rsidRPr="00E25345">
      <w:pPr>
        <w:pStyle w:val="Odlomakpopisa"/>
        <w:numPr>
          <w:ilvl w:val="2"/>
          <w:numId w:val="10"/>
        </w:numPr>
        <w:autoSpaceDE w:val="false"/>
        <w:autoSpaceDN w:val="false"/>
        <w:adjustRightInd w:val="false"/>
        <w:ind w:left="709"/>
        <w:jc w:val="both"/>
      </w:pPr>
      <w:r w:rsidRPr="00E25345">
        <w:t xml:space="preserve">Iznos utvrđene tražbine vjerovnika VODOVOD I ODVODNJA d.o.o., Fiskovićeva 2, Orebić, OIB: 54503377157 jest 9.205,01 kuna. Dužnik se obvezuje vjerovniku VODOVOD I ODVODNJA d.o.o., Fiskovićeva 2, Orebić, OIB: 54503377157 namiriti tražbinu u cjelokupnom iznosu od 9.205,01 kuna kroz 2 (dvije) jednake godišnje rate od kojih prava rata dospijeva 12 (dvanaest) mjeseci od dana pravomoćnosti rješenja </w:t>
      </w:r>
      <w:r w:rsidRPr="00E25345">
        <w:lastRenderedPageBreak/>
        <w:t>kojim se odobrava sklapanje Nagodbe, zajedno sa kamatom od 4,5% godišnje koja na navedeni iznos teče od dana pravomoćnosti rješenja kojim se odobrava sklapanje Nagodbe, te dospijeva zajedno s glavnicom.</w:t>
      </w:r>
    </w:p>
    <w:p w:rsidRDefault="00750799" w:rsidP="00750799" w:rsidR="00750799" w:rsidRPr="00E25345">
      <w:pPr>
        <w:pStyle w:val="Odlomakpopisa"/>
        <w:ind w:left="709"/>
        <w:jc w:val="both"/>
      </w:pPr>
    </w:p>
    <w:p w:rsidRDefault="00750799" w:rsidP="00750799" w:rsidR="00750799" w:rsidRPr="00E25345">
      <w:pPr>
        <w:pStyle w:val="Odlomakpopisa"/>
        <w:ind w:left="709"/>
        <w:jc w:val="both"/>
      </w:pPr>
    </w:p>
    <w:p w:rsidRDefault="00750799" w:rsidP="00750799" w:rsidR="00750799" w:rsidRPr="00E25345">
      <w:pPr>
        <w:jc w:val="center"/>
        <w:rPr>
          <w:u w:val="single"/>
        </w:rPr>
      </w:pPr>
      <w:r w:rsidRPr="00E25345">
        <w:rPr>
          <w:u w:val="single"/>
        </w:rPr>
        <w:t>Članak 4.</w:t>
      </w:r>
    </w:p>
    <w:p w:rsidRDefault="00750799" w:rsidP="00750799" w:rsidR="00750799" w:rsidRPr="00E25345">
      <w:pPr>
        <w:jc w:val="center"/>
        <w:rPr>
          <w:u w:val="single"/>
        </w:rPr>
      </w:pPr>
      <w:bookmarkStart w:name="_DV_M89" w:id="21"/>
      <w:bookmarkEnd w:id="21"/>
      <w:r w:rsidRPr="00E25345">
        <w:rPr>
          <w:u w:val="single"/>
        </w:rPr>
        <w:t xml:space="preserve">Namirenje Financijskih institucija </w:t>
      </w:r>
    </w:p>
    <w:p w:rsidRDefault="00750799" w:rsidP="00750799" w:rsidR="00750799" w:rsidRPr="00E25345">
      <w:pPr>
        <w:jc w:val="center"/>
      </w:pPr>
      <w:bookmarkStart w:name="_DV_C37" w:id="22"/>
    </w:p>
    <w:p w:rsidRDefault="00750799" w:rsidP="00750799" w:rsidR="00750799" w:rsidRPr="00E25345">
      <w:pPr>
        <w:pStyle w:val="Odlomakpopisa"/>
        <w:numPr>
          <w:ilvl w:val="1"/>
          <w:numId w:val="11"/>
        </w:numPr>
        <w:autoSpaceDE w:val="false"/>
        <w:autoSpaceDN w:val="false"/>
        <w:adjustRightInd w:val="false"/>
        <w:ind w:hanging="709" w:left="709"/>
        <w:jc w:val="both"/>
      </w:pPr>
      <w:bookmarkStart w:name="_DV_M90" w:id="23"/>
      <w:bookmarkEnd w:id="22"/>
      <w:bookmarkEnd w:id="23"/>
      <w:r w:rsidRPr="00E25345">
        <w:t>Dužnik se obvezuje isplatiti dug prema Financijskim institucijama na sljedeći način:</w:t>
      </w:r>
    </w:p>
    <w:p w:rsidRDefault="00750799" w:rsidP="00750799" w:rsidR="00750799" w:rsidRPr="00E25345">
      <w:pPr>
        <w:pStyle w:val="Odlomakpopisa"/>
        <w:ind w:left="709"/>
        <w:jc w:val="both"/>
      </w:pPr>
      <w:bookmarkStart w:name="_DV_M91" w:id="24"/>
      <w:bookmarkEnd w:id="24"/>
    </w:p>
    <w:p w:rsidRDefault="00750799" w:rsidP="00750799" w:rsidR="00750799" w:rsidRPr="00E25345">
      <w:pPr>
        <w:pStyle w:val="Odlomakpopisa"/>
        <w:numPr>
          <w:ilvl w:val="3"/>
          <w:numId w:val="12"/>
        </w:numPr>
        <w:autoSpaceDE w:val="false"/>
        <w:autoSpaceDN w:val="false"/>
        <w:adjustRightInd w:val="false"/>
        <w:ind w:left="709"/>
        <w:jc w:val="both"/>
      </w:pPr>
      <w:r w:rsidRPr="00E25345">
        <w:t xml:space="preserve">Iznos utvrđene tražbine vjerovnika CROATIA osiguranje d.d., Miramarska 22, Zagreb, OIB: 26187994862 jest 233.997,30 kuna, od čega iznos od 186.249,61 kuna čini glavnicu potraživanja, a iznos od 47.747,69 kuna potraživanje po osnovi kamata. Dužnik se obvezuje vjerovniku CROATIA osiguranje d.d., Miramarska 22, Zagreb, OIB: 26187994862 namiriti glavnicu potraživanja, odnosno tražbinu u iznosu od 186.249,61 kuna kroz 20 (dvadeset) jednakih polugodišnjih rata koje dospijevaju 15. u mjesecu travnju i 15. u mjesecu listopadu odnosne godine, pri čemu prva rata dospijeva najranije protekom roka od 12 (dvanaest) mjeseci od dana pravomoćnosti rješenja kojim se odobrava sklapanje Nagodbe, uvećanu za kamatu od 3,50% uvećano za 1M EURIBOR, koja kamata se obračunava od dana pravomoćnosti rješenja kojim se odobrava sklapanje Nagodbe i dospijeva zadnjeg dana u mjesecu počevši od mjeseca koji slijedi nakon mjeseca pravomoćnosti rješenja kojim se odobrava sklapanje Nagodbe. Vjerovnik CROATIA osiguranje d.d., Miramarska 22, Zagreb, OIB: 26187994862 otpušta Dužniku dug po osnovi kamata utvrđen Rješenjem u iznosu od 47.747,69 kuna, a Dužnik izražava svoju suglasnost. </w:t>
      </w:r>
    </w:p>
    <w:p w:rsidRDefault="00750799" w:rsidP="00750799" w:rsidR="00750799" w:rsidRPr="00E25345">
      <w:pPr>
        <w:pStyle w:val="Odlomakpopisa"/>
        <w:ind w:left="709"/>
        <w:jc w:val="both"/>
      </w:pPr>
    </w:p>
    <w:p w:rsidRDefault="00750799" w:rsidP="00750799" w:rsidR="00750799" w:rsidRPr="00E25345">
      <w:pPr>
        <w:pStyle w:val="Odlomakpopisa"/>
        <w:ind w:left="709"/>
        <w:jc w:val="both"/>
      </w:pPr>
    </w:p>
    <w:p w:rsidRDefault="00750799" w:rsidP="00750799" w:rsidR="00750799" w:rsidRPr="00E25345">
      <w:pPr>
        <w:pStyle w:val="Odlomakpopisa"/>
        <w:numPr>
          <w:ilvl w:val="3"/>
          <w:numId w:val="11"/>
        </w:numPr>
        <w:autoSpaceDE w:val="false"/>
        <w:autoSpaceDN w:val="false"/>
        <w:adjustRightInd w:val="false"/>
        <w:ind w:left="709"/>
        <w:jc w:val="both"/>
      </w:pPr>
      <w:r w:rsidRPr="00E25345">
        <w:t xml:space="preserve">Iznos utvrđene tražbine vjerovnika </w:t>
      </w:r>
      <w:r w:rsidR="00591EE2">
        <w:t>B2 Kapital d.o.o.</w:t>
      </w:r>
      <w:r w:rsidR="00591EE2" w:rsidRPr="00E25345">
        <w:t>,</w:t>
      </w:r>
      <w:r w:rsidR="00591EE2">
        <w:t>Radnička cesta 41,</w:t>
      </w:r>
      <w:r w:rsidR="00591EE2" w:rsidRPr="00E25345">
        <w:t xml:space="preserve"> Zagreb, OIB: </w:t>
      </w:r>
      <w:r w:rsidR="00591EE2">
        <w:t>57509775367</w:t>
      </w:r>
      <w:r w:rsidRPr="00E25345">
        <w:t xml:space="preserve"> jest 10.026.712,08 kuna, od čega iznos od 8.985.060,27 kuna čini glavnicu potraživanja, iznos od 468.536,29 kuna potraživanje po osnovi ugovorne kamate, iznos od 569.938,92 kuna potraživanje s osnovu zateznih kamata, te iznos od 3.176,60 kuna s osnovu troškova. Dužnik se obvezuje vjerovniku </w:t>
      </w:r>
      <w:r w:rsidR="00036F12">
        <w:t>B2 Kapital d.o.o.</w:t>
      </w:r>
      <w:r w:rsidR="00036F12" w:rsidRPr="00E25345">
        <w:t>,</w:t>
      </w:r>
      <w:r w:rsidR="00036F12">
        <w:t>Radnička cesta 41,</w:t>
      </w:r>
      <w:r w:rsidR="00036F12" w:rsidRPr="00E25345">
        <w:t xml:space="preserve"> Zagreb, OIB: </w:t>
      </w:r>
      <w:r w:rsidR="00036F12">
        <w:t>57509775367</w:t>
      </w:r>
      <w:r w:rsidRPr="00E25345">
        <w:t xml:space="preserve"> namiriti glavnicu potraživanja, odnosno tražbinu u iznosu od 8.985.060,27 kuna kroz 20 (dvadeset) jednakih polugodišnjih rata koje dospijevaju 15. u mjesecu travnju i 15. u mjesecu listopadu odnosne godine, pri čemu prva rata dospijeva najranije protekom roka od 12 (dvanaest) mjeseci od dana pravomoćnosti rješenja kojim se odobrava sklapanje Nagodbe, uvećanu za kamatu od 3,50% uvećano za 1M EURIBOR, koja kamata se obračunava od dana pravomoćnosti rješenja kojim se odobrava sklapanje Nagodbe i dospijeva zadnjeg dana u mjesecu počevši od mjeseca koji slijedi nakon mjeseca pravomoćnosti rješenja kojim se odobrava sklapanje Nagodbe. Vjerovnik </w:t>
      </w:r>
      <w:r w:rsidR="00036F12">
        <w:t>B2 Kapital d.o.o.</w:t>
      </w:r>
      <w:r w:rsidR="00036F12" w:rsidRPr="00E25345">
        <w:t>,</w:t>
      </w:r>
      <w:r w:rsidR="00036F12">
        <w:t>Radnička cesta 41,</w:t>
      </w:r>
      <w:r w:rsidR="00036F12" w:rsidRPr="00E25345">
        <w:t xml:space="preserve"> Zagreb, OIB: </w:t>
      </w:r>
      <w:r w:rsidR="00036F12">
        <w:t>57509775367</w:t>
      </w:r>
      <w:r w:rsidRPr="00E25345">
        <w:t xml:space="preserve"> otpušta Dužniku dug po osnovi kamata i troškova utvrđen Rješenjem u iznosu od 1.041.651,81 kuna, a Dužnik izražava svoju suglasnost.</w:t>
      </w:r>
    </w:p>
    <w:p w:rsidRDefault="00750799" w:rsidP="00750799" w:rsidR="00750799" w:rsidRPr="00E25345">
      <w:pPr>
        <w:pStyle w:val="Odlomakpopisa"/>
        <w:ind w:left="709"/>
        <w:jc w:val="both"/>
      </w:pPr>
    </w:p>
    <w:p w:rsidRDefault="00750799" w:rsidP="00750799" w:rsidR="00750799" w:rsidRPr="00E25345">
      <w:pPr>
        <w:pStyle w:val="Odlomakpopisa"/>
        <w:numPr>
          <w:ilvl w:val="3"/>
          <w:numId w:val="13"/>
        </w:numPr>
        <w:autoSpaceDE w:val="false"/>
        <w:autoSpaceDN w:val="false"/>
        <w:adjustRightInd w:val="false"/>
        <w:ind w:left="709"/>
        <w:jc w:val="both"/>
      </w:pPr>
      <w:r w:rsidRPr="00E25345">
        <w:t>Iznos utvrđene tražbine vjerovnika Raiffeisenbank Austria d.d., Petrinjska 59, Zagreb, OIB: 53056966535 jest 75,55 kuna, od čega iznos od 75,55 kuna čini potraživanje s osnove naknade. Vjerovnik Raiffeisenbank Austria d.d., Petrinjska 59, Zagreb, OIB: 53056966535 otpušta Dužniku dug po osnovi naknade utvrđen Rješenjem u iznosu od 75,55 kuna, a Dužnik izražava svoju suglasnost.</w:t>
      </w:r>
    </w:p>
    <w:p w:rsidRDefault="00750799" w:rsidP="00750799" w:rsidR="00750799" w:rsidRPr="00E25345">
      <w:pPr>
        <w:pStyle w:val="Odlomakpopisa"/>
        <w:ind w:left="709"/>
        <w:jc w:val="both"/>
      </w:pPr>
    </w:p>
    <w:p w:rsidRDefault="00750799" w:rsidP="00750799" w:rsidR="00750799" w:rsidRPr="00E25345">
      <w:pPr>
        <w:pStyle w:val="Odlomakpopisa"/>
        <w:ind w:left="709"/>
        <w:jc w:val="both"/>
      </w:pPr>
    </w:p>
    <w:p w:rsidRDefault="00750799" w:rsidP="00750799" w:rsidR="00750799" w:rsidRPr="00E25345">
      <w:pPr>
        <w:jc w:val="center"/>
        <w:rPr>
          <w:u w:val="single"/>
        </w:rPr>
      </w:pPr>
      <w:r w:rsidRPr="00E25345">
        <w:rPr>
          <w:u w:val="single"/>
        </w:rPr>
        <w:t>Članak 5.</w:t>
      </w:r>
    </w:p>
    <w:p w:rsidRDefault="00750799" w:rsidP="00750799" w:rsidR="00750799" w:rsidRPr="00E25345">
      <w:pPr>
        <w:jc w:val="center"/>
        <w:rPr>
          <w:u w:val="single"/>
        </w:rPr>
      </w:pPr>
      <w:r w:rsidRPr="00E25345">
        <w:rPr>
          <w:u w:val="single"/>
        </w:rPr>
        <w:t>Namirenje Financijskih institucija razlučnih vjerovnika</w:t>
      </w:r>
    </w:p>
    <w:p w:rsidRDefault="00750799" w:rsidP="00750799" w:rsidR="00750799" w:rsidRPr="00E25345">
      <w:pPr>
        <w:jc w:val="both"/>
      </w:pPr>
    </w:p>
    <w:p w:rsidRDefault="00750799" w:rsidP="00750799" w:rsidR="00750799" w:rsidRPr="00E25345">
      <w:pPr>
        <w:pStyle w:val="Odlomakpopisa"/>
        <w:numPr>
          <w:ilvl w:val="1"/>
          <w:numId w:val="15"/>
        </w:numPr>
        <w:autoSpaceDE w:val="false"/>
        <w:autoSpaceDN w:val="false"/>
        <w:adjustRightInd w:val="false"/>
        <w:ind w:hanging="851" w:left="851"/>
        <w:jc w:val="both"/>
      </w:pPr>
      <w:r w:rsidRPr="00E25345">
        <w:t>Dužnik se obvezuje isplatiti dug prema Financijskoj instituciji – razlučnom vjerovniku na sljedeći način:</w:t>
      </w:r>
    </w:p>
    <w:p w:rsidRDefault="00750799" w:rsidP="00750799" w:rsidR="00750799" w:rsidRPr="00E25345">
      <w:pPr>
        <w:pStyle w:val="Odlomakpopisa"/>
        <w:ind w:left="709"/>
        <w:jc w:val="both"/>
      </w:pPr>
    </w:p>
    <w:p w:rsidRDefault="00750799" w:rsidP="00750799" w:rsidR="00750799" w:rsidRPr="00E25345">
      <w:pPr>
        <w:pStyle w:val="Odlomakpopisa"/>
        <w:numPr>
          <w:ilvl w:val="3"/>
          <w:numId w:val="14"/>
        </w:numPr>
        <w:autoSpaceDE w:val="false"/>
        <w:autoSpaceDN w:val="false"/>
        <w:adjustRightInd w:val="false"/>
        <w:jc w:val="both"/>
      </w:pPr>
      <w:r w:rsidRPr="00E25345">
        <w:t xml:space="preserve">Iznos utvrđene tražbine vjerovnika </w:t>
      </w:r>
      <w:r w:rsidR="00036F12">
        <w:t>B2 Kapital d.o.o.</w:t>
      </w:r>
      <w:r w:rsidR="00036F12" w:rsidRPr="00E25345">
        <w:t>,</w:t>
      </w:r>
      <w:r w:rsidR="00036F12">
        <w:t>Radnička cesta 41,</w:t>
      </w:r>
      <w:r w:rsidR="00036F12" w:rsidRPr="00E25345">
        <w:t xml:space="preserve"> Zagreb, OIB: </w:t>
      </w:r>
      <w:r w:rsidR="00036F12">
        <w:t xml:space="preserve">57509775367 </w:t>
      </w:r>
      <w:r w:rsidRPr="00E25345">
        <w:t xml:space="preserve">koja je osigurana razlučnim pravom na imovini Dužnika jest 3.751.161,60 kuna, od čega iznos od 3.362.322,37 kuna čini glavnicu potraživanja, iznos od 176.056,98 kuna potraživanje po osnovi ugovorne kamate, iznos od 210.402,75 kuna potraživanje s osnovu zateznih kamata, te iznos od 2.379,50 kuna s osnovu troškova. Dužnik se obvezuje vjerovniku </w:t>
      </w:r>
      <w:r w:rsidR="00036F12">
        <w:t>B2 Kapital d.o.o.</w:t>
      </w:r>
      <w:r w:rsidR="00036F12" w:rsidRPr="00E25345">
        <w:t>,</w:t>
      </w:r>
      <w:r w:rsidR="00036F12">
        <w:t>Radnička cesta 41,</w:t>
      </w:r>
      <w:r w:rsidR="00036F12" w:rsidRPr="00E25345">
        <w:t xml:space="preserve"> Zagreb, OIB: </w:t>
      </w:r>
      <w:r w:rsidR="00036F12">
        <w:t>57509775367</w:t>
      </w:r>
      <w:r w:rsidRPr="00E25345">
        <w:t xml:space="preserve"> namiriti glavnicu potraživanja, odnosno tražbinu u iznosu od 3.362.322,37 kuna kroz 20 (dvadeset) jednakih polugodišnjih rata koje dospijevaju 15. u mjesecu travnju i 15. u mjesecu listopadu odnosne godine, pri čemu prva rata dospijeva najranije protekom roka od 12 (dvanaest) mjeseci od dana pravomoćnosti rješenja kojim se odobrava sklapanje Nagodbe, uvećanu za kamatu od 3,50% uvećano za 1M EURIBOR, koja kamata se obračunava od dana pravomoćnosti rješenja kojim se odobrava sklapanje Nagodbe i dospijeva zadnjeg dana u mjesecu počevši od mjeseca koji slijedi nakon mjeseca pravomoćnosti rješenja kojim se odobrava sklapanje Nagodbe. Vjerovnik </w:t>
      </w:r>
      <w:r w:rsidR="00036F12">
        <w:t>B2 Kapital d.o.o.</w:t>
      </w:r>
      <w:r w:rsidR="00036F12" w:rsidRPr="00E25345">
        <w:t>,</w:t>
      </w:r>
      <w:r w:rsidR="00036F12">
        <w:t>Radnička cesta 41,</w:t>
      </w:r>
      <w:r w:rsidR="00036F12" w:rsidRPr="00E25345">
        <w:t xml:space="preserve"> Zagreb, OIB: </w:t>
      </w:r>
      <w:r w:rsidR="00036F12">
        <w:t>57509775367</w:t>
      </w:r>
      <w:r w:rsidRPr="00E25345">
        <w:t xml:space="preserve"> otpušta Dužniku dug po osnovi kamata i troškova utvrđen Rješenjem u iznosu od 388.839,23 kune, a Dužnik izražava svoju suglasnost.</w:t>
      </w:r>
    </w:p>
    <w:p w:rsidRDefault="00750799" w:rsidP="00750799" w:rsidR="00750799" w:rsidRPr="00E25345">
      <w:pPr>
        <w:pStyle w:val="Odlomakpopisa"/>
        <w:ind w:left="709"/>
        <w:jc w:val="both"/>
      </w:pPr>
    </w:p>
    <w:p w:rsidRDefault="00750799" w:rsidP="00750799" w:rsidR="00750799" w:rsidRPr="00E25345">
      <w:pPr>
        <w:pStyle w:val="Odlomakpopisa"/>
        <w:ind w:left="709"/>
        <w:jc w:val="both"/>
      </w:pPr>
    </w:p>
    <w:p w:rsidRDefault="00750799" w:rsidP="00750799" w:rsidR="00750799" w:rsidRPr="00E25345">
      <w:pPr>
        <w:jc w:val="center"/>
        <w:rPr>
          <w:u w:val="single"/>
        </w:rPr>
      </w:pPr>
      <w:r w:rsidRPr="00E25345">
        <w:rPr>
          <w:u w:val="single"/>
        </w:rPr>
        <w:t>Članak 6.</w:t>
      </w:r>
    </w:p>
    <w:p w:rsidRDefault="00750799" w:rsidP="00750799" w:rsidR="00750799" w:rsidRPr="00E25345">
      <w:pPr>
        <w:jc w:val="center"/>
        <w:rPr>
          <w:u w:val="single"/>
        </w:rPr>
      </w:pPr>
      <w:bookmarkStart w:name="_DV_M104" w:id="25"/>
      <w:bookmarkEnd w:id="25"/>
      <w:r w:rsidRPr="00E25345">
        <w:rPr>
          <w:u w:val="single"/>
        </w:rPr>
        <w:t>Namirenje Ostalih tražbina (Ostali vjerovnici)</w:t>
      </w:r>
    </w:p>
    <w:p w:rsidRDefault="00750799" w:rsidP="00750799" w:rsidR="00750799" w:rsidRPr="00E25345">
      <w:pPr>
        <w:jc w:val="both"/>
        <w:rPr>
          <w:u w:val="single"/>
        </w:rPr>
      </w:pPr>
    </w:p>
    <w:p w:rsidRDefault="00750799" w:rsidP="00750799" w:rsidR="00750799" w:rsidRPr="00E25345">
      <w:pPr>
        <w:pStyle w:val="Odlomakpopisa"/>
        <w:numPr>
          <w:ilvl w:val="1"/>
          <w:numId w:val="17"/>
        </w:numPr>
        <w:autoSpaceDE w:val="false"/>
        <w:autoSpaceDN w:val="false"/>
        <w:adjustRightInd w:val="false"/>
        <w:ind w:hanging="709" w:left="709"/>
        <w:jc w:val="both"/>
      </w:pPr>
      <w:bookmarkStart w:name="_DV_M105" w:id="26"/>
      <w:bookmarkEnd w:id="26"/>
      <w:r w:rsidRPr="00E25345">
        <w:t>Dužnik se obvezuje isplatiti dug prema Ostalim vjerovnicima po osnovi zajmova:</w:t>
      </w:r>
    </w:p>
    <w:p w:rsidRDefault="00750799" w:rsidP="00750799" w:rsidR="00750799" w:rsidRPr="00E25345">
      <w:pPr>
        <w:ind w:left="709"/>
        <w:contextualSpacing/>
        <w:jc w:val="both"/>
      </w:pPr>
    </w:p>
    <w:p w:rsidRDefault="00750799" w:rsidP="00750799" w:rsidR="00750799" w:rsidRPr="00E25345">
      <w:pPr>
        <w:pStyle w:val="Odlomakpopisa"/>
        <w:numPr>
          <w:ilvl w:val="3"/>
          <w:numId w:val="17"/>
        </w:numPr>
        <w:autoSpaceDE w:val="false"/>
        <w:autoSpaceDN w:val="false"/>
        <w:adjustRightInd w:val="false"/>
        <w:ind w:left="709"/>
        <w:jc w:val="both"/>
      </w:pPr>
      <w:r w:rsidRPr="00E25345">
        <w:t xml:space="preserve">Iznos utvrđene tražbine vjerovnika NEVINA d.o.o., Ilica 1A, Zagreb, OIB: 55525681968 jest 512.740,55 kuna. Dužnik se obvezuje vjerovniku NEVINA d.o.o., Ilica 1A, Zagreb, OIB: 55525681968 namiriti cjelokupan iznos potraživanja, odnosno tražbinu u iznosu od 512.740,55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 </w:t>
      </w:r>
    </w:p>
    <w:p w:rsidRDefault="00750799" w:rsidP="00750799" w:rsidR="00750799" w:rsidRPr="00E25345">
      <w:pPr>
        <w:pStyle w:val="Odlomakpopisa"/>
        <w:jc w:val="both"/>
      </w:pPr>
    </w:p>
    <w:p w:rsidRDefault="00750799" w:rsidP="00750799" w:rsidR="00750799" w:rsidRPr="00E25345">
      <w:pPr>
        <w:pStyle w:val="Odlomakpopisa"/>
        <w:numPr>
          <w:ilvl w:val="3"/>
          <w:numId w:val="17"/>
        </w:numPr>
        <w:autoSpaceDE w:val="false"/>
        <w:autoSpaceDN w:val="false"/>
        <w:adjustRightInd w:val="false"/>
        <w:ind w:left="709"/>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6.1.1.1., u kojem slučaju će se smatrati da je Dužnik u cijelosti namirio vjerovnika NEVINA d.o.o., Ilica 1A, Zagreb, OIB: 55525681968, te se vjerovnik NEVINA d.o.o., Ilica 1A, Zagreb, OIB: 55525681968 odriče potraživanja preostalog iznosa duga prema Dužniku. </w:t>
      </w:r>
    </w:p>
    <w:p w:rsidRDefault="00750799" w:rsidP="00750799" w:rsidR="00750799" w:rsidRPr="00E25345">
      <w:pPr>
        <w:pStyle w:val="Odlomakpopisa"/>
        <w:jc w:val="both"/>
      </w:pPr>
    </w:p>
    <w:p w:rsidRDefault="00750799" w:rsidP="00750799" w:rsidR="00750799" w:rsidRPr="00E25345">
      <w:pPr>
        <w:pStyle w:val="Odlomakpopisa"/>
        <w:numPr>
          <w:ilvl w:val="3"/>
          <w:numId w:val="18"/>
        </w:numPr>
        <w:autoSpaceDE w:val="false"/>
        <w:autoSpaceDN w:val="false"/>
        <w:adjustRightInd w:val="false"/>
        <w:jc w:val="both"/>
      </w:pPr>
      <w:r w:rsidRPr="00E25345">
        <w:t xml:space="preserve">Iznos utvrđene tražbine vjerovnika EUROCABLE d.o.o., Ilica 1A, Zagreb, OIB: 32181224307 jest 4.066.000,00 kuna. Dužnik se obvezuje vjerovniku EUROCABLE d.o.o., Ilica 1A, Zagreb, OIB: 32181224307 namiriti cjelokupan iznos potraživanja, </w:t>
      </w:r>
      <w:r w:rsidRPr="00E25345">
        <w:lastRenderedPageBreak/>
        <w:t>odnosno tražbinu u iznosu od 4.066.000,00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w:t>
      </w:r>
    </w:p>
    <w:p w:rsidRDefault="00750799" w:rsidP="00750799" w:rsidR="00750799" w:rsidRPr="00E25345">
      <w:pPr>
        <w:contextualSpacing/>
        <w:jc w:val="both"/>
      </w:pPr>
    </w:p>
    <w:p w:rsidRDefault="00750799" w:rsidP="00750799" w:rsidR="00750799" w:rsidRPr="00E25345">
      <w:pPr>
        <w:pStyle w:val="Odlomakpopisa"/>
        <w:numPr>
          <w:ilvl w:val="3"/>
          <w:numId w:val="18"/>
        </w:numPr>
        <w:autoSpaceDE w:val="false"/>
        <w:autoSpaceDN w:val="false"/>
        <w:adjustRightInd w:val="false"/>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6.1.2.1., u kojem slučaju će se smatrati da je Dužnik u cijelosti namirio tražbinu vjerovnika EUROCABLE d.o.o., Ilica 1A, Zagreb, OIB: 32181224307 iz točke 6.1.2.1. ove Nagodbe, te se vjerovnik EUROCABLE d.o.o., Ilica 1A, Zagreb, OIB: 32181224307 odriče potraživanja preostalog iznosa duga prema Dužniku iz točke 6.1.2.1. ove Nagodbe. </w:t>
      </w:r>
    </w:p>
    <w:p w:rsidRDefault="00750799" w:rsidP="00750799" w:rsidR="00750799" w:rsidRPr="00E25345">
      <w:pPr>
        <w:numPr>
          <w:ilvl w:val="1"/>
          <w:numId w:val="18"/>
        </w:numPr>
        <w:autoSpaceDE w:val="false"/>
        <w:autoSpaceDN w:val="false"/>
        <w:adjustRightInd w:val="false"/>
        <w:ind w:hanging="709" w:left="709"/>
        <w:contextualSpacing/>
        <w:jc w:val="both"/>
      </w:pPr>
      <w:r w:rsidRPr="00E25345">
        <w:t>Dužnik se obvezuje isplatiti dug prema Ostalim dobavljačima po osnovi ugovora za kupnju robe ili usluge i ostalih obveza:</w:t>
      </w:r>
    </w:p>
    <w:p w:rsidRDefault="00750799" w:rsidP="00750799" w:rsidR="00750799" w:rsidRPr="00E25345">
      <w:pPr>
        <w:ind w:left="709"/>
        <w:contextualSpacing/>
        <w:jc w:val="both"/>
      </w:pPr>
    </w:p>
    <w:p w:rsidRDefault="00750799" w:rsidP="00750799" w:rsidR="00750799" w:rsidRPr="00E25345">
      <w:pPr>
        <w:ind w:left="709"/>
        <w:contextualSpacing/>
        <w:jc w:val="both"/>
      </w:pPr>
    </w:p>
    <w:p w:rsidRDefault="00750799" w:rsidP="00750799" w:rsidR="00750799" w:rsidRPr="00E25345">
      <w:pPr>
        <w:pStyle w:val="Odlomakpopisa"/>
        <w:numPr>
          <w:ilvl w:val="3"/>
          <w:numId w:val="19"/>
        </w:numPr>
        <w:autoSpaceDE w:val="false"/>
        <w:autoSpaceDN w:val="false"/>
        <w:adjustRightInd w:val="false"/>
        <w:jc w:val="both"/>
      </w:pPr>
      <w:r w:rsidRPr="00E25345">
        <w:t xml:space="preserve">Iznos utvrđene tražbine vjerovnika ANTIPIROS d.o.o., Pujanke 77/A, Split, OIB: 70914161709 jest 200,06 kuna. Dužnik se obvezuje vjerovniku ANTIPIROS d.o.o., Pujanke 77/A, Split, OIB: 70914161709 namiriti cjelokupan iznos potraživanja, odnosno tražbinu u iznosu od 200,06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 </w:t>
      </w:r>
    </w:p>
    <w:p w:rsidRDefault="00750799" w:rsidP="00750799" w:rsidR="00750799" w:rsidRPr="00E25345">
      <w:pPr>
        <w:pStyle w:val="Odlomakpopisa"/>
        <w:jc w:val="both"/>
      </w:pPr>
    </w:p>
    <w:p w:rsidRDefault="00750799" w:rsidP="00750799" w:rsidR="00750799" w:rsidRPr="00E25345">
      <w:pPr>
        <w:pStyle w:val="Odlomakpopisa"/>
        <w:numPr>
          <w:ilvl w:val="3"/>
          <w:numId w:val="19"/>
        </w:numPr>
        <w:autoSpaceDE w:val="false"/>
        <w:autoSpaceDN w:val="false"/>
        <w:adjustRightInd w:val="false"/>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6.2.1.1., u kojem slučaju će se smatrati da je Dužnik u cijelosti namirio tražbinu vjerovnika ANTIPIROS d.o.o., Pujanke 77/A, Split, OIB: 70914161709 iz točke 6.2.1.1., te se vjerovnik ANTIPIROS d.o.o., Pujanke 77/A, Split, OIB: 70914161709 odriče potraživanja preostalog iznosa duga prema Dužniku iz točke 6.2.1.1. </w:t>
      </w:r>
    </w:p>
    <w:p w:rsidRDefault="00750799" w:rsidP="00750799" w:rsidR="00750799" w:rsidRPr="00E25345">
      <w:pPr>
        <w:ind w:left="709"/>
        <w:contextualSpacing/>
        <w:jc w:val="both"/>
      </w:pPr>
    </w:p>
    <w:p w:rsidRDefault="00750799" w:rsidP="00750799" w:rsidR="00750799" w:rsidRPr="00E25345">
      <w:pPr>
        <w:pStyle w:val="Odlomakpopisa"/>
        <w:numPr>
          <w:ilvl w:val="3"/>
          <w:numId w:val="18"/>
        </w:numPr>
        <w:autoSpaceDE w:val="false"/>
        <w:autoSpaceDN w:val="false"/>
        <w:adjustRightInd w:val="false"/>
        <w:jc w:val="both"/>
      </w:pPr>
      <w:r w:rsidRPr="00E25345">
        <w:t xml:space="preserve">Iznos utvrđene tražbine vjerovnika BLINK d.o.o., Kustošijski venec 8, Zagreb, OIB: 31697199035 jest 1.625,00 kuna. Dužnik se obvezuje vjerovniku BLINK d.o.o., Kustošijski venec 8, Zagreb, OIB: 31697199035 namiriti cjelokupan iznos potraživanja, odnosno tražbinu u iznosu od 1.625,00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 </w:t>
      </w:r>
    </w:p>
    <w:p w:rsidRDefault="00750799" w:rsidP="00750799" w:rsidR="00750799" w:rsidRPr="00E25345">
      <w:pPr>
        <w:pStyle w:val="Odlomakpopisa"/>
        <w:jc w:val="both"/>
      </w:pPr>
    </w:p>
    <w:p w:rsidRDefault="00750799" w:rsidP="00750799" w:rsidR="00750799" w:rsidRPr="00E25345">
      <w:pPr>
        <w:pStyle w:val="Odlomakpopisa"/>
        <w:numPr>
          <w:ilvl w:val="3"/>
          <w:numId w:val="18"/>
        </w:numPr>
        <w:autoSpaceDE w:val="false"/>
        <w:autoSpaceDN w:val="false"/>
        <w:adjustRightInd w:val="false"/>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6.2.2.1., u kojem slučaju će se smatrati da je Dužnik u cijelosti namirio tražbinu </w:t>
      </w:r>
      <w:r w:rsidRPr="00E25345">
        <w:lastRenderedPageBreak/>
        <w:t xml:space="preserve">vjerovnika BLINK d.o.o., Kustošijski venec 8, Zagreb, OIB: 31697199035 iz točke 6.2.2.1., te se vjerovnik BLINK d.o.o., Kustošijski venec 8, Zagreb, OIB: 31697199035 odriče potraživanja preostalog iznosa duga prema Dužniku iz točke 6.2.2.1. </w:t>
      </w:r>
    </w:p>
    <w:p w:rsidRDefault="00750799" w:rsidP="00750799" w:rsidR="00750799" w:rsidRPr="00E25345">
      <w:pPr>
        <w:ind w:left="709"/>
        <w:contextualSpacing/>
        <w:jc w:val="both"/>
      </w:pPr>
    </w:p>
    <w:p w:rsidRDefault="00750799" w:rsidP="00750799" w:rsidR="00750799" w:rsidRPr="00E25345">
      <w:pPr>
        <w:pStyle w:val="Odlomakpopisa"/>
        <w:numPr>
          <w:ilvl w:val="3"/>
          <w:numId w:val="20"/>
        </w:numPr>
        <w:autoSpaceDE w:val="false"/>
        <w:autoSpaceDN w:val="false"/>
        <w:adjustRightInd w:val="false"/>
        <w:jc w:val="both"/>
      </w:pPr>
      <w:r w:rsidRPr="00E25345">
        <w:t xml:space="preserve">Iznos utvrđene tražbine vjerovnika BOE Croatia d.o.o., Planinska 13 a, Zagreb, OIB: 49083584371 jest 225,00 kuna. Dužnik se obvezuje vjerovniku BOE Croatia d.o.o., Planinska 13 a, Zagreb, OIB: 49083584371 namiriti cjelokupan iznos potraživanja, odnosno tražbinu u iznosu od 225,00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 </w:t>
      </w:r>
    </w:p>
    <w:p w:rsidRDefault="00750799" w:rsidP="00750799" w:rsidR="00750799" w:rsidRPr="00E25345">
      <w:pPr>
        <w:pStyle w:val="Odlomakpopisa"/>
        <w:jc w:val="both"/>
      </w:pPr>
    </w:p>
    <w:p w:rsidRDefault="00750799" w:rsidP="00750799" w:rsidR="00750799" w:rsidRPr="00E25345">
      <w:pPr>
        <w:pStyle w:val="Odlomakpopisa"/>
        <w:numPr>
          <w:ilvl w:val="3"/>
          <w:numId w:val="20"/>
        </w:numPr>
        <w:autoSpaceDE w:val="false"/>
        <w:autoSpaceDN w:val="false"/>
        <w:adjustRightInd w:val="false"/>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6.2.3.1., u kojem slučaju će se smatrati da je Dužnik u cijelosti namirio tražbinu vjerovnika BOE Croatia d.o.o., Planinska 13 a, Zagreb, OIB: 49083584371 iz točke 6.2.3.1., te se vjerovnik BOE Croatia d.o.o., Planinska 13 a, Zagreb, OIB: 49083584371 odriče potraživanja preostalog iznosa duga prema Dužniku iz točke 6.2.3.1. </w:t>
      </w:r>
    </w:p>
    <w:p w:rsidRDefault="00750799" w:rsidP="00750799" w:rsidR="00750799" w:rsidRPr="00E25345">
      <w:pPr>
        <w:ind w:left="709"/>
        <w:contextualSpacing/>
        <w:jc w:val="both"/>
      </w:pPr>
    </w:p>
    <w:p w:rsidRDefault="00750799" w:rsidP="00750799" w:rsidR="00750799" w:rsidRPr="00E25345">
      <w:pPr>
        <w:pStyle w:val="Odlomakpopisa"/>
        <w:numPr>
          <w:ilvl w:val="3"/>
          <w:numId w:val="21"/>
        </w:numPr>
        <w:autoSpaceDE w:val="false"/>
        <w:autoSpaceDN w:val="false"/>
        <w:adjustRightInd w:val="false"/>
        <w:jc w:val="both"/>
      </w:pPr>
      <w:r w:rsidRPr="00E25345">
        <w:t xml:space="preserve">Iznos utvrđene tražbine vjerovnika Eduard Ceraj, vl. obrta CE-MA-PROM Istraživanje tržišta i trgovina na veliko, Dobri dol 1a, Zagreb, OIB: 69667642453 jest 21.875,00 kuna. Dužnik se obvezuje vjerovniku Eduard Ceraj, vl. obrta CE-MA-PROM Istraživanje tržišta i trgovina na veliko, Dobri dol 1a, Zagreb, OIB: 69667642453 namiriti cjelokupan iznos potraživanja, odnosno tražbinu u iznosu od 21.875,00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 </w:t>
      </w:r>
    </w:p>
    <w:p w:rsidRDefault="00750799" w:rsidP="00750799" w:rsidR="00750799" w:rsidRPr="00E25345">
      <w:pPr>
        <w:pStyle w:val="Odlomakpopisa"/>
        <w:jc w:val="both"/>
      </w:pPr>
    </w:p>
    <w:p w:rsidRDefault="00750799" w:rsidP="00750799" w:rsidR="00750799" w:rsidRPr="00E25345">
      <w:pPr>
        <w:pStyle w:val="Odlomakpopisa"/>
        <w:numPr>
          <w:ilvl w:val="3"/>
          <w:numId w:val="21"/>
        </w:numPr>
        <w:autoSpaceDE w:val="false"/>
        <w:autoSpaceDN w:val="false"/>
        <w:adjustRightInd w:val="false"/>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6.2.4.1., u kojem slučaju će se smatrati da je Dužnik u cijelosti namirio tražbinu vjerovnika Eduard Ceraj, vl. obrta CE-MA-PROM Istraživanje tržišta i trgovina na veliko, Dobri dol 1a, Zagreb, OIB: 69667642453 iz točke 6.2.4.1., te se vjerovnik Eduard Ceraj, vl. obrta CE-MA-PROM Istraživanje tržišta i trgovina na veliko, Dobri dol 1a, Zagreb, OIB: 69667642453 odriče potraživanja preostalog iznosa duga prema Dužniku iz točke 6.2.4.1. </w:t>
      </w:r>
    </w:p>
    <w:p w:rsidRDefault="00750799" w:rsidP="00750799" w:rsidR="00750799" w:rsidRPr="00E25345">
      <w:pPr>
        <w:ind w:left="709"/>
        <w:contextualSpacing/>
        <w:jc w:val="both"/>
      </w:pPr>
    </w:p>
    <w:p w:rsidRDefault="00750799" w:rsidP="00750799" w:rsidR="00750799" w:rsidRPr="00E25345">
      <w:pPr>
        <w:pStyle w:val="Odlomakpopisa"/>
        <w:numPr>
          <w:ilvl w:val="3"/>
          <w:numId w:val="22"/>
        </w:numPr>
        <w:autoSpaceDE w:val="false"/>
        <w:autoSpaceDN w:val="false"/>
        <w:adjustRightInd w:val="false"/>
        <w:ind w:left="709"/>
        <w:jc w:val="both"/>
      </w:pPr>
      <w:r w:rsidRPr="00E25345">
        <w:t xml:space="preserve">Iznos utvrđene tražbine vjerovnika COPPAL AG, Švicarska, ARTHER STR. 3, Zurich, Švicarska jest 204.322,92 kuna. Dužnik se obvezuje vjerovniku COPPAL AG, Švicarska, ARTHER STR. 3, Zurich, Švicarska namiriti cjelokupan iznos potraživanja, odnosno tražbinu u iznosu od 204.322,92 kuna kroz 24 (dvadeset četiri) jednake polugodišnje rate koje dospijevaju 15. u mjesecu siječnju i 15. u mjesecu srpnju odnosne godine, pri čemu prva rata dospijeva najranije protekom roka od 24 </w:t>
      </w:r>
      <w:r w:rsidRPr="00E25345">
        <w:lastRenderedPageBreak/>
        <w:t xml:space="preserve">(dvadeset četiri) mjeseca od dana pravomoćnosti rješenja kojim se odobrava sklapanje Nagodbe, bez kamate. </w:t>
      </w:r>
    </w:p>
    <w:p w:rsidRDefault="00750799" w:rsidP="00750799" w:rsidR="00750799" w:rsidRPr="00E25345">
      <w:pPr>
        <w:pStyle w:val="Odlomakpopisa"/>
        <w:jc w:val="both"/>
      </w:pPr>
    </w:p>
    <w:p w:rsidRDefault="00750799" w:rsidP="00750799" w:rsidR="00750799" w:rsidRPr="00E25345">
      <w:pPr>
        <w:pStyle w:val="Odlomakpopisa"/>
        <w:numPr>
          <w:ilvl w:val="3"/>
          <w:numId w:val="22"/>
        </w:numPr>
        <w:autoSpaceDE w:val="false"/>
        <w:autoSpaceDN w:val="false"/>
        <w:adjustRightInd w:val="false"/>
        <w:ind w:left="709"/>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6.2.5.1., u kojem slučaju će se smatrati da je Dužnik u cijelosti namirio tražbinu vjerovnika COPPAL AG, Švicarska, ARTHER STR. 3, Zurich, Švicarska iz točke 6.2.5.1., te se vjerovnik COPPAL AG, Švicarska, ARTHER STR. 3, Zurich, Švicarska odriče potraživanja preostalog iznosa duga prema Dužniku iz točke 6.2.5.1. </w:t>
      </w:r>
    </w:p>
    <w:p w:rsidRDefault="00750799" w:rsidP="00750799" w:rsidR="00750799" w:rsidRPr="00E25345">
      <w:pPr>
        <w:pStyle w:val="Odlomakpopisa"/>
        <w:jc w:val="both"/>
      </w:pPr>
    </w:p>
    <w:p w:rsidRDefault="00750799" w:rsidP="00750799" w:rsidR="00750799" w:rsidRPr="00E25345">
      <w:pPr>
        <w:pStyle w:val="Odlomakpopisa"/>
        <w:numPr>
          <w:ilvl w:val="3"/>
          <w:numId w:val="23"/>
        </w:numPr>
        <w:autoSpaceDE w:val="false"/>
        <w:autoSpaceDN w:val="false"/>
        <w:adjustRightInd w:val="false"/>
        <w:ind w:left="709"/>
        <w:jc w:val="both"/>
      </w:pPr>
      <w:r w:rsidRPr="00E25345">
        <w:t xml:space="preserve">Iznos utvrđene tražbine vjerovnika DSV Hrvatska d.o.o., Industrijska 20, Sveta Nedjelja, OIB: 97365626215 jest 10.858,28 kuna. Dužnik se obvezuje vjerovniku DSV Hrvatska d.o.o., Industrijska 20, Sveta Nedjelja, OIB: 97365626215 namiriti cjelokupan iznos potraživanja, odnosno tražbinu u iznosu od 10.858,28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 </w:t>
      </w:r>
    </w:p>
    <w:p w:rsidRDefault="00750799" w:rsidP="00750799" w:rsidR="00750799" w:rsidRPr="00E25345">
      <w:pPr>
        <w:pStyle w:val="Odlomakpopisa"/>
        <w:jc w:val="both"/>
      </w:pPr>
    </w:p>
    <w:p w:rsidRDefault="00750799" w:rsidP="00750799" w:rsidR="00750799" w:rsidRPr="00E25345">
      <w:pPr>
        <w:pStyle w:val="Odlomakpopisa"/>
        <w:numPr>
          <w:ilvl w:val="3"/>
          <w:numId w:val="23"/>
        </w:numPr>
        <w:autoSpaceDE w:val="false"/>
        <w:autoSpaceDN w:val="false"/>
        <w:adjustRightInd w:val="false"/>
        <w:ind w:left="709"/>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6.2.6.1., u kojem slučaju će se smatrati da je Dužnik u cijelosti namirio tražbinu vjerovnika DSV Hrvatska d.o.o., Industrijska 20, Sveta Nedjelja, OIB: 97365626215 iz točke 6.2.6.1., te se vjerovnik DSV Hrvatska d.o.o., Industrijska 20, Sveta Nedjelja, OIB: 97365626215 odriče potraživanja preostalog iznosa duga prema Dužniku iz točke 6.2.6.1. </w:t>
      </w:r>
    </w:p>
    <w:p w:rsidRDefault="00750799" w:rsidP="00750799" w:rsidR="00750799" w:rsidRPr="00E25345">
      <w:pPr>
        <w:pStyle w:val="Odlomakpopisa"/>
        <w:jc w:val="both"/>
      </w:pPr>
    </w:p>
    <w:p w:rsidRDefault="00750799" w:rsidP="00750799" w:rsidR="00750799" w:rsidRPr="00E25345">
      <w:pPr>
        <w:pStyle w:val="Odlomakpopisa"/>
        <w:numPr>
          <w:ilvl w:val="3"/>
          <w:numId w:val="24"/>
        </w:numPr>
        <w:autoSpaceDE w:val="false"/>
        <w:autoSpaceDN w:val="false"/>
        <w:adjustRightInd w:val="false"/>
        <w:ind w:left="709"/>
        <w:jc w:val="both"/>
      </w:pPr>
      <w:r w:rsidRPr="00E25345">
        <w:t xml:space="preserve">Iznos utvrđene tražbine vjerovnika EUROCABLE d.o.o., Ilica 1A, Zagreb, OIB: 32181224307 jest 16.752.414,35 kuna. Dužnik se obvezuje vjerovniku EUROCABLE d.o.o., Ilica 1A, Zagreb, OIB: 32181224307 namiriti cjelokupan iznos potraživanja, odnosno tražbinu u iznosu od 16.752.414,35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 </w:t>
      </w:r>
    </w:p>
    <w:p w:rsidRDefault="00750799" w:rsidP="00750799" w:rsidR="00750799" w:rsidRPr="00E25345">
      <w:pPr>
        <w:pStyle w:val="Odlomakpopisa"/>
        <w:jc w:val="both"/>
      </w:pPr>
    </w:p>
    <w:p w:rsidRDefault="00750799" w:rsidP="00750799" w:rsidR="00750799" w:rsidRPr="00E25345">
      <w:pPr>
        <w:pStyle w:val="Odlomakpopisa"/>
        <w:numPr>
          <w:ilvl w:val="3"/>
          <w:numId w:val="24"/>
        </w:numPr>
        <w:autoSpaceDE w:val="false"/>
        <w:autoSpaceDN w:val="false"/>
        <w:adjustRightInd w:val="false"/>
        <w:ind w:left="709"/>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6.2.7.1., u kojem slučaju će se smatrati da je Dužnik u cijelosti namirio tražbinu vjerovnika EUROCABLE d.o.o., Ilica 1A, Zagreb, OIB: 32181224307 iz točke 6.2.7.1., te se vjerovnik EUROCABLE d.o.o., Ilica 1A, Zagreb, OIB: 32181224307 odriče potraživanja preostalog iznosa duga prema Dužniku iz točke 6.2.7.1. </w:t>
      </w:r>
    </w:p>
    <w:p w:rsidRDefault="00750799" w:rsidP="00750799" w:rsidR="00750799" w:rsidRPr="00E25345">
      <w:pPr>
        <w:pStyle w:val="Odlomakpopisa"/>
        <w:jc w:val="both"/>
      </w:pPr>
    </w:p>
    <w:p w:rsidRDefault="00750799" w:rsidP="00750799" w:rsidR="00750799" w:rsidRPr="00E25345">
      <w:pPr>
        <w:pStyle w:val="Odlomakpopisa"/>
        <w:numPr>
          <w:ilvl w:val="3"/>
          <w:numId w:val="25"/>
        </w:numPr>
        <w:autoSpaceDE w:val="false"/>
        <w:autoSpaceDN w:val="false"/>
        <w:adjustRightInd w:val="false"/>
        <w:ind w:left="709"/>
        <w:jc w:val="both"/>
      </w:pPr>
      <w:r w:rsidRPr="00E25345">
        <w:t xml:space="preserve">Iznos utvrđene tražbine vjerovnika EUROCABLE GROUP d.d., Ilica 1A, Zagreb, OIB: 02929804264 jest 2.228.459,58 kuna. Dužnik se obvezuje vjerovniku </w:t>
      </w:r>
      <w:r w:rsidRPr="00E25345">
        <w:lastRenderedPageBreak/>
        <w:t xml:space="preserve">EUROCABLE GROUP d.d., Ilica 1A, Zagreb, OIB: 02929804264 namiriti cjelokupan iznos potraživanja, odnosno tražbinu u iznosu od 2.228.459,58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 </w:t>
      </w:r>
    </w:p>
    <w:p w:rsidRDefault="00750799" w:rsidP="00750799" w:rsidR="00750799" w:rsidRPr="00E25345">
      <w:pPr>
        <w:pStyle w:val="Odlomakpopisa"/>
        <w:jc w:val="both"/>
      </w:pPr>
    </w:p>
    <w:p w:rsidRDefault="00750799" w:rsidP="00750799" w:rsidR="00750799" w:rsidRPr="00E25345">
      <w:pPr>
        <w:pStyle w:val="Odlomakpopisa"/>
        <w:numPr>
          <w:ilvl w:val="3"/>
          <w:numId w:val="25"/>
        </w:numPr>
        <w:autoSpaceDE w:val="false"/>
        <w:autoSpaceDN w:val="false"/>
        <w:adjustRightInd w:val="false"/>
        <w:ind w:left="709"/>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6.2.8.1., u kojem slučaju će se smatrati da je Dužnik u cijelosti namirio tražbinu vjerovnika EUROCABLE GROUP d.d., Ilica 1A, Zagreb, OIB: 02929804264 iz točke 6.2.8.1., te se vjerovnik EUROCABLE GROUP d.d., Ilica 1A, Zagreb, OIB: 02929804264 odriče potraživanja preostalog iznosa duga prema Dužniku iz točke 6.2.8.1. </w:t>
      </w:r>
    </w:p>
    <w:p w:rsidRDefault="00750799" w:rsidP="00750799" w:rsidR="00750799" w:rsidRPr="00E25345">
      <w:pPr>
        <w:pStyle w:val="Odlomakpopisa"/>
        <w:jc w:val="both"/>
      </w:pPr>
    </w:p>
    <w:p w:rsidRDefault="00750799" w:rsidP="00750799" w:rsidR="00750799" w:rsidRPr="00E25345">
      <w:pPr>
        <w:pStyle w:val="Odlomakpopisa"/>
        <w:numPr>
          <w:ilvl w:val="3"/>
          <w:numId w:val="26"/>
        </w:numPr>
        <w:autoSpaceDE w:val="false"/>
        <w:autoSpaceDN w:val="false"/>
        <w:adjustRightInd w:val="false"/>
        <w:ind w:left="709"/>
        <w:jc w:val="both"/>
      </w:pPr>
      <w:r w:rsidRPr="00E25345">
        <w:t xml:space="preserve">Iznos utvrđene tražbine vjerovnika FITO PROMET d.o.o., Mošćenička 15, Zagreb, OIB: 68339203084 jest 733,33 kuna. Dužnik se obvezuje vjerovniku FITO PROMET d.o.o., Mošćenička 15, Zagreb, OIB: 68339203084 namiriti cjelokupan iznos potraživanja, odnosno tražbinu u iznosu od 733,33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 </w:t>
      </w:r>
    </w:p>
    <w:p w:rsidRDefault="00750799" w:rsidP="00750799" w:rsidR="00750799" w:rsidRPr="00E25345">
      <w:pPr>
        <w:pStyle w:val="Odlomakpopisa"/>
        <w:jc w:val="both"/>
      </w:pPr>
    </w:p>
    <w:p w:rsidRDefault="00750799" w:rsidP="00750799" w:rsidR="00750799" w:rsidRPr="00E25345">
      <w:pPr>
        <w:pStyle w:val="Odlomakpopisa"/>
        <w:numPr>
          <w:ilvl w:val="3"/>
          <w:numId w:val="26"/>
        </w:numPr>
        <w:autoSpaceDE w:val="false"/>
        <w:autoSpaceDN w:val="false"/>
        <w:adjustRightInd w:val="false"/>
        <w:ind w:left="709"/>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6.2.9.1., u kojem slučaju će se smatrati da je Dužnik u cijelosti namirio tražbinu vjerovnika FITO PROMET d.o.o., Mošćenička 15, Zagreb, OIB: 68339203084 iz točke 6.2.9.1., te se vjerovnik FITO PROMET d.o.o., Mošćenička 15, Zagreb, OIB: 68339203084 odriče potraživanja preostalog iznosa duga prema Dužniku iz točke 6.2.9.1. </w:t>
      </w:r>
    </w:p>
    <w:p w:rsidRDefault="00750799" w:rsidP="00750799" w:rsidR="00750799" w:rsidRPr="00E25345">
      <w:pPr>
        <w:pStyle w:val="Odlomakpopisa"/>
        <w:jc w:val="both"/>
      </w:pPr>
    </w:p>
    <w:p w:rsidRDefault="00750799" w:rsidP="00750799" w:rsidR="00750799" w:rsidRPr="00E25345">
      <w:pPr>
        <w:pStyle w:val="Odlomakpopisa"/>
        <w:numPr>
          <w:ilvl w:val="3"/>
          <w:numId w:val="27"/>
        </w:numPr>
        <w:autoSpaceDE w:val="false"/>
        <w:autoSpaceDN w:val="false"/>
        <w:adjustRightInd w:val="false"/>
        <w:ind w:left="709"/>
        <w:jc w:val="both"/>
      </w:pPr>
      <w:r w:rsidRPr="00E25345">
        <w:t xml:space="preserve">Iznos utvrđene tražbine vjerovnika ILLUSTRO d.o.o., Prvog maja 24, Rijeka, OIB: 94475352265 jest 2.058,77 kuna. Dužnik se obvezuje vjerovniku ILLUSTRO d.o.o., Prvog maja 24, Rijeka, OIB: 94475352265 namiriti cjelokupan iznos potraživanja, odnosno tražbinu u iznosu od 2.058,77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 </w:t>
      </w:r>
    </w:p>
    <w:p w:rsidRDefault="00750799" w:rsidP="00750799" w:rsidR="00750799" w:rsidRPr="00E25345">
      <w:pPr>
        <w:pStyle w:val="Odlomakpopisa"/>
        <w:jc w:val="both"/>
      </w:pPr>
    </w:p>
    <w:p w:rsidRDefault="00750799" w:rsidP="00750799" w:rsidR="00750799" w:rsidRPr="00E25345">
      <w:pPr>
        <w:pStyle w:val="Odlomakpopisa"/>
        <w:numPr>
          <w:ilvl w:val="3"/>
          <w:numId w:val="27"/>
        </w:numPr>
        <w:autoSpaceDE w:val="false"/>
        <w:autoSpaceDN w:val="false"/>
        <w:adjustRightInd w:val="false"/>
        <w:ind w:left="709"/>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6.2.10.1., u kojem slučaju će se smatrati da je Dužnik u cijelosti namirio tražbinu vjerovnika ILLUSTRO d.o.o., Prvog maja 24, Rijeka, OIB: 94475352265 iz točke </w:t>
      </w:r>
      <w:r w:rsidRPr="00E25345">
        <w:lastRenderedPageBreak/>
        <w:t xml:space="preserve">6.2.10.1., te se vjerovnik ILLUSTRO d.o.o., Prvog maja 24, Rijeka, OIB: 94475352265 odriče potraživanja preostalog iznosa duga prema Dužniku iz točke 6.2.10.1. </w:t>
      </w:r>
    </w:p>
    <w:p w:rsidRDefault="00750799" w:rsidP="00750799" w:rsidR="00750799" w:rsidRPr="00E25345">
      <w:pPr>
        <w:pStyle w:val="Odlomakpopisa"/>
        <w:jc w:val="both"/>
      </w:pPr>
    </w:p>
    <w:p w:rsidRDefault="00750799" w:rsidP="00750799" w:rsidR="00750799" w:rsidRPr="00E25345">
      <w:pPr>
        <w:pStyle w:val="Odlomakpopisa"/>
        <w:numPr>
          <w:ilvl w:val="3"/>
          <w:numId w:val="28"/>
        </w:numPr>
        <w:autoSpaceDE w:val="false"/>
        <w:autoSpaceDN w:val="false"/>
        <w:adjustRightInd w:val="false"/>
        <w:ind w:left="709"/>
        <w:jc w:val="both"/>
      </w:pPr>
      <w:r w:rsidRPr="00E25345">
        <w:t xml:space="preserve">Iznos utvrđene tražbine vjerovnika KTD BILAN d.o.o., Fiskovićeva 2, Orebić, OIB: 84920906210 jest 0,07 kuna koje potraživanje u cijelosti predstavlja kamatu. Vjerovnik KTD BILAN d.o.o., Fiskovićeva 2, Orebić, OIB: 84920906210 otpušta Dužniku dug po osnovi kamata utvrđen Rješenjem u iznosu od 0,07 kuna, a Dužnik izražava svoju suglasnost. </w:t>
      </w:r>
    </w:p>
    <w:p w:rsidRDefault="00750799" w:rsidP="00750799" w:rsidR="00750799" w:rsidRPr="00E25345">
      <w:pPr>
        <w:pStyle w:val="Odlomakpopisa"/>
        <w:jc w:val="both"/>
      </w:pPr>
    </w:p>
    <w:p w:rsidRDefault="00750799" w:rsidP="00750799" w:rsidR="00750799" w:rsidRPr="00E25345">
      <w:pPr>
        <w:pStyle w:val="Odlomakpopisa"/>
        <w:numPr>
          <w:ilvl w:val="3"/>
          <w:numId w:val="29"/>
        </w:numPr>
        <w:autoSpaceDE w:val="false"/>
        <w:autoSpaceDN w:val="false"/>
        <w:adjustRightInd w:val="false"/>
        <w:ind w:left="709"/>
        <w:jc w:val="both"/>
      </w:pPr>
      <w:r w:rsidRPr="00E25345">
        <w:t xml:space="preserve">Iznos utvrđene tražbine vjerovnika MESSER CROATIA PLIN d.o.o., Industrijska 1, Zaprešić, OIB: 32179081874 jest 132,49 kuna. Dužnik se obvezuje vjerovniku MESSER CROATIA PLIN d.o.o., Industrijska 1, Zaprešić, OIB: 32179081874 namiriti cjelokupan iznos potraživanja, odnosno tražbinu u iznosu od 132,49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 </w:t>
      </w:r>
    </w:p>
    <w:p w:rsidRDefault="00750799" w:rsidP="00750799" w:rsidR="00750799" w:rsidRPr="00E25345">
      <w:pPr>
        <w:pStyle w:val="Odlomakpopisa"/>
        <w:jc w:val="both"/>
      </w:pPr>
    </w:p>
    <w:p w:rsidRDefault="00750799" w:rsidP="00750799" w:rsidR="00750799" w:rsidRPr="00E25345">
      <w:pPr>
        <w:pStyle w:val="Odlomakpopisa"/>
        <w:numPr>
          <w:ilvl w:val="3"/>
          <w:numId w:val="29"/>
        </w:numPr>
        <w:autoSpaceDE w:val="false"/>
        <w:autoSpaceDN w:val="false"/>
        <w:adjustRightInd w:val="false"/>
        <w:ind w:left="709"/>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6.2.12.1., u kojem slučaju će se smatrati da je Dužnik u cijelosti namirio tražbinu vjerovnika MESSER CROATIA PLIN d.o.o., Industrijska 1, Zaprešić, OIB: 32179081874 iz točke 6.2.12.1., te se vjerovnik MESSER CROATIA PLIN d.o.o., Industrijska 1, Zaprešić, OIB: 32179081874 odriče potraživanja preostalog iznosa duga prema Dužniku iz točke 6.2.12.1. </w:t>
      </w:r>
    </w:p>
    <w:p w:rsidRDefault="00750799" w:rsidP="00750799" w:rsidR="00750799" w:rsidRPr="00E25345">
      <w:pPr>
        <w:pStyle w:val="Odlomakpopisa"/>
        <w:jc w:val="both"/>
      </w:pPr>
    </w:p>
    <w:p w:rsidRDefault="00750799" w:rsidP="00750799" w:rsidR="00750799" w:rsidRPr="00E25345">
      <w:pPr>
        <w:pStyle w:val="Odlomakpopisa"/>
        <w:numPr>
          <w:ilvl w:val="3"/>
          <w:numId w:val="30"/>
        </w:numPr>
        <w:autoSpaceDE w:val="false"/>
        <w:autoSpaceDN w:val="false"/>
        <w:adjustRightInd w:val="false"/>
        <w:ind w:left="709"/>
        <w:jc w:val="both"/>
      </w:pPr>
      <w:r w:rsidRPr="00E25345">
        <w:t xml:space="preserve">Iznos utvrđene tražbine vjerovnika MOREŠKA d.o.o., Viganj 191/1, Kučište, OIB: 07461925733 jest 875,00 kuna. Dužnik se obvezuje vjerovniku MOREŠKA d.o.o., Viganj 191/1, Kučište, OIB: 07461925733 namiriti cjelokupan iznos potraživanja, odnosno tražbinu u iznosu od 875,00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 </w:t>
      </w:r>
    </w:p>
    <w:p w:rsidRDefault="00750799" w:rsidP="00750799" w:rsidR="00750799" w:rsidRPr="00E25345">
      <w:pPr>
        <w:pStyle w:val="Odlomakpopisa"/>
        <w:jc w:val="both"/>
      </w:pPr>
    </w:p>
    <w:p w:rsidRDefault="00750799" w:rsidP="00750799" w:rsidR="00750799" w:rsidRPr="00E25345">
      <w:pPr>
        <w:pStyle w:val="Odlomakpopisa"/>
        <w:numPr>
          <w:ilvl w:val="3"/>
          <w:numId w:val="30"/>
        </w:numPr>
        <w:autoSpaceDE w:val="false"/>
        <w:autoSpaceDN w:val="false"/>
        <w:adjustRightInd w:val="false"/>
        <w:ind w:left="709"/>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6.2.13.1., u kojem slučaju će se smatrati da je Dužnik u cijelosti namirio tražbinu vjerovnika MOREŠKA d.o.o., Viganj 191/1, Kučište, OIB: 07461925733 iz točke 6.2.13.1., te se vjerovnik MOREŠKA d.o.o., Viganj 191/1, Kučište, OIB: 07461925733 odriče potraživanja preostalog iznosa duga prema Dužniku iz točke 6.2.13.1. </w:t>
      </w:r>
    </w:p>
    <w:p w:rsidRDefault="00750799" w:rsidP="00750799" w:rsidR="00750799" w:rsidRPr="00E25345">
      <w:pPr>
        <w:pStyle w:val="Odlomakpopisa"/>
        <w:jc w:val="both"/>
      </w:pPr>
    </w:p>
    <w:p w:rsidRDefault="00750799" w:rsidP="00750799" w:rsidR="00750799" w:rsidRPr="00E25345">
      <w:pPr>
        <w:pStyle w:val="Odlomakpopisa"/>
        <w:numPr>
          <w:ilvl w:val="3"/>
          <w:numId w:val="31"/>
        </w:numPr>
        <w:autoSpaceDE w:val="false"/>
        <w:autoSpaceDN w:val="false"/>
        <w:adjustRightInd w:val="false"/>
        <w:ind w:left="709"/>
        <w:jc w:val="both"/>
      </w:pPr>
      <w:r w:rsidRPr="00E25345">
        <w:t xml:space="preserve">Iznos utvrđene tražbine vjerovnika Rolland Conseils at Prestations, 5 CATUSSEA, 33500 POMEROL, Francuska jest 222.168,85 kuna. Dužnik se obvezuje vjerovniku Rolland Conseils at Prestations, 5 CATUSSEA, 33500 POMEROL, Francuska </w:t>
      </w:r>
      <w:r w:rsidRPr="00E25345">
        <w:lastRenderedPageBreak/>
        <w:t xml:space="preserve">namiriti cjelokupan iznos potraživanja, odnosno tražbinu u iznosu od 222.168,85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 </w:t>
      </w:r>
    </w:p>
    <w:p w:rsidRDefault="00750799" w:rsidP="00750799" w:rsidR="00750799" w:rsidRPr="00E25345">
      <w:pPr>
        <w:pStyle w:val="Odlomakpopisa"/>
        <w:jc w:val="both"/>
      </w:pPr>
    </w:p>
    <w:p w:rsidRDefault="00750799" w:rsidP="00750799" w:rsidR="00750799" w:rsidRPr="00E25345">
      <w:pPr>
        <w:pStyle w:val="Odlomakpopisa"/>
        <w:numPr>
          <w:ilvl w:val="3"/>
          <w:numId w:val="31"/>
        </w:numPr>
        <w:autoSpaceDE w:val="false"/>
        <w:autoSpaceDN w:val="false"/>
        <w:adjustRightInd w:val="false"/>
        <w:ind w:left="709"/>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6.2.14.1., u kojem slučaju će se smatrati da je Dužnik u cijelosti namirio tražbinu vjerovnika Rolland Conseils at Prestations, 5 CATUSSEA, 33500 POMEROL, Francuska iz točke 6.2.14.1., te se vjerovnik Rolland Conseils at Prestations, 5 CATUSSEA, 33500 POMEROL, Francuska odriče potraživanja preostalog iznosa duga prema Dužniku iz točke 6.2.14.1. </w:t>
      </w:r>
    </w:p>
    <w:p w:rsidRDefault="00750799" w:rsidP="00750799" w:rsidR="00750799" w:rsidRPr="00E25345">
      <w:pPr>
        <w:pStyle w:val="Odlomakpopisa"/>
        <w:jc w:val="both"/>
      </w:pPr>
    </w:p>
    <w:p w:rsidRDefault="00750799" w:rsidP="00750799" w:rsidR="00750799" w:rsidRPr="00E25345">
      <w:pPr>
        <w:pStyle w:val="Odlomakpopisa"/>
        <w:numPr>
          <w:ilvl w:val="3"/>
          <w:numId w:val="32"/>
        </w:numPr>
        <w:autoSpaceDE w:val="false"/>
        <w:autoSpaceDN w:val="false"/>
        <w:adjustRightInd w:val="false"/>
        <w:ind w:left="709"/>
        <w:jc w:val="both"/>
      </w:pPr>
      <w:r w:rsidRPr="00E25345">
        <w:t xml:space="preserve">Iznos utvrđene tražbine vjerovnika ROTO DINAMIC d.o.o., Samoborska Cesta 102, Zagreb, OIB: 24723122482 jest 3.408,84 kuna. Dužnik se obvezuje vjerovniku ROTO DINAMIC d.o.o., Samoborska Cesta 102, Zagreb, OIB: 24723122482 namiriti cjelokupan iznos potraživanja, odnosno tražbinu u iznosu od 3.408,84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 </w:t>
      </w:r>
    </w:p>
    <w:p w:rsidRDefault="00750799" w:rsidP="00750799" w:rsidR="00750799" w:rsidRPr="00E25345">
      <w:pPr>
        <w:pStyle w:val="Odlomakpopisa"/>
        <w:jc w:val="both"/>
      </w:pPr>
    </w:p>
    <w:p w:rsidRDefault="00750799" w:rsidP="00750799" w:rsidR="00750799" w:rsidRPr="00E25345">
      <w:pPr>
        <w:pStyle w:val="Odlomakpopisa"/>
        <w:numPr>
          <w:ilvl w:val="3"/>
          <w:numId w:val="32"/>
        </w:numPr>
        <w:autoSpaceDE w:val="false"/>
        <w:autoSpaceDN w:val="false"/>
        <w:adjustRightInd w:val="false"/>
        <w:ind w:left="709"/>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6.2.15.1., u kojem slučaju će se smatrati da je Dužnik u cijelosti namirio tražbinu vjerovnika ROTO DINAMIC d.o.o., Samoborska Cesta 102, Zagreb, OIB: 24723122482 iz točke 6.2.15.1., te se vjerovnik ROTO DINAMIC d.o.o., Samoborska Cesta 102, Zagreb, OIB: 24723122482 odriče potraživanja preostalog iznosa duga prema Dužniku iz točke 6.2.15.1. </w:t>
      </w:r>
    </w:p>
    <w:p w:rsidRDefault="00750799" w:rsidP="00750799" w:rsidR="00750799" w:rsidRPr="00E25345">
      <w:pPr>
        <w:pStyle w:val="Odlomakpopisa"/>
        <w:jc w:val="both"/>
      </w:pPr>
    </w:p>
    <w:p w:rsidRDefault="00750799" w:rsidP="00750799" w:rsidR="00750799" w:rsidRPr="00E25345">
      <w:pPr>
        <w:pStyle w:val="Odlomakpopisa"/>
        <w:numPr>
          <w:ilvl w:val="3"/>
          <w:numId w:val="33"/>
        </w:numPr>
        <w:autoSpaceDE w:val="false"/>
        <w:autoSpaceDN w:val="false"/>
        <w:adjustRightInd w:val="false"/>
        <w:ind w:left="709"/>
        <w:jc w:val="both"/>
      </w:pPr>
      <w:r w:rsidRPr="00E25345">
        <w:t xml:space="preserve">Iznos utvrđene tražbine vjerovnika RWE ENERGIJA d.o.o., Capraška ulica 6, Zagreb, OIB: 81103558092 jest 6.160,14 kuna. Dužnik se obvezuje vjerovniku RWE ENERGIJA d.o.o., Capraška ulica 6, Zagreb, OIB: 81103558092 namiriti cjelokupan iznos potraživanja, odnosno tražbinu u iznosu od 6.160,14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 </w:t>
      </w:r>
    </w:p>
    <w:p w:rsidRDefault="00750799" w:rsidP="00750799" w:rsidR="00750799" w:rsidRPr="00E25345">
      <w:pPr>
        <w:pStyle w:val="Odlomakpopisa"/>
        <w:jc w:val="both"/>
      </w:pPr>
    </w:p>
    <w:p w:rsidRDefault="00750799" w:rsidP="00750799" w:rsidR="00750799" w:rsidRPr="00E25345">
      <w:pPr>
        <w:pStyle w:val="Odlomakpopisa"/>
        <w:numPr>
          <w:ilvl w:val="3"/>
          <w:numId w:val="33"/>
        </w:numPr>
        <w:autoSpaceDE w:val="false"/>
        <w:autoSpaceDN w:val="false"/>
        <w:adjustRightInd w:val="false"/>
        <w:ind w:left="709"/>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6.2.16.1., u kojem slučaju će se smatrati da je Dužnik u cijelosti namirio tražbinu vjerovnika RWE ENERGIJA d.o.o., Capraška ulica 6, Zagreb, OIB: 81103558092 iz točke 6.2.16.1., te se vjerovnik RWE ENERGIJA d.o.o., Capraška ulica 6, Zagreb, </w:t>
      </w:r>
      <w:r w:rsidRPr="00E25345">
        <w:lastRenderedPageBreak/>
        <w:t xml:space="preserve">OIB: 81103558092 odriče potraživanja preostalog iznosa duga prema Dužniku iz točke 6.2.16.1. </w:t>
      </w:r>
    </w:p>
    <w:p w:rsidRDefault="00750799" w:rsidP="00750799" w:rsidR="00750799" w:rsidRPr="00E25345">
      <w:pPr>
        <w:pStyle w:val="Odlomakpopisa"/>
        <w:jc w:val="both"/>
      </w:pPr>
    </w:p>
    <w:p w:rsidRDefault="00750799" w:rsidP="00750799" w:rsidR="00750799" w:rsidRPr="00E25345">
      <w:pPr>
        <w:pStyle w:val="Odlomakpopisa"/>
        <w:numPr>
          <w:ilvl w:val="3"/>
          <w:numId w:val="34"/>
        </w:numPr>
        <w:autoSpaceDE w:val="false"/>
        <w:autoSpaceDN w:val="false"/>
        <w:adjustRightInd w:val="false"/>
        <w:ind w:left="709"/>
        <w:jc w:val="both"/>
      </w:pPr>
      <w:r w:rsidRPr="00E25345">
        <w:t>Iznos utvrđene tražbine vjerovnika SENSE SAVJETOVANJE d.o.o., Frane Petrića 4, Zagreb, OIB: 88407675650 jest 97.831,23 kuna, od čega iznos od 95.512,58 kuna čini glavnicu potraživanja, a iznos od 2.318,65 kuna potraživanje po osnovi kamata. Dužnik se obvezuje vjerovniku SENSE SAVJETOVANJE d.o.o., Frane Petrića 4, Zagreb, OIB: 88407675650 namiriti glavnicu potraživanja, odnosno tražbinu u iznosu od 95.512,58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 Vjerovnik SENSE SAVJETOVANJE d.o.o., Frane Petrića 4, Zagreb, OIB: 88407675650 otpušta Dužniku dug po osnovi kamata utvrđen Rješenjem u iznosu od 2.318,65 kuna, a Dužnik izražava svoju suglasnost.</w:t>
      </w:r>
    </w:p>
    <w:p w:rsidRDefault="00750799" w:rsidP="00750799" w:rsidR="00750799" w:rsidRPr="00E25345">
      <w:pPr>
        <w:pStyle w:val="Odlomakpopisa"/>
        <w:jc w:val="both"/>
      </w:pPr>
    </w:p>
    <w:p w:rsidRDefault="00750799" w:rsidP="00750799" w:rsidR="00750799" w:rsidRPr="00E25345">
      <w:pPr>
        <w:pStyle w:val="Odlomakpopisa"/>
        <w:numPr>
          <w:ilvl w:val="3"/>
          <w:numId w:val="34"/>
        </w:numPr>
        <w:autoSpaceDE w:val="false"/>
        <w:autoSpaceDN w:val="false"/>
        <w:adjustRightInd w:val="false"/>
        <w:ind w:left="709"/>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6.2.17.1., u kojem slučaju će se smatrati da je Dužnik u cijelosti namirio tražbinu vjerovnika SENSE SAVJETOVANJE d.o.o., Frane Petrića 4, Zagreb, OIB: 88407675650 iz točke 6.2.17.1., te se vjerovnik SENSE SAVJETOVANJE d.o.o., Frane Petrića 4, Zagreb, OIB: 88407675650 odriče potraživanja preostalog iznosa duga prema Dužniku iz točke 6.2.17.1. </w:t>
      </w:r>
    </w:p>
    <w:p w:rsidRDefault="00750799" w:rsidP="00750799" w:rsidR="00750799" w:rsidRPr="00E25345">
      <w:pPr>
        <w:pStyle w:val="Odlomakpopisa"/>
        <w:jc w:val="both"/>
      </w:pPr>
    </w:p>
    <w:p w:rsidRDefault="00750799" w:rsidP="00750799" w:rsidR="00750799" w:rsidRPr="00E25345">
      <w:pPr>
        <w:pStyle w:val="Odlomakpopisa"/>
        <w:numPr>
          <w:ilvl w:val="3"/>
          <w:numId w:val="35"/>
        </w:numPr>
        <w:autoSpaceDE w:val="false"/>
        <w:autoSpaceDN w:val="false"/>
        <w:adjustRightInd w:val="false"/>
        <w:ind w:left="709"/>
        <w:jc w:val="both"/>
      </w:pPr>
      <w:r w:rsidRPr="00E25345">
        <w:t xml:space="preserve">Iznos utvrđene tražbine vjerovnika VIPnet d.o.o., Vrtni put 1, Zagreb, OIB: 29524210204 jest 1.497,87 kuna. Dužnik se obvezuje vjerovniku VIPnet d.o.o., Vrtni put 1, Zagreb, OIB: 29524210204 namiriti cjelokupan iznos potraživanja, odnosno tražbinu u iznosu od 1.497,87 kuna kroz 24 (dvadeset četiri) jednake polugodišnje rate koje dospijevaju 15. u mjesecu siječnju i 15. u mjesecu srpnju odnosne godine, pri čemu prva rata dospijeva najranije protekom roka od 24 (dvadeset četiri) mjeseca od dana pravomoćnosti rješenja kojim se odobrava sklapanje Nagodbe, bez kamate. </w:t>
      </w:r>
    </w:p>
    <w:p w:rsidRDefault="00750799" w:rsidP="00750799" w:rsidR="00750799" w:rsidRPr="00E25345">
      <w:pPr>
        <w:pStyle w:val="Odlomakpopisa"/>
        <w:jc w:val="both"/>
      </w:pPr>
    </w:p>
    <w:p w:rsidRDefault="00750799" w:rsidP="00750799" w:rsidR="00750799" w:rsidRPr="00E25345">
      <w:pPr>
        <w:pStyle w:val="Odlomakpopisa"/>
        <w:numPr>
          <w:ilvl w:val="3"/>
          <w:numId w:val="35"/>
        </w:numPr>
        <w:autoSpaceDE w:val="false"/>
        <w:autoSpaceDN w:val="false"/>
        <w:adjustRightInd w:val="false"/>
        <w:ind w:left="709"/>
        <w:jc w:val="both"/>
      </w:pPr>
      <w:r w:rsidRPr="00E25345">
        <w:t xml:space="preserve">Ugovorne strane su suglasne kako je Dužnik ovlašten, u svakom trenutku nakon dana pravomoćnosti rješenja kojim se odobrava sklapanje Nagodbe, pa do isteka roka od 8 godina od dana pravomoćnosti rješenja kojim se odobrava sklapanje Nagodbe, jednokratno platiti 40% (četrdeset posto) u tom trenutku neotplaćene glavnice iz točke 6.2.18.1., u kojem slučaju će se smatrati da je Dužnik u cijelosti namirio tražbinu vjerovnika VIPnet d.o.o., Vrtni put 1, Zagreb, OIB: 29524210204 iz točke 6.2.18.1., te se vjerovnik VIPnet d.o.o., Vrtni put 1, Zagreb, OIB: 29524210204 odriče potraživanja preostalog iznosa duga prema Dužniku iz točke 6.2.18.1. </w:t>
      </w:r>
    </w:p>
    <w:p w:rsidRDefault="00750799" w:rsidP="00750799" w:rsidR="00750799" w:rsidRPr="00E25345">
      <w:pPr>
        <w:pStyle w:val="Odlomakpopisa"/>
        <w:jc w:val="both"/>
      </w:pPr>
    </w:p>
    <w:p w:rsidRDefault="00750799" w:rsidP="00750799" w:rsidR="00750799" w:rsidRPr="00E25345">
      <w:pPr>
        <w:pStyle w:val="Odlomakpopisa"/>
        <w:jc w:val="both"/>
      </w:pPr>
    </w:p>
    <w:p w:rsidRDefault="00750799" w:rsidP="00750799" w:rsidR="00750799" w:rsidRPr="00E25345">
      <w:pPr>
        <w:jc w:val="center"/>
        <w:rPr>
          <w:u w:val="single"/>
        </w:rPr>
      </w:pPr>
      <w:r w:rsidRPr="00E25345">
        <w:rPr>
          <w:u w:val="single"/>
        </w:rPr>
        <w:t>Članak 7.</w:t>
      </w:r>
    </w:p>
    <w:p w:rsidRDefault="00750799" w:rsidP="00750799" w:rsidR="00750799" w:rsidRPr="00E25345">
      <w:pPr>
        <w:jc w:val="center"/>
        <w:rPr>
          <w:u w:val="single"/>
        </w:rPr>
      </w:pPr>
      <w:bookmarkStart w:name="_DV_M119" w:id="27"/>
      <w:bookmarkEnd w:id="27"/>
      <w:r w:rsidRPr="00E25345">
        <w:rPr>
          <w:u w:val="single"/>
        </w:rPr>
        <w:t>Namirenje tražbina po osnovi jamstava</w:t>
      </w:r>
    </w:p>
    <w:p w:rsidRDefault="00750799" w:rsidP="00750799" w:rsidR="00750799" w:rsidRPr="00E25345">
      <w:pPr>
        <w:pStyle w:val="Odlomakpopisa"/>
        <w:ind w:left="360"/>
        <w:rPr>
          <w:u w:val="single"/>
        </w:rPr>
      </w:pPr>
    </w:p>
    <w:p w:rsidRDefault="00750799" w:rsidP="00750799" w:rsidR="00750799" w:rsidRPr="00E25345">
      <w:pPr>
        <w:pStyle w:val="Odlomakpopisa"/>
        <w:numPr>
          <w:ilvl w:val="1"/>
          <w:numId w:val="36"/>
        </w:numPr>
        <w:autoSpaceDE w:val="false"/>
        <w:autoSpaceDN w:val="false"/>
        <w:adjustRightInd w:val="false"/>
        <w:ind w:hanging="709" w:left="709"/>
        <w:jc w:val="both"/>
      </w:pPr>
      <w:bookmarkStart w:name="_DV_M120" w:id="28"/>
      <w:bookmarkEnd w:id="28"/>
      <w:r w:rsidRPr="00E25345">
        <w:t>Dužnik se obvezuje isplatiti dug po osnovi jamstava na sljedeći način:</w:t>
      </w:r>
    </w:p>
    <w:p w:rsidRDefault="00750799" w:rsidP="00750799" w:rsidR="00750799" w:rsidRPr="00E25345">
      <w:pPr>
        <w:rPr>
          <w:u w:val="single"/>
        </w:rPr>
      </w:pPr>
    </w:p>
    <w:p w:rsidRDefault="00750799" w:rsidP="00750799" w:rsidR="00750799" w:rsidRPr="00E25345">
      <w:pPr>
        <w:pStyle w:val="Odlomakpopisa"/>
        <w:numPr>
          <w:ilvl w:val="1"/>
          <w:numId w:val="37"/>
        </w:numPr>
        <w:autoSpaceDE w:val="false"/>
        <w:autoSpaceDN w:val="false"/>
        <w:adjustRightInd w:val="false"/>
        <w:ind w:hanging="709" w:left="709"/>
        <w:jc w:val="both"/>
      </w:pPr>
      <w:bookmarkStart w:name="_DV_M121" w:id="29"/>
      <w:bookmarkEnd w:id="29"/>
      <w:r w:rsidRPr="00E25345">
        <w:t xml:space="preserve">Ugovorne strane suglasno utvrđuju da vjerovnik Ernest Tolj, Gramača 2R, Zagreb, OIB: 87682307906, s osnove danog jamstva, ima prema Dužniku nedospjelo </w:t>
      </w:r>
      <w:r w:rsidRPr="00E25345">
        <w:lastRenderedPageBreak/>
        <w:t>potraživanje od 39.763.170,17 kuna za koje će imati regresno pravo prema Dužniku u slučaju ispunjenja obveze umjesto Dužnika. U slučaju ispunjenja obveze umjesto Dužnika, Dužnik se obvezuje vjerovniku Ernest Tolj, Gramača 2R, Zagreb, OIB: 87682307906 namiriti najviše 40% iznosa plaćenog umjesto Dužnika, ali ne više od iznosa od 15.905.268,07 kuna kroz 24 polugodišnje rate, bez kamate, koje dospijevaju 15. u mjesecu srpnju i siječnju odnosne godine, pri čemu prva rata dospijeva najranije protekom roka od 24 mjeseca od dana plaćanja umjesto Dužnika, ali ne ranije od 24 mjeseca od dana pravomoćnosti rješenja kojim se odobrava sklapanje Nagodbe, bez kamate. Vjerovnik Ernest Tolj, Gramača 2R, Zagreb, OIB: 87682307906 otpušta Dužniku dug utvrđen Rješenjem preko iznosa navedenog u prethodnoj rečenici, a Dužnik izražava svoju suglasnost.</w:t>
      </w:r>
    </w:p>
    <w:p w:rsidRDefault="00750799" w:rsidP="00750799" w:rsidR="00750799" w:rsidRPr="00E25345">
      <w:pPr>
        <w:tabs>
          <w:tab w:pos="3589" w:val="left"/>
        </w:tabs>
        <w:jc w:val="both"/>
        <w:rPr>
          <w:highlight w:val="yellow"/>
        </w:rPr>
      </w:pPr>
    </w:p>
    <w:p w:rsidRDefault="00750799" w:rsidP="00750799" w:rsidR="00750799" w:rsidRPr="00E25345">
      <w:pPr>
        <w:pStyle w:val="Odlomakpopisa"/>
        <w:numPr>
          <w:ilvl w:val="1"/>
          <w:numId w:val="37"/>
        </w:numPr>
        <w:autoSpaceDE w:val="false"/>
        <w:autoSpaceDN w:val="false"/>
        <w:adjustRightInd w:val="false"/>
        <w:ind w:hanging="709" w:left="709"/>
        <w:jc w:val="both"/>
      </w:pPr>
      <w:r w:rsidRPr="00E25345">
        <w:t>Ugovorne strane suglasno utvrđuju da vjerovnik EUROCABLE GROUP d.d., Ilica 1A, Zagreb, OIB: 02929804264, s osnove danog jamstva, ima prema Dužniku nedospjelo potraživanje od 6.741.679,08 kuna za koje će imati regresno pravo prema Dužniku u slučaju ispunjenja obveze umjesto Dužnika. U slučaju ispunjenja obveze umjesto Dužnika, Dužnik se obvezuje vjerovniku EUROCABLE GROUP d.d., Ilica 1A, Zagreb, OIB: 02929804264 namiriti najviše 40% iznosa plaćenog umjesto Dužnika, ali ne više od iznosa od 2.696.671,63 kuna kroz 24 polugodišnje rate, bez kamate, koje dospijevaju 15. u mjesecu srpnju i siječnju odnosne godine, pri čemu prva rata dospijeva najranije protekom roka od 24 mjeseca od dana plaćanja umjesto Dužnika, ali ne ranije od 24 mjeseca od dana pravomoćnosti rješenja kojim se odobrava sklapanje Nagodbe, bez kamate. Vjerovnik EUROCABLE GROUP d.d., Ilica 1A, Zagreb, OIB: 02929804264 otpušta Dužniku dug utvrđen Rješenjem preko iznosa navedenog u prethodnoj rečenici, a Dužnik izražava svoju suglasnost.</w:t>
      </w:r>
    </w:p>
    <w:p w:rsidRDefault="00750799" w:rsidP="00750799" w:rsidR="00750799" w:rsidRPr="00E25345">
      <w:pPr>
        <w:pStyle w:val="Odlomakpopisa"/>
        <w:ind w:left="709"/>
        <w:jc w:val="both"/>
        <w:rPr>
          <w:highlight w:val="yellow"/>
        </w:rPr>
      </w:pPr>
    </w:p>
    <w:p w:rsidRDefault="00750799" w:rsidP="00750799" w:rsidR="00750799" w:rsidRPr="00E25345">
      <w:pPr>
        <w:pStyle w:val="Odlomakpopisa"/>
        <w:numPr>
          <w:ilvl w:val="1"/>
          <w:numId w:val="37"/>
        </w:numPr>
        <w:autoSpaceDE w:val="false"/>
        <w:autoSpaceDN w:val="false"/>
        <w:adjustRightInd w:val="false"/>
        <w:ind w:hanging="709" w:left="709"/>
        <w:jc w:val="both"/>
      </w:pPr>
      <w:r w:rsidRPr="00E25345">
        <w:t>Ugovorne strane suglasno utvrđuju da vjerovnik RAFAEL MARIĆ, Brnaze 261, Sinj, OIB: 81673485530, s osnove danog jamstva, ima prema Dužniku nedospjelo potraživanje od 39.763.170,17 kuna za koje će imati regresno pravo prema Dužniku u slučaju ispunjenja obveze umjesto Dužnika. U slučaju ispunjenja obveze umjesto Dužnika, Dužnik se obvezuje vjerovniku RAFAEL MARIĆ, Brnaze 261, Sinj, OIB: 81673485530namiriti najviše 40% iznosa plaćenog umjesto Dužnika, ali ne više od iznosa od 15.905.268,07 kuna kroz 24 polugodišnje rate, bez kamate, koje dospijevaju 15. u mjesecu srpnju i siječnju odnosne godine, pri čemu prva rata dospijeva najranije protekom roka od 24 mjeseca od dana plaćanja umjesto Dužnika, ali ne ranije od 24 mjeseca od dana pravomoćnosti rješenja kojim se odobrava sklapanje Nagodbe, bez kamate. Vjerovnik RAFAEL MARIĆ, Brnaze 261, Sinj, OIB: 81673485530 otpušta Dužniku dug utvrđen Rješenjem preko iznosa navedenog u prethodnoj rečenici, a Dužnik izražava svoju suglasnost.</w:t>
      </w:r>
    </w:p>
    <w:p w:rsidRDefault="00750799" w:rsidP="00750799" w:rsidR="00750799" w:rsidRPr="00E25345">
      <w:pPr>
        <w:pStyle w:val="Odlomakpopisa"/>
        <w:ind w:left="709"/>
        <w:jc w:val="both"/>
        <w:rPr>
          <w:highlight w:val="yellow"/>
        </w:rPr>
      </w:pPr>
    </w:p>
    <w:p w:rsidRDefault="00750799" w:rsidP="00750799" w:rsidR="00750799" w:rsidRPr="00E25345">
      <w:pPr>
        <w:pStyle w:val="Odlomakpopisa"/>
        <w:numPr>
          <w:ilvl w:val="1"/>
          <w:numId w:val="37"/>
        </w:numPr>
        <w:autoSpaceDE w:val="false"/>
        <w:autoSpaceDN w:val="false"/>
        <w:adjustRightInd w:val="false"/>
        <w:ind w:hanging="709" w:left="709"/>
        <w:jc w:val="both"/>
      </w:pPr>
      <w:r w:rsidRPr="00E25345">
        <w:t xml:space="preserve">Ugovorne strane suglasno utvrđuju da vjerovnik R.M. NEKRETNINE d.o.o., Ilica 1A, Zagreb, OIB: 17318366827, s osnove danog jamstva, ima prema Dužniku nedospjelo potraživanje od 39.763.170,17 kuna za koje će imati regresno pravo prema Dužniku u slučaju ispunjenja obveze umjesto Dužnika. U slučaju ispunjenja obveze umjesto Dužnika, Dužnik se obvezuje vjerovniku R.M. NEKRETNINE d.o.o., Ilica 1A, Zagreb, OIB: 17318366827 namiriti najviše 40% iznosa plaćenog umjesto Dužnika, ali ne više od iznosa od 15.905.268,07 kuna kroz 24 polugodišnje rate, bez kamate, koje dospijevaju 15. u mjesecu srpnju i siječnju odnosne godine, pri čemu prva rata dospijeva najranije protekom roka od 24 mjeseca od dana plaćanja umjesto Dužnika, ali ne ranije od 24 mjeseca od dana pravomoćnosti rješenja kojim se odobrava sklapanje Nagodbe, bez kamate. Vjerovnik R.M. NEKRETNINE d.o.o., Ilica 1A, </w:t>
      </w:r>
      <w:r w:rsidRPr="00E25345">
        <w:lastRenderedPageBreak/>
        <w:t>Zagreb, OIB: 17318366827 otpušta Dužniku dug utvrđen Rješenjem preko iznosa navedenog u prethodnoj rečenici, a Dužnik izražava svoju suglasnost.</w:t>
      </w:r>
    </w:p>
    <w:p w:rsidRDefault="00750799" w:rsidP="00750799" w:rsidR="00750799" w:rsidRPr="00E25345">
      <w:pPr>
        <w:pStyle w:val="Odlomakpopisa"/>
        <w:ind w:left="709"/>
        <w:jc w:val="both"/>
        <w:rPr>
          <w:highlight w:val="yellow"/>
        </w:rPr>
      </w:pPr>
    </w:p>
    <w:p w:rsidRDefault="007568D8" w:rsidP="00224B33" w:rsidR="007568D8" w:rsidRPr="00E25345">
      <w:pPr>
        <w:jc w:val="both"/>
      </w:pPr>
      <w:bookmarkStart w:name="_DV_M149" w:id="30"/>
      <w:bookmarkEnd w:id="30"/>
    </w:p>
    <w:p w:rsidRDefault="0029792B" w:rsidP="0029792B" w:rsidR="0029792B" w:rsidRPr="00E25345">
      <w:pPr>
        <w:widowControl w:val="false"/>
        <w:spacing w:after="80"/>
        <w:jc w:val="both"/>
      </w:pPr>
      <w:r w:rsidRPr="00E25345">
        <w:t xml:space="preserve">Nakon pročitanog zapisnika o predstečajnoj nagodbi stranke potpisuju zapisnik. Temeljem čl. </w:t>
      </w:r>
      <w:smartTag w:element="metricconverter" w:uri="urn:schemas-microsoft-com:office:smarttags">
        <w:smartTagPr>
          <w:attr w:val="66. st" w:name="ProductID"/>
        </w:smartTagPr>
        <w:r w:rsidRPr="00E25345">
          <w:t>66. st</w:t>
        </w:r>
      </w:smartTag>
      <w:r w:rsidRPr="00E25345">
        <w:t>. 11. Zakona o financijskom poslovanju i predstečajnoj nagodbi, predstečajna nagodba je sklopljena kada je potpišu dužnik i vjerovnici čije tražbine čine potrebnu većinu.</w:t>
      </w:r>
    </w:p>
    <w:p w:rsidRDefault="0029792B" w:rsidP="0029792B" w:rsidR="0029792B" w:rsidRPr="00E25345">
      <w:pPr>
        <w:jc w:val="both"/>
      </w:pPr>
    </w:p>
    <w:p w:rsidRDefault="007568D8" w:rsidP="007568D8" w:rsidR="007568D8" w:rsidRPr="00E25345">
      <w:pPr>
        <w:widowControl w:val="false"/>
        <w:spacing w:after="80"/>
        <w:jc w:val="both"/>
      </w:pPr>
      <w:r w:rsidRPr="00E25345">
        <w:t>Predstečajna nagodba ima snagu ovršne isprave za sve vjerovnike čije su tražbine utvrđene.</w:t>
      </w:r>
    </w:p>
    <w:p w:rsidRDefault="007568D8" w:rsidP="007568D8" w:rsidR="007568D8" w:rsidRPr="00E25345">
      <w:pPr>
        <w:widowControl w:val="false"/>
        <w:spacing w:after="80"/>
        <w:jc w:val="both"/>
      </w:pPr>
      <w:r w:rsidRPr="00E25345">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Default="007568D8" w:rsidP="007568D8" w:rsidR="007568D8" w:rsidRPr="00E25345">
      <w:pPr>
        <w:widowControl w:val="false"/>
        <w:spacing w:after="80"/>
        <w:jc w:val="both"/>
      </w:pPr>
      <w:r w:rsidRPr="00E25345">
        <w:t>Predstečajna nagodba može se pobijati tužbom pod istim pretpostavkama koje su propisane za pobijanje sudske nagodbe.</w:t>
      </w:r>
    </w:p>
    <w:p w:rsidRDefault="007568D8" w:rsidP="007568D8" w:rsidR="007568D8" w:rsidRPr="00E25345">
      <w:pPr>
        <w:jc w:val="both"/>
      </w:pPr>
    </w:p>
    <w:p w:rsidRDefault="004B4ED8" w:rsidP="004B4ED8" w:rsidR="004B4ED8" w:rsidRPr="00E25345"/>
    <w:p w:rsidRDefault="00BC401B" w:rsidP="000171A3" w:rsidR="004B4ED8" w:rsidRPr="00E25345">
      <w:pPr>
        <w:jc w:val="center"/>
      </w:pPr>
      <w:r w:rsidRPr="00E25345">
        <w:t xml:space="preserve">Dovršeno u </w:t>
      </w:r>
      <w:r w:rsidR="00AE4548" w:rsidRPr="00E25345">
        <w:t>1</w:t>
      </w:r>
      <w:r w:rsidR="00036F12">
        <w:t>0,3</w:t>
      </w:r>
      <w:r w:rsidR="00AE4548" w:rsidRPr="00E25345">
        <w:t>0</w:t>
      </w:r>
      <w:r w:rsidR="004B4ED8" w:rsidRPr="00E25345">
        <w:t xml:space="preserve"> sati.</w:t>
      </w:r>
    </w:p>
    <w:p w:rsidRDefault="004B4ED8" w:rsidP="004B4ED8" w:rsidR="004B4ED8" w:rsidRPr="00E25345"/>
    <w:p w:rsidRDefault="004B4ED8" w:rsidP="00224B33" w:rsidR="004B4ED8" w:rsidRPr="00E25345">
      <w:pPr>
        <w:jc w:val="center"/>
      </w:pPr>
      <w:r w:rsidRPr="00E25345">
        <w:t>SUDAC</w:t>
      </w:r>
    </w:p>
    <w:p w:rsidRDefault="00036F12" w:rsidP="004B4ED8" w:rsidR="004B4ED8">
      <w:r>
        <w:tab/>
      </w:r>
      <w:r>
        <w:tab/>
      </w:r>
      <w:r>
        <w:tab/>
      </w:r>
      <w:r>
        <w:tab/>
      </w:r>
      <w:r>
        <w:tab/>
        <w:t>Nikolina Dorić Hadžisejdić</w:t>
      </w:r>
    </w:p>
    <w:p w:rsidRDefault="00036F12" w:rsidP="004B4ED8" w:rsidR="00036F12" w:rsidRPr="00E25345"/>
    <w:p w:rsidRDefault="004B4ED8" w:rsidP="004B4ED8" w:rsidR="004B4ED8" w:rsidRPr="00E25345"/>
    <w:p w:rsidRDefault="00A2094F" w:rsidP="00A2094F" w:rsidR="004B4ED8" w:rsidRPr="00E25345">
      <w:pPr>
        <w:jc w:val="center"/>
      </w:pPr>
      <w:r w:rsidRPr="00E25345">
        <w:t xml:space="preserve">   </w:t>
      </w:r>
      <w:r w:rsidR="004B4ED8" w:rsidRPr="00E25345">
        <w:t>ZAPISNIČAR</w:t>
      </w:r>
    </w:p>
    <w:p w:rsidRDefault="00036F12" w:rsidP="004B4ED8" w:rsidR="004B4ED8" w:rsidRPr="00E25345">
      <w:r>
        <w:tab/>
      </w:r>
      <w:r>
        <w:tab/>
      </w:r>
      <w:r>
        <w:tab/>
      </w:r>
      <w:r>
        <w:tab/>
      </w:r>
      <w:r>
        <w:tab/>
        <w:t xml:space="preserve">     Karmela Dolenc</w:t>
      </w:r>
    </w:p>
    <w:p w:rsidRDefault="007568D8" w:rsidP="007568D8" w:rsidR="007568D8" w:rsidRPr="00E25345"/>
    <w:p w:rsidRDefault="007568D8" w:rsidP="007568D8" w:rsidR="007568D8" w:rsidRPr="00E25345"/>
    <w:p w:rsidRDefault="007568D8" w:rsidP="007568D8" w:rsidR="007568D8" w:rsidRPr="00E25345"/>
    <w:p w:rsidRDefault="004B4ED8" w:rsidP="007568D8" w:rsidR="004B4ED8" w:rsidRPr="00E25345">
      <w:r w:rsidRPr="00E25345">
        <w:t>DUŽNIK</w:t>
      </w:r>
    </w:p>
    <w:p w:rsidRDefault="004B4ED8" w:rsidP="004B4ED8" w:rsidR="004B4ED8" w:rsidRPr="00E25345"/>
    <w:p w:rsidRDefault="007568D8" w:rsidP="004B4ED8" w:rsidR="007568D8" w:rsidRPr="00E25345">
      <w:r w:rsidRPr="00E25345">
        <w:t>__________________________________________________________________</w:t>
      </w:r>
    </w:p>
    <w:p w:rsidRDefault="007568D8" w:rsidP="004B4ED8" w:rsidR="007568D8" w:rsidRPr="00E25345"/>
    <w:p w:rsidRDefault="004B4ED8" w:rsidP="004B4ED8" w:rsidR="004B4ED8" w:rsidRPr="00E25345">
      <w:r w:rsidRPr="00E25345">
        <w:t>VJEROVNICI:</w:t>
      </w:r>
    </w:p>
    <w:p w:rsidRDefault="004B4ED8" w:rsidP="004B4ED8" w:rsidR="004B4ED8" w:rsidRPr="00E25345"/>
    <w:p w:rsidRDefault="004B4ED8" w:rsidP="004B4ED8" w:rsidR="004B4ED8" w:rsidRPr="00E25345"/>
    <w:p w:rsidRDefault="00B31FA4" w:rsidP="004B4ED8" w:rsidR="00B31FA4" w:rsidRPr="00E25345"/>
    <w:p w:rsidRDefault="007568D8" w:rsidP="007568D8" w:rsidR="007568D8" w:rsidRPr="00E25345">
      <w:pPr>
        <w:jc w:val="both"/>
      </w:pPr>
    </w:p>
    <w:p w:rsidRDefault="007568D8" w:rsidP="007568D8" w:rsidR="007568D8" w:rsidRPr="00E25345">
      <w:pPr>
        <w:jc w:val="both"/>
      </w:pPr>
    </w:p>
    <w:p w:rsidRDefault="007568D8" w:rsidP="007568D8" w:rsidR="007568D8">
      <w:pPr>
        <w:jc w:val="both"/>
      </w:pPr>
      <w:r w:rsidRPr="00E25345">
        <w:t xml:space="preserve">Croatia osiguranje d.d., Zagreb </w:t>
      </w:r>
    </w:p>
    <w:p w:rsidRDefault="00036F12" w:rsidP="007568D8" w:rsidR="00036F12" w:rsidRPr="00E25345">
      <w:pPr>
        <w:jc w:val="both"/>
      </w:pPr>
    </w:p>
    <w:p w:rsidRDefault="007568D8" w:rsidP="007568D8" w:rsidR="007568D8" w:rsidRPr="00E25345">
      <w:pPr>
        <w:jc w:val="both"/>
      </w:pPr>
      <w:r w:rsidRPr="00E25345">
        <w:t>_______________________________________________________________</w:t>
      </w:r>
    </w:p>
    <w:p w:rsidRDefault="007568D8" w:rsidP="007568D8" w:rsidR="007568D8" w:rsidRPr="00E25345">
      <w:pPr>
        <w:pStyle w:val="Odlomakpopisa"/>
        <w:jc w:val="both"/>
      </w:pPr>
    </w:p>
    <w:p w:rsidRDefault="007568D8" w:rsidP="007568D8" w:rsidR="007568D8" w:rsidRPr="00E25345">
      <w:pPr>
        <w:jc w:val="both"/>
      </w:pPr>
    </w:p>
    <w:p w:rsidRDefault="007568D8" w:rsidP="007568D8" w:rsidR="007568D8">
      <w:pPr>
        <w:jc w:val="both"/>
      </w:pPr>
      <w:r w:rsidRPr="00E25345">
        <w:t xml:space="preserve">Ernest Tolj, Zagreb </w:t>
      </w:r>
    </w:p>
    <w:p w:rsidRDefault="00036F12" w:rsidP="007568D8" w:rsidR="00036F12" w:rsidRPr="00E25345">
      <w:pPr>
        <w:jc w:val="both"/>
      </w:pPr>
    </w:p>
    <w:p w:rsidRDefault="007568D8" w:rsidP="007568D8" w:rsidR="007568D8" w:rsidRPr="00E25345">
      <w:pPr>
        <w:jc w:val="both"/>
      </w:pPr>
      <w:r w:rsidRPr="00E25345">
        <w:t>_______________________________________________________________</w:t>
      </w:r>
    </w:p>
    <w:p w:rsidRDefault="007568D8" w:rsidP="007568D8" w:rsidR="007568D8" w:rsidRPr="00E25345">
      <w:pPr>
        <w:jc w:val="both"/>
      </w:pPr>
    </w:p>
    <w:p w:rsidRDefault="007568D8" w:rsidP="007568D8" w:rsidR="007568D8" w:rsidRPr="00E25345">
      <w:pPr>
        <w:jc w:val="both"/>
      </w:pPr>
    </w:p>
    <w:p w:rsidRDefault="007568D8" w:rsidP="007568D8" w:rsidR="007568D8">
      <w:pPr>
        <w:jc w:val="both"/>
      </w:pPr>
      <w:r w:rsidRPr="00E25345">
        <w:t xml:space="preserve">Eurocable group d.d., Zagreb </w:t>
      </w:r>
    </w:p>
    <w:p w:rsidRDefault="00036F12" w:rsidP="007568D8" w:rsidR="00036F12" w:rsidRPr="00E25345">
      <w:pPr>
        <w:jc w:val="both"/>
      </w:pPr>
    </w:p>
    <w:p w:rsidRDefault="007568D8" w:rsidP="007568D8" w:rsidR="007568D8" w:rsidRPr="00E25345">
      <w:pPr>
        <w:jc w:val="both"/>
      </w:pPr>
      <w:r w:rsidRPr="00E25345">
        <w:lastRenderedPageBreak/>
        <w:t>________________________________________________________________</w:t>
      </w:r>
    </w:p>
    <w:p w:rsidRDefault="007568D8" w:rsidP="007568D8" w:rsidR="007568D8" w:rsidRPr="00E25345">
      <w:pPr>
        <w:jc w:val="both"/>
      </w:pPr>
    </w:p>
    <w:p w:rsidRDefault="007568D8" w:rsidP="007568D8" w:rsidR="007568D8" w:rsidRPr="00E25345">
      <w:pPr>
        <w:jc w:val="both"/>
      </w:pPr>
    </w:p>
    <w:p w:rsidRDefault="007568D8" w:rsidP="007568D8" w:rsidR="007568D8">
      <w:pPr>
        <w:jc w:val="both"/>
      </w:pPr>
      <w:r w:rsidRPr="00E25345">
        <w:t xml:space="preserve">Nevina d.o.o., Zagreb </w:t>
      </w:r>
    </w:p>
    <w:p w:rsidRDefault="00036F12" w:rsidP="007568D8" w:rsidR="00036F12" w:rsidRPr="00E25345">
      <w:pPr>
        <w:jc w:val="both"/>
      </w:pPr>
    </w:p>
    <w:p w:rsidRDefault="007568D8" w:rsidP="007568D8" w:rsidR="007568D8" w:rsidRPr="00E25345">
      <w:pPr>
        <w:jc w:val="both"/>
      </w:pPr>
      <w:r w:rsidRPr="00E25345">
        <w:t>_________________________________________________________________</w:t>
      </w:r>
    </w:p>
    <w:p w:rsidRDefault="007568D8" w:rsidP="007568D8" w:rsidR="007568D8" w:rsidRPr="00E25345">
      <w:pPr>
        <w:jc w:val="both"/>
      </w:pPr>
    </w:p>
    <w:p w:rsidRDefault="007568D8" w:rsidP="007568D8" w:rsidR="007568D8" w:rsidRPr="00E25345">
      <w:pPr>
        <w:jc w:val="both"/>
      </w:pPr>
    </w:p>
    <w:p w:rsidRDefault="00036F12" w:rsidP="007568D8" w:rsidR="007568D8">
      <w:pPr>
        <w:jc w:val="both"/>
      </w:pPr>
      <w:r>
        <w:t>B2 Kapital d.o.o.,</w:t>
      </w:r>
      <w:r w:rsidR="007568D8" w:rsidRPr="00E25345">
        <w:t xml:space="preserve"> Zagreb </w:t>
      </w:r>
    </w:p>
    <w:p w:rsidRDefault="00036F12" w:rsidP="007568D8" w:rsidR="00036F12" w:rsidRPr="00E25345">
      <w:pPr>
        <w:jc w:val="both"/>
      </w:pPr>
    </w:p>
    <w:p w:rsidRDefault="007568D8" w:rsidP="007568D8" w:rsidR="007568D8" w:rsidRPr="00E25345">
      <w:pPr>
        <w:jc w:val="both"/>
      </w:pPr>
      <w:r w:rsidRPr="00E25345">
        <w:t>_________________________________________________________________</w:t>
      </w:r>
    </w:p>
    <w:p w:rsidRDefault="007568D8" w:rsidP="007568D8" w:rsidR="007568D8" w:rsidRPr="00E25345">
      <w:pPr>
        <w:jc w:val="both"/>
      </w:pPr>
    </w:p>
    <w:p w:rsidRDefault="007568D8" w:rsidP="007568D8" w:rsidR="007568D8" w:rsidRPr="00E25345">
      <w:pPr>
        <w:jc w:val="both"/>
      </w:pPr>
    </w:p>
    <w:p w:rsidRDefault="007568D8" w:rsidP="00036F12" w:rsidR="00A2094F">
      <w:pPr>
        <w:jc w:val="both"/>
      </w:pPr>
      <w:r w:rsidRPr="00E25345">
        <w:t xml:space="preserve">R.M. NEKRETNINE d.o.o., Zagreb </w:t>
      </w:r>
    </w:p>
    <w:p w:rsidRDefault="00036F12" w:rsidP="00036F12" w:rsidR="00036F12" w:rsidRPr="00E25345">
      <w:pPr>
        <w:jc w:val="both"/>
      </w:pPr>
    </w:p>
    <w:p w:rsidRDefault="007568D8" w:rsidP="007568D8" w:rsidR="007568D8" w:rsidRPr="00E25345">
      <w:r w:rsidRPr="00E25345">
        <w:t>_____________________________________________________________________</w:t>
      </w:r>
    </w:p>
    <w:sectPr w:rsidSect="007568D8" w:rsidR="007568D8" w:rsidRPr="00E25345">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799" w:rsidP="007F4799" w:rsidR="007F4799">
      <w:r>
        <w:separator/>
      </w:r>
    </w:p>
  </w:endnote>
  <w:endnote w:id="0" w:type="continuationSeparator">
    <w:p w:rsidRDefault="007F4799" w:rsidP="007F4799" w:rsidR="007F47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OpenSymbol">
    <w:charset w:val="00"/>
    <w:family w:val="auto"/>
    <w:pitch w:val="variable"/>
    <w:sig w:csb1="00000000" w:csb0="00000001" w:usb3="00000000" w:usb2="00000000" w:usb1="1001ECEA" w:usb0="800000A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4799" w:rsidR="007F479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4799" w:rsidR="007F479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4799" w:rsidR="007F479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799" w:rsidP="007F4799" w:rsidR="007F4799">
      <w:r>
        <w:separator/>
      </w:r>
    </w:p>
  </w:footnote>
  <w:footnote w:id="0" w:type="continuationSeparator">
    <w:p w:rsidRDefault="007F4799" w:rsidP="007F4799" w:rsidR="007F47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4799" w:rsidR="007F47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4799" w:rsidP="007F4799" w:rsidR="007F4799" w:rsidRPr="007F4799">
    <w:pPr>
      <w:pStyle w:val="Zaglavlje"/>
      <w:tabs>
        <w:tab w:pos="4536" w:val="center"/>
        <w:tab w:pos="6831" w:val="left"/>
      </w:tabs>
      <w:jc w:val="left"/>
      <w:rPr>
        <w:rFonts w:hAnsi="Times New Roman" w:ascii="Times New Roman"/>
        <w:sz w:val="24"/>
        <w:szCs w:val="24"/>
      </w:rPr>
    </w:pPr>
    <w:r>
      <w:tab/>
    </w:r>
    <w:sdt>
      <w:sdtPr>
        <w:id w:val="-1211189630"/>
        <w:docPartObj>
          <w:docPartGallery w:val="Page Numbers (Top of Page)"/>
          <w:docPartUnique/>
        </w:docPartObj>
      </w:sdtPr>
      <w:sdtEndPr>
        <w:rPr>
          <w:rFonts w:hAnsi="Times New Roman" w:ascii="Times New Roman"/>
          <w:sz w:val="24"/>
          <w:szCs w:val="24"/>
        </w:rPr>
      </w:sdtEndPr>
      <w:sdtContent>
        <w:r w:rsidRPr="007F4799">
          <w:rPr>
            <w:rFonts w:hAnsi="Times New Roman" w:ascii="Times New Roman"/>
            <w:sz w:val="24"/>
            <w:szCs w:val="24"/>
          </w:rPr>
          <w:fldChar w:fldCharType="begin"/>
        </w:r>
        <w:r w:rsidRPr="007F4799">
          <w:rPr>
            <w:rFonts w:hAnsi="Times New Roman" w:ascii="Times New Roman"/>
            <w:sz w:val="24"/>
            <w:szCs w:val="24"/>
          </w:rPr>
          <w:instrText>PAGE   \* MERGEFORMAT</w:instrText>
        </w:r>
        <w:r w:rsidRPr="007F4799">
          <w:rPr>
            <w:rFonts w:hAnsi="Times New Roman" w:ascii="Times New Roman"/>
            <w:sz w:val="24"/>
            <w:szCs w:val="24"/>
          </w:rPr>
          <w:fldChar w:fldCharType="separate"/>
        </w:r>
        <w:r w:rsidR="00890649">
          <w:rPr>
            <w:rFonts w:hAnsi="Times New Roman" w:ascii="Times New Roman"/>
            <w:noProof/>
            <w:sz w:val="24"/>
            <w:szCs w:val="24"/>
          </w:rPr>
          <w:t>20</w:t>
        </w:r>
        <w:r w:rsidRPr="007F4799">
          <w:rPr>
            <w:rFonts w:hAnsi="Times New Roman" w:ascii="Times New Roman"/>
            <w:sz w:val="24"/>
            <w:szCs w:val="24"/>
          </w:rPr>
          <w:fldChar w:fldCharType="end"/>
        </w:r>
      </w:sdtContent>
    </w:sdt>
    <w:r w:rsidRPr="007F4799">
      <w:rPr>
        <w:rFonts w:hAnsi="Times New Roman" w:ascii="Times New Roman"/>
        <w:sz w:val="24"/>
        <w:szCs w:val="24"/>
      </w:rPr>
      <w:tab/>
    </w:r>
    <w:r w:rsidRPr="007F4799">
      <w:rPr>
        <w:rFonts w:hAnsi="Times New Roman" w:ascii="Times New Roman"/>
        <w:sz w:val="24"/>
        <w:szCs w:val="24"/>
      </w:rPr>
      <w:tab/>
      <w:t>89. St-7135/15-</w:t>
    </w:r>
  </w:p>
  <w:p w:rsidRDefault="007F4799" w:rsidR="007F479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4799" w:rsidR="007F47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00000008"/>
    <w:multiLevelType w:val="hybridMultilevel"/>
    <w:tmpl w:val="2CB6A4CE"/>
    <w:lvl w:tplc="156AC670"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
    <w:nsid w:val="0000000A"/>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
    <w:nsid w:val="0000000C"/>
    <w:multiLevelType w:val="multilevel"/>
    <w:tmpl w:val="89146780"/>
    <w:lvl w:ilvl="0">
      <w:start w:val="3"/>
      <w:numFmt w:val="decimal"/>
      <w:lvlText w:val="%1."/>
      <w:lvlJc w:val="left"/>
      <w:pPr>
        <w:ind w:hanging="360" w:left="360"/>
      </w:pPr>
      <w:rPr>
        <w:rFonts w:cs="Times New Roman" w:hint="default"/>
      </w:rPr>
    </w:lvl>
    <w:lvl w:ilvl="1">
      <w:start w:val="1"/>
      <w:numFmt w:val="decimal"/>
      <w:lvlText w:val="%1.%2."/>
      <w:lvlJc w:val="left"/>
      <w:pPr>
        <w:ind w:hanging="360" w:left="1080"/>
      </w:pPr>
      <w:rPr>
        <w:rFonts w:cs="Times New Roman" w:hint="eastAsia"/>
      </w:rPr>
    </w:lvl>
    <w:lvl w:ilvl="2">
      <w:start w:val="1"/>
      <w:numFmt w:val="decimal"/>
      <w:lvlText w:val="%1.%2.%3."/>
      <w:lvlJc w:val="left"/>
      <w:pPr>
        <w:ind w:hanging="720" w:left="2160"/>
      </w:pPr>
      <w:rPr>
        <w:rFonts w:cs="Times New Roman" w:hint="eastAsia"/>
        <w:b w:val="false"/>
      </w:rPr>
    </w:lvl>
    <w:lvl w:ilvl="3">
      <w:start w:val="1"/>
      <w:numFmt w:val="decimal"/>
      <w:lvlText w:val="%1.%2.%3.%4."/>
      <w:lvlJc w:val="left"/>
      <w:pPr>
        <w:ind w:hanging="720" w:left="2880"/>
      </w:pPr>
      <w:rPr>
        <w:rFonts w:cs="Times New Roman" w:hint="eastAsia"/>
      </w:rPr>
    </w:lvl>
    <w:lvl w:ilvl="4">
      <w:start w:val="1"/>
      <w:numFmt w:val="decimal"/>
      <w:lvlText w:val="%1.%2.%3.%4.%5."/>
      <w:lvlJc w:val="left"/>
      <w:pPr>
        <w:ind w:hanging="1080" w:left="3960"/>
      </w:pPr>
      <w:rPr>
        <w:rFonts w:cs="Times New Roman" w:hint="eastAsia"/>
      </w:rPr>
    </w:lvl>
    <w:lvl w:ilvl="5">
      <w:start w:val="1"/>
      <w:numFmt w:val="decimal"/>
      <w:lvlText w:val="%1.%2.%3.%4.%5.%6."/>
      <w:lvlJc w:val="left"/>
      <w:pPr>
        <w:ind w:hanging="1080" w:left="4680"/>
      </w:pPr>
      <w:rPr>
        <w:rFonts w:cs="Times New Roman" w:hint="eastAsia"/>
      </w:rPr>
    </w:lvl>
    <w:lvl w:ilvl="6">
      <w:start w:val="1"/>
      <w:numFmt w:val="decimal"/>
      <w:lvlText w:val="%1.%2.%3.%4.%5.%6.%7."/>
      <w:lvlJc w:val="left"/>
      <w:pPr>
        <w:ind w:hanging="1440" w:left="5760"/>
      </w:pPr>
      <w:rPr>
        <w:rFonts w:cs="Times New Roman" w:hint="eastAsia"/>
      </w:rPr>
    </w:lvl>
    <w:lvl w:ilvl="7">
      <w:start w:val="1"/>
      <w:numFmt w:val="decimal"/>
      <w:lvlText w:val="%1.%2.%3.%4.%5.%6.%7.%8."/>
      <w:lvlJc w:val="left"/>
      <w:pPr>
        <w:ind w:hanging="1440" w:left="6480"/>
      </w:pPr>
      <w:rPr>
        <w:rFonts w:cs="Times New Roman" w:hint="eastAsia"/>
      </w:rPr>
    </w:lvl>
    <w:lvl w:ilvl="8">
      <w:start w:val="1"/>
      <w:numFmt w:val="decimal"/>
      <w:lvlText w:val="%1.%2.%3.%4.%5.%6.%7.%8.%9."/>
      <w:lvlJc w:val="left"/>
      <w:pPr>
        <w:ind w:hanging="1800" w:left="7560"/>
      </w:pPr>
      <w:rPr>
        <w:rFonts w:cs="Times New Roman" w:hint="eastAsia"/>
      </w:rPr>
    </w:lvl>
  </w:abstractNum>
  <w:abstractNum w:abstractNumId="4">
    <w:nsid w:val="0000000D"/>
    <w:multiLevelType w:val="multilevel"/>
    <w:tmpl w:val="22B4C9FE"/>
    <w:lvl w:ilvl="0">
      <w:start w:val="4"/>
      <w:numFmt w:val="decimal"/>
      <w:lvlText w:val="%1."/>
      <w:lvlJc w:val="left"/>
      <w:pPr>
        <w:ind w:hanging="720" w:left="720"/>
      </w:pPr>
      <w:rPr>
        <w:rFonts w:cs="Times New Roman" w:hint="default"/>
        <w:b w:val="false"/>
      </w:rPr>
    </w:lvl>
    <w:lvl w:ilvl="1">
      <w:start w:val="1"/>
      <w:numFmt w:val="decimal"/>
      <w:lvlText w:val="%1.%2."/>
      <w:lvlJc w:val="left"/>
      <w:pPr>
        <w:ind w:hanging="720" w:left="960"/>
      </w:pPr>
      <w:rPr>
        <w:rFonts w:cs="Times New Roman" w:hint="eastAsia"/>
        <w:b w:val="false"/>
      </w:rPr>
    </w:lvl>
    <w:lvl w:ilvl="2">
      <w:start w:val="2"/>
      <w:numFmt w:val="decimal"/>
      <w:lvlText w:val="%1.%2.%3."/>
      <w:lvlJc w:val="left"/>
      <w:pPr>
        <w:ind w:hanging="720" w:left="1200"/>
      </w:pPr>
      <w:rPr>
        <w:rFonts w:cs="Times New Roman" w:hint="cs"/>
        <w:b w:val="false"/>
      </w:rPr>
    </w:lvl>
    <w:lvl w:ilvl="3">
      <w:start w:val="1"/>
      <w:numFmt w:val="decimal"/>
      <w:lvlText w:val="%1.%2.%3.%4."/>
      <w:lvlJc w:val="left"/>
      <w:pPr>
        <w:ind w:hanging="720" w:left="1440"/>
      </w:pPr>
      <w:rPr>
        <w:rFonts w:cs="Times New Roman" w:hint="eastAsia"/>
        <w:b w:val="false"/>
      </w:rPr>
    </w:lvl>
    <w:lvl w:ilvl="4">
      <w:start w:val="1"/>
      <w:numFmt w:val="decimal"/>
      <w:lvlText w:val="%1.%2.%3.%4.%5."/>
      <w:lvlJc w:val="left"/>
      <w:pPr>
        <w:ind w:hanging="1080" w:left="2040"/>
      </w:pPr>
      <w:rPr>
        <w:rFonts w:cs="Times New Roman" w:hint="eastAsia"/>
        <w:b w:val="false"/>
      </w:rPr>
    </w:lvl>
    <w:lvl w:ilvl="5">
      <w:start w:val="1"/>
      <w:numFmt w:val="decimal"/>
      <w:lvlText w:val="%1.%2.%3.%4.%5.%6."/>
      <w:lvlJc w:val="left"/>
      <w:pPr>
        <w:ind w:hanging="1080" w:left="2280"/>
      </w:pPr>
      <w:rPr>
        <w:rFonts w:cs="Times New Roman" w:hint="eastAsia"/>
        <w:b w:val="false"/>
      </w:rPr>
    </w:lvl>
    <w:lvl w:ilvl="6">
      <w:start w:val="1"/>
      <w:numFmt w:val="decimal"/>
      <w:lvlText w:val="%1.%2.%3.%4.%5.%6.%7."/>
      <w:lvlJc w:val="left"/>
      <w:pPr>
        <w:ind w:hanging="1440" w:left="2880"/>
      </w:pPr>
      <w:rPr>
        <w:rFonts w:cs="Times New Roman" w:hint="eastAsia"/>
        <w:b w:val="false"/>
      </w:rPr>
    </w:lvl>
    <w:lvl w:ilvl="7">
      <w:start w:val="1"/>
      <w:numFmt w:val="decimal"/>
      <w:lvlText w:val="%1.%2.%3.%4.%5.%6.%7.%8."/>
      <w:lvlJc w:val="left"/>
      <w:pPr>
        <w:ind w:hanging="1440" w:left="3120"/>
      </w:pPr>
      <w:rPr>
        <w:rFonts w:cs="Times New Roman" w:hint="eastAsia"/>
        <w:b w:val="false"/>
      </w:rPr>
    </w:lvl>
    <w:lvl w:ilvl="8">
      <w:start w:val="1"/>
      <w:numFmt w:val="decimal"/>
      <w:lvlText w:val="%1.%2.%3.%4.%5.%6.%7.%8.%9."/>
      <w:lvlJc w:val="left"/>
      <w:pPr>
        <w:ind w:hanging="1800" w:left="3720"/>
      </w:pPr>
      <w:rPr>
        <w:rFonts w:cs="Times New Roman" w:hint="eastAsia"/>
        <w:b w:val="false"/>
      </w:rPr>
    </w:lvl>
  </w:abstractNum>
  <w:abstractNum w:abstractNumId="5">
    <w:nsid w:val="009575EF"/>
    <w:multiLevelType w:val="multilevel"/>
    <w:tmpl w:val="1414A634"/>
    <w:lvl w:ilvl="0">
      <w:start w:val="6"/>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6">
    <w:nsid w:val="00DC1ABE"/>
    <w:multiLevelType w:val="multilevel"/>
    <w:tmpl w:val="63BCB0AE"/>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4"/>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7">
    <w:nsid w:val="0334164D"/>
    <w:multiLevelType w:val="multilevel"/>
    <w:tmpl w:val="98B4E19A"/>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9"/>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8">
    <w:nsid w:val="05FF3B84"/>
    <w:multiLevelType w:val="multilevel"/>
    <w:tmpl w:val="D69EF458"/>
    <w:lvl w:ilvl="0">
      <w:start w:val="7"/>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06342A21"/>
    <w:multiLevelType w:val="multilevel"/>
    <w:tmpl w:val="F2B46A7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4"/>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0">
    <w:nsid w:val="077A7AF2"/>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11">
    <w:nsid w:val="095B0C10"/>
    <w:multiLevelType w:val="multilevel"/>
    <w:tmpl w:val="C83889D4"/>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3"/>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2">
    <w:nsid w:val="1B6F3043"/>
    <w:multiLevelType w:val="hybridMultilevel"/>
    <w:tmpl w:val="04E667DE"/>
    <w:lvl w:tplc="28D4D644"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70632A"/>
    <w:multiLevelType w:val="multilevel"/>
    <w:tmpl w:val="09847B9C"/>
    <w:lvl w:ilvl="0">
      <w:start w:val="8"/>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14">
    <w:nsid w:val="26735076"/>
    <w:multiLevelType w:val="multilevel"/>
    <w:tmpl w:val="5AA27B0E"/>
    <w:lvl w:ilvl="0">
      <w:start w:val="5"/>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5">
    <w:nsid w:val="284646C0"/>
    <w:multiLevelType w:val="multilevel"/>
    <w:tmpl w:val="C9DC6FB6"/>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1"/>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16">
    <w:nsid w:val="2A4377D2"/>
    <w:multiLevelType w:val="hybridMultilevel"/>
    <w:tmpl w:val="372E5646"/>
    <w:lvl w:tplc="B890DF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AF775C0"/>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8">
    <w:nsid w:val="31F660F0"/>
    <w:multiLevelType w:val="multilevel"/>
    <w:tmpl w:val="39469DB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8"/>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9">
    <w:nsid w:val="44F524D8"/>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0">
    <w:nsid w:val="4A957E3E"/>
    <w:multiLevelType w:val="multilevel"/>
    <w:tmpl w:val="D4BE0F9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8"/>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1">
    <w:nsid w:val="4C006870"/>
    <w:multiLevelType w:val="multilevel"/>
    <w:tmpl w:val="AB5A4BF2"/>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6"/>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2">
    <w:nsid w:val="4E4B559E"/>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3">
    <w:nsid w:val="522C280B"/>
    <w:multiLevelType w:val="multilevel"/>
    <w:tmpl w:val="588ECA76"/>
    <w:lvl w:ilvl="0">
      <w:start w:val="6"/>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b w:val="false"/>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24">
    <w:nsid w:val="576B795F"/>
    <w:multiLevelType w:val="multilevel"/>
    <w:tmpl w:val="11CC21B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1"/>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5">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5C5163A5"/>
    <w:multiLevelType w:val="multilevel"/>
    <w:tmpl w:val="DD4AFE7C"/>
    <w:lvl w:ilvl="0">
      <w:start w:val="6"/>
      <w:numFmt w:val="decimal"/>
      <w:lvlText w:val="%1."/>
      <w:lvlJc w:val="left"/>
      <w:pPr>
        <w:ind w:hanging="720" w:left="720"/>
      </w:pPr>
      <w:rPr>
        <w:rFonts w:hint="default"/>
        <w:b w:val="false"/>
      </w:rPr>
    </w:lvl>
    <w:lvl w:ilvl="1">
      <w:start w:val="2"/>
      <w:numFmt w:val="decimal"/>
      <w:lvlText w:val="%1.%2."/>
      <w:lvlJc w:val="left"/>
      <w:pPr>
        <w:ind w:hanging="720" w:left="960"/>
      </w:pPr>
      <w:rPr>
        <w:rFonts w:hint="default"/>
        <w:b w:val="false"/>
      </w:rPr>
    </w:lvl>
    <w:lvl w:ilvl="2">
      <w:start w:val="5"/>
      <w:numFmt w:val="decimal"/>
      <w:lvlText w:val="%1.%2.%3."/>
      <w:lvlJc w:val="left"/>
      <w:pPr>
        <w:ind w:hanging="720" w:left="1200"/>
      </w:pPr>
      <w:rPr>
        <w:rFonts w:hint="default"/>
        <w:b w:val="false"/>
      </w:rPr>
    </w:lvl>
    <w:lvl w:ilvl="3">
      <w:start w:val="1"/>
      <w:numFmt w:val="decimal"/>
      <w:lvlText w:val="%1.%2.%3.%4."/>
      <w:lvlJc w:val="left"/>
      <w:pPr>
        <w:ind w:hanging="720" w:left="1440"/>
      </w:pPr>
      <w:rPr>
        <w:rFonts w:hint="default"/>
        <w:b w:val="false"/>
      </w:rPr>
    </w:lvl>
    <w:lvl w:ilvl="4">
      <w:start w:val="1"/>
      <w:numFmt w:val="decimal"/>
      <w:lvlText w:val="%1.%2.%3.%4.%5."/>
      <w:lvlJc w:val="left"/>
      <w:pPr>
        <w:ind w:hanging="1080" w:left="2040"/>
      </w:pPr>
      <w:rPr>
        <w:rFonts w:hint="default"/>
        <w:b w:val="false"/>
      </w:rPr>
    </w:lvl>
    <w:lvl w:ilvl="5">
      <w:start w:val="1"/>
      <w:numFmt w:val="decimal"/>
      <w:lvlText w:val="%1.%2.%3.%4.%5.%6."/>
      <w:lvlJc w:val="left"/>
      <w:pPr>
        <w:ind w:hanging="1080" w:left="2280"/>
      </w:pPr>
      <w:rPr>
        <w:rFonts w:hint="default"/>
        <w:b w:val="false"/>
      </w:rPr>
    </w:lvl>
    <w:lvl w:ilvl="6">
      <w:start w:val="1"/>
      <w:numFmt w:val="decimal"/>
      <w:lvlText w:val="%1.%2.%3.%4.%5.%6.%7."/>
      <w:lvlJc w:val="left"/>
      <w:pPr>
        <w:ind w:hanging="1440" w:left="2880"/>
      </w:pPr>
      <w:rPr>
        <w:rFonts w:hint="default"/>
        <w:b w:val="false"/>
      </w:rPr>
    </w:lvl>
    <w:lvl w:ilvl="7">
      <w:start w:val="1"/>
      <w:numFmt w:val="decimal"/>
      <w:lvlText w:val="%1.%2.%3.%4.%5.%6.%7.%8."/>
      <w:lvlJc w:val="left"/>
      <w:pPr>
        <w:ind w:hanging="1440" w:left="3120"/>
      </w:pPr>
      <w:rPr>
        <w:rFonts w:hint="default"/>
        <w:b w:val="false"/>
      </w:rPr>
    </w:lvl>
    <w:lvl w:ilvl="8">
      <w:start w:val="1"/>
      <w:numFmt w:val="decimal"/>
      <w:lvlText w:val="%1.%2.%3.%4.%5.%6.%7.%8.%9."/>
      <w:lvlJc w:val="left"/>
      <w:pPr>
        <w:ind w:hanging="1800" w:left="3720"/>
      </w:pPr>
      <w:rPr>
        <w:rFonts w:hint="default"/>
        <w:b w:val="false"/>
      </w:rPr>
    </w:lvl>
  </w:abstractNum>
  <w:abstractNum w:abstractNumId="27">
    <w:nsid w:val="61572499"/>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8">
    <w:nsid w:val="61AB19C8"/>
    <w:multiLevelType w:val="multilevel"/>
    <w:tmpl w:val="64CC46A6"/>
    <w:lvl w:ilvl="0">
      <w:start w:val="4"/>
      <w:numFmt w:val="decimal"/>
      <w:lvlText w:val="%1."/>
      <w:lvlJc w:val="left"/>
      <w:pPr>
        <w:ind w:hanging="720" w:left="720"/>
      </w:pPr>
      <w:rPr>
        <w:rFonts w:hint="default"/>
        <w:color w:val="FF0000"/>
      </w:rPr>
    </w:lvl>
    <w:lvl w:ilvl="1">
      <w:start w:val="1"/>
      <w:numFmt w:val="decimal"/>
      <w:lvlText w:val="%1.%2."/>
      <w:lvlJc w:val="left"/>
      <w:pPr>
        <w:ind w:hanging="720" w:left="960"/>
      </w:pPr>
      <w:rPr>
        <w:rFonts w:hint="default"/>
        <w:color w:val="FF0000"/>
      </w:rPr>
    </w:lvl>
    <w:lvl w:ilvl="2">
      <w:start w:val="1"/>
      <w:numFmt w:val="decimal"/>
      <w:lvlText w:val="%1.%2.%3."/>
      <w:lvlJc w:val="left"/>
      <w:pPr>
        <w:ind w:hanging="720" w:left="1200"/>
      </w:pPr>
      <w:rPr>
        <w:rFonts w:hint="default"/>
        <w:color w:val="auto"/>
      </w:rPr>
    </w:lvl>
    <w:lvl w:ilvl="3">
      <w:start w:val="1"/>
      <w:numFmt w:val="decimal"/>
      <w:lvlText w:val="%1.%2.%3.%4."/>
      <w:lvlJc w:val="left"/>
      <w:pPr>
        <w:ind w:hanging="720" w:left="1440"/>
      </w:pPr>
      <w:rPr>
        <w:rFonts w:hint="default"/>
        <w:b w:val="false"/>
        <w:color w:val="auto"/>
      </w:rPr>
    </w:lvl>
    <w:lvl w:ilvl="4">
      <w:start w:val="1"/>
      <w:numFmt w:val="decimal"/>
      <w:lvlText w:val="%1.%2.%3.%4.%5."/>
      <w:lvlJc w:val="left"/>
      <w:pPr>
        <w:ind w:hanging="1080" w:left="2040"/>
      </w:pPr>
      <w:rPr>
        <w:rFonts w:hint="default"/>
        <w:color w:val="FF0000"/>
      </w:rPr>
    </w:lvl>
    <w:lvl w:ilvl="5">
      <w:start w:val="1"/>
      <w:numFmt w:val="decimal"/>
      <w:lvlText w:val="%1.%2.%3.%4.%5.%6."/>
      <w:lvlJc w:val="left"/>
      <w:pPr>
        <w:ind w:hanging="1080" w:left="2280"/>
      </w:pPr>
      <w:rPr>
        <w:rFonts w:hint="default"/>
        <w:color w:val="FF0000"/>
      </w:rPr>
    </w:lvl>
    <w:lvl w:ilvl="6">
      <w:start w:val="1"/>
      <w:numFmt w:val="decimal"/>
      <w:lvlText w:val="%1.%2.%3.%4.%5.%6.%7."/>
      <w:lvlJc w:val="left"/>
      <w:pPr>
        <w:ind w:hanging="1440" w:left="2880"/>
      </w:pPr>
      <w:rPr>
        <w:rFonts w:hint="default"/>
        <w:color w:val="FF0000"/>
      </w:rPr>
    </w:lvl>
    <w:lvl w:ilvl="7">
      <w:start w:val="1"/>
      <w:numFmt w:val="decimal"/>
      <w:lvlText w:val="%1.%2.%3.%4.%5.%6.%7.%8."/>
      <w:lvlJc w:val="left"/>
      <w:pPr>
        <w:ind w:hanging="1440" w:left="3120"/>
      </w:pPr>
      <w:rPr>
        <w:rFonts w:hint="default"/>
        <w:color w:val="FF0000"/>
      </w:rPr>
    </w:lvl>
    <w:lvl w:ilvl="8">
      <w:start w:val="1"/>
      <w:numFmt w:val="decimal"/>
      <w:lvlText w:val="%1.%2.%3.%4.%5.%6.%7.%8.%9."/>
      <w:lvlJc w:val="left"/>
      <w:pPr>
        <w:ind w:hanging="1800" w:left="3720"/>
      </w:pPr>
      <w:rPr>
        <w:rFonts w:hint="default"/>
        <w:color w:val="FF0000"/>
      </w:rPr>
    </w:lvl>
  </w:abstractNum>
  <w:abstractNum w:abstractNumId="29">
    <w:nsid w:val="64265332"/>
    <w:multiLevelType w:val="multilevel"/>
    <w:tmpl w:val="BA1693C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0"/>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0">
    <w:nsid w:val="646D71D5"/>
    <w:multiLevelType w:val="multilevel"/>
    <w:tmpl w:val="91CEF170"/>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1">
    <w:nsid w:val="6D855992"/>
    <w:multiLevelType w:val="multilevel"/>
    <w:tmpl w:val="0658D4D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7"/>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2">
    <w:nsid w:val="707D4730"/>
    <w:multiLevelType w:val="multilevel"/>
    <w:tmpl w:val="9C9A4BEE"/>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6"/>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3">
    <w:nsid w:val="71CF6A49"/>
    <w:multiLevelType w:val="multilevel"/>
    <w:tmpl w:val="981C0032"/>
    <w:lvl w:ilvl="0">
      <w:start w:val="7"/>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34">
    <w:nsid w:val="75E237B9"/>
    <w:multiLevelType w:val="multilevel"/>
    <w:tmpl w:val="C498871C"/>
    <w:lvl w:ilvl="0">
      <w:start w:val="4"/>
      <w:numFmt w:val="decimal"/>
      <w:lvlText w:val="%1."/>
      <w:lvlJc w:val="left"/>
      <w:pPr>
        <w:ind w:hanging="720" w:left="720"/>
      </w:pPr>
      <w:rPr>
        <w:rFonts w:hint="default"/>
        <w:b w:val="false"/>
      </w:rPr>
    </w:lvl>
    <w:lvl w:ilvl="1">
      <w:start w:val="1"/>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5">
    <w:nsid w:val="7A8C1B2C"/>
    <w:multiLevelType w:val="multilevel"/>
    <w:tmpl w:val="30E639E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2"/>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6">
    <w:nsid w:val="7A9A26AF"/>
    <w:multiLevelType w:val="multilevel"/>
    <w:tmpl w:val="6E148E78"/>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5"/>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7">
    <w:nsid w:val="7E933402"/>
    <w:multiLevelType w:val="multilevel"/>
    <w:tmpl w:val="FA98507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7"/>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num w:numId="1">
    <w:abstractNumId w:val="25"/>
  </w:num>
  <w:num w:numId="2">
    <w:abstractNumId w:val="0"/>
  </w:num>
  <w:num w:numId="3">
    <w:abstractNumId w:val="16"/>
  </w:num>
  <w:num w:numId="4">
    <w:abstractNumId w:val="1"/>
  </w:num>
  <w:num w:numId="5">
    <w:abstractNumId w:val="2"/>
  </w:num>
  <w:num w:numId="6">
    <w:abstractNumId w:val="12"/>
  </w:num>
  <w:num w:numId="7">
    <w:abstractNumId w:val="27"/>
  </w:num>
  <w:num w:numId="8">
    <w:abstractNumId w:val="22"/>
  </w:num>
  <w:num w:numId="9">
    <w:abstractNumId w:val="10"/>
  </w:num>
  <w:num w:numId="10">
    <w:abstractNumId w:val="3"/>
  </w:num>
  <w:num w:numId="11">
    <w:abstractNumId w:val="4"/>
    <w:lvlOverride w:ilvl="0">
      <w:lvl w:ilvl="0">
        <w:start w:val="4"/>
        <w:numFmt w:val="decimal"/>
        <w:lvlText w:val="%1."/>
        <w:lvlJc w:val="left"/>
        <w:pPr>
          <w:ind w:hanging="720" w:left="720"/>
        </w:pPr>
        <w:rPr>
          <w:rFonts w:cs="Times New Roman" w:hint="default"/>
          <w:b w:val="false"/>
          <w:color w:val="0000FF"/>
          <w:u w:val="double"/>
        </w:rPr>
      </w:lvl>
    </w:lvlOverride>
    <w:lvlOverride w:ilvl="1">
      <w:lvl w:ilvl="1">
        <w:start w:val="1"/>
        <w:numFmt w:val="decimal"/>
        <w:lvlText w:val="%1.%2."/>
        <w:lvlJc w:val="left"/>
        <w:pPr>
          <w:ind w:hanging="720" w:left="960"/>
        </w:pPr>
        <w:rPr>
          <w:rFonts w:cs="Times New Roman" w:hint="eastAsia"/>
          <w:b w:val="false"/>
          <w:color w:val="auto"/>
          <w:u w:val="none"/>
        </w:rPr>
      </w:lvl>
    </w:lvlOverride>
    <w:lvlOverride w:ilvl="2">
      <w:lvl w:ilvl="2">
        <w:start w:val="2"/>
        <w:numFmt w:val="decimal"/>
        <w:lvlText w:val="%1.%2.%3."/>
        <w:lvlJc w:val="left"/>
        <w:pPr>
          <w:ind w:hanging="720" w:left="1200"/>
        </w:pPr>
        <w:rPr>
          <w:rFonts w:cs="Times New Roman" w:hint="cs"/>
          <w:b w:val="false"/>
          <w:color w:val="0000FF"/>
          <w:u w:val="double"/>
        </w:rPr>
      </w:lvl>
    </w:lvlOverride>
    <w:lvlOverride w:ilvl="3">
      <w:lvl w:ilvl="3">
        <w:start w:val="1"/>
        <w:numFmt w:val="decimal"/>
        <w:lvlText w:val="%1.%2.%3.%4."/>
        <w:lvlJc w:val="left"/>
        <w:pPr>
          <w:ind w:hanging="720" w:left="1855"/>
        </w:pPr>
        <w:rPr>
          <w:rFonts w:cs="Times New Roman" w:hint="eastAsia"/>
          <w:b w:val="false"/>
          <w:color w:val="auto"/>
          <w:u w:val="none"/>
        </w:rPr>
      </w:lvl>
    </w:lvlOverride>
    <w:lvlOverride w:ilvl="4">
      <w:lvl w:ilvl="4">
        <w:start w:val="1"/>
        <w:numFmt w:val="decimal"/>
        <w:lvlText w:val="%1.%2.%3.%4.%5."/>
        <w:lvlJc w:val="left"/>
        <w:pPr>
          <w:ind w:hanging="1080" w:left="2040"/>
        </w:pPr>
        <w:rPr>
          <w:rFonts w:cs="Times New Roman" w:hint="eastAsia"/>
          <w:b w:val="false"/>
          <w:color w:val="0000FF"/>
          <w:u w:val="double"/>
        </w:rPr>
      </w:lvl>
    </w:lvlOverride>
    <w:lvlOverride w:ilvl="5">
      <w:lvl w:ilvl="5">
        <w:start w:val="1"/>
        <w:numFmt w:val="decimal"/>
        <w:lvlText w:val="%1.%2.%3.%4.%5.%6."/>
        <w:lvlJc w:val="left"/>
        <w:pPr>
          <w:ind w:hanging="1080" w:left="2280"/>
        </w:pPr>
        <w:rPr>
          <w:rFonts w:cs="Times New Roman" w:hint="eastAsia"/>
          <w:b w:val="false"/>
          <w:color w:val="0000FF"/>
          <w:u w:val="double"/>
        </w:rPr>
      </w:lvl>
    </w:lvlOverride>
    <w:lvlOverride w:ilvl="6">
      <w:lvl w:ilvl="6">
        <w:start w:val="1"/>
        <w:numFmt w:val="decimal"/>
        <w:lvlText w:val="%1.%2.%3.%4.%5.%6.%7."/>
        <w:lvlJc w:val="left"/>
        <w:pPr>
          <w:ind w:hanging="1440" w:left="2880"/>
        </w:pPr>
        <w:rPr>
          <w:rFonts w:cs="Times New Roman" w:hint="eastAsia"/>
          <w:b w:val="false"/>
          <w:color w:val="0000FF"/>
          <w:u w:val="double"/>
        </w:rPr>
      </w:lvl>
    </w:lvlOverride>
    <w:lvlOverride w:ilvl="7">
      <w:lvl w:ilvl="7">
        <w:start w:val="1"/>
        <w:numFmt w:val="decimal"/>
        <w:lvlText w:val="%1.%2.%3.%4.%5.%6.%7.%8."/>
        <w:lvlJc w:val="left"/>
        <w:pPr>
          <w:ind w:hanging="1440" w:left="3120"/>
        </w:pPr>
        <w:rPr>
          <w:rFonts w:cs="Times New Roman" w:hint="eastAsia"/>
          <w:b w:val="false"/>
          <w:color w:val="0000FF"/>
          <w:u w:val="double"/>
        </w:rPr>
      </w:lvl>
    </w:lvlOverride>
    <w:lvlOverride w:ilvl="8">
      <w:lvl w:ilvl="8">
        <w:start w:val="1"/>
        <w:numFmt w:val="decimal"/>
        <w:lvlText w:val="%1.%2.%3.%4.%5.%6.%7.%8.%9."/>
        <w:lvlJc w:val="left"/>
        <w:pPr>
          <w:ind w:hanging="1800" w:left="3720"/>
        </w:pPr>
        <w:rPr>
          <w:rFonts w:cs="Times New Roman" w:hint="eastAsia"/>
          <w:b w:val="false"/>
          <w:color w:val="0000FF"/>
          <w:u w:val="double"/>
        </w:rPr>
      </w:lvl>
    </w:lvlOverride>
  </w:num>
  <w:num w:numId="12">
    <w:abstractNumId w:val="28"/>
  </w:num>
  <w:num w:numId="13">
    <w:abstractNumId w:val="34"/>
  </w:num>
  <w:num w:numId="14">
    <w:abstractNumId w:val="19"/>
  </w:num>
  <w:num w:numId="15">
    <w:abstractNumId w:val="17"/>
  </w:num>
  <w:num w:numId="16">
    <w:abstractNumId w:val="14"/>
  </w:num>
  <w:num w:numId="17">
    <w:abstractNumId w:val="23"/>
  </w:num>
  <w:num w:numId="18">
    <w:abstractNumId w:val="5"/>
  </w:num>
  <w:num w:numId="19">
    <w:abstractNumId w:val="15"/>
  </w:num>
  <w:num w:numId="20">
    <w:abstractNumId w:val="30"/>
  </w:num>
  <w:num w:numId="21">
    <w:abstractNumId w:val="6"/>
  </w:num>
  <w:num w:numId="22">
    <w:abstractNumId w:val="26"/>
  </w:num>
  <w:num w:numId="23">
    <w:abstractNumId w:val="21"/>
  </w:num>
  <w:num w:numId="24">
    <w:abstractNumId w:val="37"/>
  </w:num>
  <w:num w:numId="25">
    <w:abstractNumId w:val="20"/>
  </w:num>
  <w:num w:numId="26">
    <w:abstractNumId w:val="7"/>
  </w:num>
  <w:num w:numId="27">
    <w:abstractNumId w:val="29"/>
  </w:num>
  <w:num w:numId="28">
    <w:abstractNumId w:val="24"/>
  </w:num>
  <w:num w:numId="29">
    <w:abstractNumId w:val="35"/>
  </w:num>
  <w:num w:numId="30">
    <w:abstractNumId w:val="11"/>
  </w:num>
  <w:num w:numId="31">
    <w:abstractNumId w:val="9"/>
  </w:num>
  <w:num w:numId="32">
    <w:abstractNumId w:val="36"/>
  </w:num>
  <w:num w:numId="33">
    <w:abstractNumId w:val="32"/>
  </w:num>
  <w:num w:numId="34">
    <w:abstractNumId w:val="31"/>
  </w:num>
  <w:num w:numId="35">
    <w:abstractNumId w:val="18"/>
  </w:num>
  <w:num w:numId="36">
    <w:abstractNumId w:val="33"/>
  </w:num>
  <w:num w:numId="37">
    <w:abstractNumId w:val="8"/>
  </w:num>
  <w:num w:numId="38">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171A3"/>
    <w:rsid w:val="00036F12"/>
    <w:rsid w:val="000416E9"/>
    <w:rsid w:val="000B652C"/>
    <w:rsid w:val="000F3204"/>
    <w:rsid w:val="00102683"/>
    <w:rsid w:val="001279FA"/>
    <w:rsid w:val="0013022A"/>
    <w:rsid w:val="00142BC2"/>
    <w:rsid w:val="00160367"/>
    <w:rsid w:val="00185E79"/>
    <w:rsid w:val="001D32BE"/>
    <w:rsid w:val="001F16D0"/>
    <w:rsid w:val="00220256"/>
    <w:rsid w:val="00224B33"/>
    <w:rsid w:val="00236360"/>
    <w:rsid w:val="002646BB"/>
    <w:rsid w:val="00287B88"/>
    <w:rsid w:val="0029792B"/>
    <w:rsid w:val="002E7018"/>
    <w:rsid w:val="002F2A3D"/>
    <w:rsid w:val="002F6223"/>
    <w:rsid w:val="00316722"/>
    <w:rsid w:val="00384FA0"/>
    <w:rsid w:val="00397CF6"/>
    <w:rsid w:val="00417C69"/>
    <w:rsid w:val="004266F1"/>
    <w:rsid w:val="00452111"/>
    <w:rsid w:val="004571B0"/>
    <w:rsid w:val="0047233D"/>
    <w:rsid w:val="00476A5D"/>
    <w:rsid w:val="00480963"/>
    <w:rsid w:val="0048387A"/>
    <w:rsid w:val="00492B31"/>
    <w:rsid w:val="004A30E4"/>
    <w:rsid w:val="004B4ED8"/>
    <w:rsid w:val="00541C4A"/>
    <w:rsid w:val="00591EE2"/>
    <w:rsid w:val="005D3DC4"/>
    <w:rsid w:val="005D5C1D"/>
    <w:rsid w:val="005E2458"/>
    <w:rsid w:val="005F2416"/>
    <w:rsid w:val="005F4A28"/>
    <w:rsid w:val="006112BA"/>
    <w:rsid w:val="00665541"/>
    <w:rsid w:val="00665B79"/>
    <w:rsid w:val="00685D31"/>
    <w:rsid w:val="00693049"/>
    <w:rsid w:val="006B4299"/>
    <w:rsid w:val="006B6C27"/>
    <w:rsid w:val="00715BF3"/>
    <w:rsid w:val="00721A52"/>
    <w:rsid w:val="007249B9"/>
    <w:rsid w:val="00750799"/>
    <w:rsid w:val="007568D8"/>
    <w:rsid w:val="00787B08"/>
    <w:rsid w:val="007A26BA"/>
    <w:rsid w:val="007F4799"/>
    <w:rsid w:val="00801FFD"/>
    <w:rsid w:val="00854E26"/>
    <w:rsid w:val="00890649"/>
    <w:rsid w:val="008A43B1"/>
    <w:rsid w:val="008C0B3F"/>
    <w:rsid w:val="008C3780"/>
    <w:rsid w:val="008F14AF"/>
    <w:rsid w:val="009467EC"/>
    <w:rsid w:val="0095755A"/>
    <w:rsid w:val="00973474"/>
    <w:rsid w:val="009A2D87"/>
    <w:rsid w:val="009B5B72"/>
    <w:rsid w:val="009C3348"/>
    <w:rsid w:val="009F029C"/>
    <w:rsid w:val="009F5223"/>
    <w:rsid w:val="00A14E7B"/>
    <w:rsid w:val="00A2094F"/>
    <w:rsid w:val="00A375BF"/>
    <w:rsid w:val="00A53B05"/>
    <w:rsid w:val="00A71911"/>
    <w:rsid w:val="00A740C2"/>
    <w:rsid w:val="00A76A65"/>
    <w:rsid w:val="00A9737D"/>
    <w:rsid w:val="00AA576C"/>
    <w:rsid w:val="00AB18B0"/>
    <w:rsid w:val="00AE4548"/>
    <w:rsid w:val="00AE5CD7"/>
    <w:rsid w:val="00B142C6"/>
    <w:rsid w:val="00B151E2"/>
    <w:rsid w:val="00B31FA4"/>
    <w:rsid w:val="00B60567"/>
    <w:rsid w:val="00BC401B"/>
    <w:rsid w:val="00BD3878"/>
    <w:rsid w:val="00BE1D21"/>
    <w:rsid w:val="00C04929"/>
    <w:rsid w:val="00C263EF"/>
    <w:rsid w:val="00C56C21"/>
    <w:rsid w:val="00C60F52"/>
    <w:rsid w:val="00C91B7D"/>
    <w:rsid w:val="00CB4BE0"/>
    <w:rsid w:val="00CD261A"/>
    <w:rsid w:val="00CF4970"/>
    <w:rsid w:val="00D0384A"/>
    <w:rsid w:val="00D22023"/>
    <w:rsid w:val="00D23CFB"/>
    <w:rsid w:val="00D7748E"/>
    <w:rsid w:val="00D80B19"/>
    <w:rsid w:val="00D84558"/>
    <w:rsid w:val="00DB1298"/>
    <w:rsid w:val="00DB25A3"/>
    <w:rsid w:val="00DC59E7"/>
    <w:rsid w:val="00DC7416"/>
    <w:rsid w:val="00DD60BF"/>
    <w:rsid w:val="00DF623E"/>
    <w:rsid w:val="00E05CA8"/>
    <w:rsid w:val="00E11052"/>
    <w:rsid w:val="00E11B8C"/>
    <w:rsid w:val="00E25345"/>
    <w:rsid w:val="00E31B09"/>
    <w:rsid w:val="00E34585"/>
    <w:rsid w:val="00E47F9C"/>
    <w:rsid w:val="00E523CB"/>
    <w:rsid w:val="00E6754F"/>
    <w:rsid w:val="00E945C9"/>
    <w:rsid w:val="00EA1278"/>
    <w:rsid w:val="00EA4705"/>
    <w:rsid w:val="00EB1E0F"/>
    <w:rsid w:val="00EE1BF5"/>
    <w:rsid w:val="00F86320"/>
    <w:rsid w:val="00FB4AAE"/>
    <w:rsid w:val="00FB5351"/>
    <w:rsid w:val="00FC43EE"/>
    <w:rsid w:val="00FC4657"/>
    <w:rsid w:val="00FC4E85"/>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9" w:name="heading 1"/>
    <w:lsdException w:qFormat="true" w:unhideWhenUsed="true" w:semiHidden="true" w:uiPriority="99" w:name="heading 2"/>
    <w:lsdException w:qFormat="true" w:unhideWhenUsed="true" w:semiHidden="true" w:uiPriority="9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annotation text"/>
    <w:lsdException w:uiPriority="99" w:name="header"/>
    <w:lsdException w:uiPriority="99" w:name="footer"/>
    <w:lsdException w:qFormat="true" w:unhideWhenUsed="true" w:semiHidden="true" w:uiPriority="99" w:name="caption"/>
    <w:lsdException w:uiPriority="99" w:name="annotation reference"/>
    <w:lsdException w:uiPriority="99" w:name="List"/>
    <w:lsdException w:qFormat="true" w:name="Title"/>
    <w:lsdException w:uiPriority="99" w:name="Body Text"/>
    <w:lsdException w:qFormat="true" w:name="Subtitle"/>
    <w:lsdException w:uiPriority="99" w:name="Hyperlink"/>
    <w:lsdException w:uiPriority="99" w:name="FollowedHyperlink"/>
    <w:lsdException w:qFormat="true" w:name="Strong"/>
    <w:lsdException w:qFormat="true" w:name="Emphasis"/>
    <w:lsdException w:uiPriority="99" w:name="Document Map"/>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false"/>
      <w:autoSpaceDN w:val="false"/>
      <w:adjustRightInd w:val="false"/>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hAnsi="Tahoma" w:asci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hAnsi="Tahoma" w:ascii="Tahoma"/>
      <w:b/>
      <w:bCs/>
      <w:kern w:val="1"/>
      <w:sz w:val="20"/>
      <w:szCs w:val="20"/>
      <w:u w:val="singl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true" w:styleId="Naslov2Char" w:type="character">
    <w:name w:val="Naslov 2 Char"/>
    <w:basedOn w:val="Zadanifontodlomka"/>
    <w:link w:val="Naslov2"/>
    <w:uiPriority w:val="99"/>
    <w:rsid w:val="00801FFD"/>
    <w:rPr>
      <w:rFonts w:hAnsi="Tahoma" w:ascii="Tahoma"/>
      <w:b/>
      <w:bCs/>
      <w:kern w:val="1"/>
    </w:rPr>
  </w:style>
  <w:style w:customStyle="true" w:styleId="Naslov3Char" w:type="character">
    <w:name w:val="Naslov 3 Char"/>
    <w:basedOn w:val="Zadanifontodlomka"/>
    <w:link w:val="Naslov3"/>
    <w:uiPriority w:val="99"/>
    <w:rsid w:val="00801FFD"/>
    <w:rPr>
      <w:rFonts w:hAnsi="Tahoma" w:ascii="Tahoma"/>
      <w:b/>
      <w:bCs/>
      <w:kern w:val="1"/>
      <w:u w:val="single"/>
    </w:rPr>
  </w:style>
  <w:style w:customStyle="true" w:styleId="WW8Num1z0" w:type="character">
    <w:name w:val="WW8Num1z0"/>
    <w:uiPriority w:val="99"/>
    <w:rsid w:val="00801FFD"/>
  </w:style>
  <w:style w:customStyle="true" w:styleId="WW8Num1z1" w:type="character">
    <w:name w:val="WW8Num1z1"/>
    <w:uiPriority w:val="99"/>
    <w:rsid w:val="00801FFD"/>
  </w:style>
  <w:style w:customStyle="true" w:styleId="WW8Num1z2" w:type="character">
    <w:name w:val="WW8Num1z2"/>
    <w:uiPriority w:val="99"/>
    <w:rsid w:val="00801FFD"/>
  </w:style>
  <w:style w:customStyle="true" w:styleId="WW8Num1z3" w:type="character">
    <w:name w:val="WW8Num1z3"/>
    <w:uiPriority w:val="99"/>
    <w:rsid w:val="00801FFD"/>
  </w:style>
  <w:style w:customStyle="true" w:styleId="WW8Num1z4" w:type="character">
    <w:name w:val="WW8Num1z4"/>
    <w:uiPriority w:val="99"/>
    <w:rsid w:val="00801FFD"/>
  </w:style>
  <w:style w:customStyle="true" w:styleId="WW8Num1z5" w:type="character">
    <w:name w:val="WW8Num1z5"/>
    <w:uiPriority w:val="99"/>
    <w:rsid w:val="00801FFD"/>
  </w:style>
  <w:style w:customStyle="true" w:styleId="WW8Num1z6" w:type="character">
    <w:name w:val="WW8Num1z6"/>
    <w:uiPriority w:val="99"/>
    <w:rsid w:val="00801FFD"/>
  </w:style>
  <w:style w:customStyle="true" w:styleId="WW8Num1z7" w:type="character">
    <w:name w:val="WW8Num1z7"/>
    <w:uiPriority w:val="99"/>
    <w:rsid w:val="00801FFD"/>
  </w:style>
  <w:style w:customStyle="true" w:styleId="WW8Num1z8" w:type="character">
    <w:name w:val="WW8Num1z8"/>
    <w:uiPriority w:val="99"/>
    <w:rsid w:val="00801FFD"/>
  </w:style>
  <w:style w:customStyle="true" w:styleId="Absatz-Standardschriftart" w:type="character">
    <w:name w:val="Absatz-Standardschriftart"/>
    <w:uiPriority w:val="99"/>
    <w:rsid w:val="00801FFD"/>
  </w:style>
  <w:style w:customStyle="true" w:styleId="WW-Absatz-Standardschriftart" w:type="character">
    <w:name w:val="WW-Absatz-Standardschriftart"/>
    <w:uiPriority w:val="99"/>
    <w:rsid w:val="00801FFD"/>
  </w:style>
  <w:style w:customStyle="true" w:styleId="WW-Absatz-Standardschriftart1" w:type="character">
    <w:name w:val="WW-Absatz-Standardschriftart1"/>
    <w:uiPriority w:val="99"/>
    <w:rsid w:val="00801FFD"/>
  </w:style>
  <w:style w:customStyle="true" w:styleId="WW-Absatz-Standardschriftart11" w:type="character">
    <w:name w:val="WW-Absatz-Standardschriftart11"/>
    <w:uiPriority w:val="99"/>
    <w:rsid w:val="00801FFD"/>
  </w:style>
  <w:style w:customStyle="true" w:styleId="WW-Absatz-Standardschriftart111" w:type="character">
    <w:name w:val="WW-Absatz-Standardschriftart111"/>
    <w:uiPriority w:val="99"/>
    <w:rsid w:val="00801FFD"/>
  </w:style>
  <w:style w:customStyle="true" w:styleId="WW-Absatz-Standardschriftart1111" w:type="character">
    <w:name w:val="WW-Absatz-Standardschriftart1111"/>
    <w:uiPriority w:val="99"/>
    <w:rsid w:val="00801FFD"/>
  </w:style>
  <w:style w:customStyle="true" w:styleId="WW-Absatz-Standardschriftart11111" w:type="character">
    <w:name w:val="WW-Absatz-Standardschriftart11111"/>
    <w:uiPriority w:val="99"/>
    <w:rsid w:val="00801FFD"/>
  </w:style>
  <w:style w:customStyle="true" w:styleId="WW-Absatz-Standardschriftart111111" w:type="character">
    <w:name w:val="WW-Absatz-Standardschriftart111111"/>
    <w:uiPriority w:val="99"/>
    <w:rsid w:val="00801FFD"/>
  </w:style>
  <w:style w:customStyle="true" w:styleId="WW-Absatz-Standardschriftart1111111" w:type="character">
    <w:name w:val="WW-Absatz-Standardschriftart1111111"/>
    <w:uiPriority w:val="99"/>
    <w:rsid w:val="00801FFD"/>
  </w:style>
  <w:style w:customStyle="true" w:styleId="WW-Absatz-Standardschriftart11111111" w:type="character">
    <w:name w:val="WW-Absatz-Standardschriftart11111111"/>
    <w:uiPriority w:val="99"/>
    <w:rsid w:val="00801FFD"/>
  </w:style>
  <w:style w:customStyle="true" w:styleId="WW-Absatz-Standardschriftart111111111" w:type="character">
    <w:name w:val="WW-Absatz-Standardschriftart111111111"/>
    <w:uiPriority w:val="99"/>
    <w:rsid w:val="00801FFD"/>
  </w:style>
  <w:style w:customStyle="true" w:styleId="WW-Absatz-Standardschriftart1111111111" w:type="character">
    <w:name w:val="WW-Absatz-Standardschriftart1111111111"/>
    <w:uiPriority w:val="99"/>
    <w:rsid w:val="00801FFD"/>
  </w:style>
  <w:style w:customStyle="true" w:styleId="WW-Absatz-Standardschriftart11111111111" w:type="character">
    <w:name w:val="WW-Absatz-Standardschriftart11111111111"/>
    <w:uiPriority w:val="99"/>
    <w:rsid w:val="00801FFD"/>
  </w:style>
  <w:style w:customStyle="true" w:styleId="WW-Absatz-Standardschriftart111111111111" w:type="character">
    <w:name w:val="WW-Absatz-Standardschriftart111111111111"/>
    <w:uiPriority w:val="99"/>
    <w:rsid w:val="00801FFD"/>
  </w:style>
  <w:style w:customStyle="true" w:styleId="WW-Absatz-Standardschriftart1111111111111" w:type="character">
    <w:name w:val="WW-Absatz-Standardschriftart1111111111111"/>
    <w:uiPriority w:val="99"/>
    <w:rsid w:val="00801FFD"/>
  </w:style>
  <w:style w:customStyle="true" w:styleId="WW-Absatz-Standardschriftart11111111111111" w:type="character">
    <w:name w:val="WW-Absatz-Standardschriftart11111111111111"/>
    <w:uiPriority w:val="99"/>
    <w:rsid w:val="00801FFD"/>
  </w:style>
  <w:style w:customStyle="true" w:styleId="WW-Absatz-Standardschriftart111111111111111" w:type="character">
    <w:name w:val="WW-Absatz-Standardschriftart111111111111111"/>
    <w:uiPriority w:val="99"/>
    <w:rsid w:val="00801FFD"/>
  </w:style>
  <w:style w:customStyle="true" w:styleId="WW-Absatz-Standardschriftart1111111111111111" w:type="character">
    <w:name w:val="WW-Absatz-Standardschriftart1111111111111111"/>
    <w:uiPriority w:val="99"/>
    <w:rsid w:val="00801FFD"/>
  </w:style>
  <w:style w:customStyle="true" w:styleId="WW-Absatz-Standardschriftart11111111111111111" w:type="character">
    <w:name w:val="WW-Absatz-Standardschriftart11111111111111111"/>
    <w:uiPriority w:val="99"/>
    <w:rsid w:val="00801FFD"/>
  </w:style>
  <w:style w:customStyle="true" w:styleId="WW-Absatz-Standardschriftart111111111111111111" w:type="character">
    <w:name w:val="WW-Absatz-Standardschriftart111111111111111111"/>
    <w:uiPriority w:val="99"/>
    <w:rsid w:val="00801FFD"/>
  </w:style>
  <w:style w:customStyle="true" w:styleId="NumberingSymbols" w:type="character">
    <w:name w:val="Numbering Symbols"/>
    <w:uiPriority w:val="99"/>
    <w:rsid w:val="00801FFD"/>
  </w:style>
  <w:style w:customStyle="true" w:styleId="Bullets" w:type="character">
    <w:name w:val="Bullets"/>
    <w:uiPriority w:val="99"/>
    <w:rsid w:val="00801FFD"/>
    <w:rPr>
      <w:rFonts w:cs="OpenSymbol" w:eastAsia="OpenSymbol" w:hAnsi="OpenSymbol" w:ascii="OpenSymbol"/>
    </w:rPr>
  </w:style>
  <w:style w:customStyle="true" w:styleId="Heading" w:type="paragraph">
    <w:name w:val="Heading"/>
    <w:basedOn w:val="Normal"/>
    <w:next w:val="Tijeloteksta"/>
    <w:rsid w:val="00801FFD"/>
    <w:pPr>
      <w:keepNext/>
      <w:suppressAutoHyphens/>
      <w:spacing w:after="120" w:before="240"/>
      <w:jc w:val="both"/>
    </w:pPr>
    <w:rPr>
      <w:rFonts w:cs="Arial" w:hAnsi="Arial" w:asci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hAnsi="Tahoma" w:ascii="Tahoma"/>
      <w:kern w:val="1"/>
      <w:sz w:val="20"/>
      <w:szCs w:val="20"/>
    </w:rPr>
  </w:style>
  <w:style w:customStyle="true" w:styleId="TijelotekstaChar" w:type="character">
    <w:name w:val="Tijelo teksta Char"/>
    <w:basedOn w:val="Zadanifontodlomka"/>
    <w:link w:val="Tijeloteksta"/>
    <w:uiPriority w:val="99"/>
    <w:rsid w:val="00801FFD"/>
    <w:rPr>
      <w:rFonts w:hAnsi="Tahoma" w:asci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hAnsi="Tahoma" w:ascii="Tahoma"/>
      <w:i/>
      <w:iCs/>
      <w:kern w:val="1"/>
      <w:sz w:val="20"/>
      <w:szCs w:val="20"/>
    </w:rPr>
  </w:style>
  <w:style w:customStyle="true" w:styleId="Index" w:type="paragraph">
    <w:name w:val="Index"/>
    <w:basedOn w:val="Normal"/>
    <w:uiPriority w:val="99"/>
    <w:rsid w:val="00801FFD"/>
    <w:pPr>
      <w:suppressLineNumbers/>
      <w:suppressAutoHyphens/>
      <w:jc w:val="both"/>
    </w:pPr>
    <w:rPr>
      <w:rFonts w:hAnsi="Tahoma" w:asci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PodnojeChar" w:type="character">
    <w:name w:val="Podnožje Char"/>
    <w:basedOn w:val="Zadanifontodlomka"/>
    <w:link w:val="Podnoje"/>
    <w:uiPriority w:val="99"/>
    <w:rsid w:val="00801FFD"/>
    <w:rPr>
      <w:rFonts w:hAnsi="Tahoma" w:asci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801FFD"/>
    <w:rPr>
      <w:rFonts w:hAnsi="Tahoma" w:ascii="Tahoma"/>
      <w:kern w:val="1"/>
    </w:rPr>
  </w:style>
  <w:style w:customStyle="true" w:styleId="TableContents" w:type="paragraph">
    <w:name w:val="Table Contents"/>
    <w:basedOn w:val="Normal"/>
    <w:uiPriority w:val="99"/>
    <w:rsid w:val="00801FFD"/>
    <w:pPr>
      <w:suppressLineNumbers/>
      <w:suppressAutoHyphens/>
      <w:jc w:val="both"/>
    </w:pPr>
    <w:rPr>
      <w:rFonts w:hAnsi="Tahoma" w:ascii="Tahoma"/>
      <w:kern w:val="1"/>
      <w:sz w:val="20"/>
      <w:szCs w:val="20"/>
    </w:rPr>
  </w:style>
  <w:style w:customStyle="true"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true" w:styleId="font5" w:type="paragraph">
    <w:name w:val="font5"/>
    <w:basedOn w:val="Normal"/>
    <w:uiPriority w:val="99"/>
    <w:rsid w:val="00801FFD"/>
    <w:pPr>
      <w:spacing w:afterAutospacing="true" w:after="100" w:beforeAutospacing="true" w:before="100"/>
      <w:jc w:val="both"/>
    </w:pPr>
    <w:rPr>
      <w:rFonts w:cs="Tahoma" w:hAnsi="Tahoma" w:ascii="Tahoma"/>
      <w:color w:val="000000"/>
      <w:sz w:val="18"/>
      <w:szCs w:val="18"/>
    </w:rPr>
  </w:style>
  <w:style w:customStyle="true" w:styleId="font6" w:type="paragraph">
    <w:name w:val="font6"/>
    <w:basedOn w:val="Normal"/>
    <w:uiPriority w:val="99"/>
    <w:rsid w:val="00801FFD"/>
    <w:pPr>
      <w:spacing w:afterAutospacing="true" w:after="100" w:beforeAutospacing="true" w:before="100"/>
      <w:jc w:val="both"/>
    </w:pPr>
    <w:rPr>
      <w:rFonts w:cs="Tahoma" w:hAnsi="Tahoma" w:ascii="Tahoma"/>
      <w:b/>
      <w:bCs/>
      <w:color w:val="000000"/>
      <w:sz w:val="18"/>
      <w:szCs w:val="18"/>
    </w:rPr>
  </w:style>
  <w:style w:customStyle="true" w:styleId="xl95" w:type="paragraph">
    <w:name w:val="xl95"/>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6" w:type="paragraph">
    <w:name w:val="xl96"/>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7" w:type="paragraph">
    <w:name w:val="xl97"/>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8" w:type="paragraph">
    <w:name w:val="xl98"/>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9" w:type="paragraph">
    <w:name w:val="xl99"/>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100" w:type="paragraph">
    <w:name w:val="xl100"/>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1" w:type="paragraph">
    <w:name w:val="xl101"/>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2" w:type="paragraph">
    <w:name w:val="xl10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3" w:type="paragraph">
    <w:name w:val="xl103"/>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4" w:type="paragraph">
    <w:name w:val="xl104"/>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5" w:type="paragraph">
    <w:name w:val="xl105"/>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6" w:type="paragraph">
    <w:name w:val="xl106"/>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7" w:type="paragraph">
    <w:name w:val="xl107"/>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8" w:type="paragraph">
    <w:name w:val="xl108"/>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9" w:type="paragraph">
    <w:name w:val="xl109"/>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10" w:type="paragraph">
    <w:name w:val="xl110"/>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1" w:type="paragraph">
    <w:name w:val="xl111"/>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2" w:type="paragraph">
    <w:name w:val="xl11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3" w:type="paragraph">
    <w:name w:val="xl113"/>
    <w:basedOn w:val="Normal"/>
    <w:uiPriority w:val="99"/>
    <w:rsid w:val="00801FFD"/>
    <w:pPr>
      <w:spacing w:afterAutospacing="true" w:after="100" w:beforeAutospacing="true" w:before="100"/>
      <w:jc w:val="center"/>
      <w:textAlignment w:val="center"/>
    </w:pPr>
    <w:rPr>
      <w:rFonts w:cs="Arial" w:hAnsi="Arial" w:ascii="Arial"/>
    </w:rPr>
  </w:style>
  <w:style w:customStyle="true" w:styleId="xl114" w:type="paragraph">
    <w:name w:val="xl114"/>
    <w:basedOn w:val="Normal"/>
    <w:uiPriority w:val="99"/>
    <w:rsid w:val="00801FFD"/>
    <w:pPr>
      <w:spacing w:afterAutospacing="true" w:after="100" w:beforeAutospacing="true" w:before="100"/>
      <w:jc w:val="both"/>
      <w:textAlignment w:val="center"/>
    </w:pPr>
    <w:rPr>
      <w:rFonts w:cs="Arial" w:hAnsi="Arial" w:ascii="Arial"/>
    </w:rPr>
  </w:style>
  <w:style w:customStyle="true" w:styleId="xl115" w:type="paragraph">
    <w:name w:val="xl115"/>
    <w:basedOn w:val="Normal"/>
    <w:uiPriority w:val="99"/>
    <w:rsid w:val="00801FFD"/>
    <w:pPr>
      <w:spacing w:afterAutospacing="true" w:after="100" w:beforeAutospacing="true" w:before="100"/>
      <w:jc w:val="both"/>
      <w:textAlignment w:val="center"/>
    </w:pPr>
    <w:rPr>
      <w:rFonts w:cs="Arial" w:hAnsi="Arial" w:ascii="Arial"/>
      <w:color w:val="000000"/>
    </w:rPr>
  </w:style>
  <w:style w:customStyle="true" w:styleId="xl116" w:type="paragraph">
    <w:name w:val="xl116"/>
    <w:basedOn w:val="Normal"/>
    <w:uiPriority w:val="99"/>
    <w:rsid w:val="00801FFD"/>
    <w:pPr>
      <w:spacing w:afterAutospacing="true" w:after="100" w:beforeAutospacing="true" w:before="100"/>
      <w:jc w:val="both"/>
      <w:textAlignment w:val="center"/>
    </w:pPr>
    <w:rPr>
      <w:rFonts w:cs="Verdana" w:hAnsi="Verdana" w:ascii="Verdana"/>
      <w:color w:val="000000"/>
    </w:rPr>
  </w:style>
  <w:style w:customStyle="true" w:styleId="xl117" w:type="paragraph">
    <w:name w:val="xl117"/>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18" w:type="paragraph">
    <w:name w:val="xl118"/>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19" w:type="paragraph">
    <w:name w:val="xl119"/>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0" w:type="paragraph">
    <w:name w:val="xl120"/>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1" w:type="paragraph">
    <w:name w:val="xl121"/>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22" w:type="paragraph">
    <w:name w:val="xl122"/>
    <w:basedOn w:val="Normal"/>
    <w:uiPriority w:val="99"/>
    <w:rsid w:val="00801FFD"/>
    <w:pPr>
      <w:spacing w:afterAutospacing="true" w:after="100" w:beforeAutospacing="true" w:before="100"/>
      <w:jc w:val="both"/>
      <w:textAlignment w:val="center"/>
    </w:pPr>
    <w:rPr>
      <w:rFonts w:cs="Tahoma" w:hAnsi="Tahoma" w:asci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hAnsi="Tahoma" w:ascii="Tahoma"/>
      <w:kern w:val="1"/>
      <w:sz w:val="20"/>
      <w:szCs w:val="20"/>
    </w:rPr>
  </w:style>
  <w:style w:customStyle="true" w:styleId="TekstkomentaraChar" w:type="character">
    <w:name w:val="Tekst komentara Char"/>
    <w:basedOn w:val="Zadanifontodlomka"/>
    <w:link w:val="Tekstkomentara"/>
    <w:uiPriority w:val="99"/>
    <w:rsid w:val="00801FFD"/>
    <w:rPr>
      <w:rFonts w:hAnsi="Tahoma" w:asci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true" w:styleId="PredmetkomentaraChar" w:type="character">
    <w:name w:val="Predmet komentara Char"/>
    <w:basedOn w:val="TekstkomentaraChar"/>
    <w:link w:val="Predmetkomentara"/>
    <w:uiPriority w:val="99"/>
    <w:rsid w:val="00801FFD"/>
    <w:rPr>
      <w:rFonts w:hAnsi="Tahoma" w:ascii="Tahoma"/>
      <w:b/>
      <w:bCs/>
      <w:kern w:val="1"/>
    </w:rPr>
  </w:style>
  <w:style w:styleId="Tekstbalonia" w:type="paragraph">
    <w:name w:val="Balloon Text"/>
    <w:basedOn w:val="Normal"/>
    <w:link w:val="TekstbaloniaChar"/>
    <w:uiPriority w:val="99"/>
    <w:unhideWhenUsed/>
    <w:rsid w:val="00801FFD"/>
    <w:pPr>
      <w:suppressAutoHyphens/>
      <w:jc w:val="both"/>
    </w:pPr>
    <w:rPr>
      <w:rFonts w:cs="Tahoma" w:hAnsi="Tahoma" w:ascii="Tahoma"/>
      <w:kern w:val="1"/>
      <w:sz w:val="16"/>
      <w:szCs w:val="16"/>
    </w:rPr>
  </w:style>
  <w:style w:customStyle="true" w:styleId="TekstbaloniaChar" w:type="character">
    <w:name w:val="Tekst balončića Char"/>
    <w:basedOn w:val="Zadanifontodlomka"/>
    <w:link w:val="Tekstbalonia"/>
    <w:uiPriority w:val="99"/>
    <w:rsid w:val="00801FFD"/>
    <w:rPr>
      <w:rFonts w:cs="Tahoma" w:hAnsi="Tahoma" w:ascii="Tahoma"/>
      <w:kern w:val="1"/>
      <w:sz w:val="16"/>
      <w:szCs w:val="16"/>
    </w:rPr>
  </w:style>
  <w:style w:customStyle="true" w:styleId="Standard" w:type="paragraph">
    <w:name w:val="Standard"/>
    <w:rsid w:val="00801FFD"/>
    <w:pPr>
      <w:widowControl w:val="false"/>
      <w:suppressAutoHyphens/>
      <w:autoSpaceDN w:val="false"/>
      <w:jc w:val="both"/>
      <w:textAlignment w:val="baseline"/>
    </w:pPr>
    <w:rPr>
      <w:rFonts w:hAnsi="Tahoma" w:ascii="Tahoma"/>
      <w:kern w:val="3"/>
    </w:rPr>
  </w:style>
  <w:style w:styleId="Tekstrezerviranogmjesta" w:type="character">
    <w:name w:val="Placeholder Text"/>
    <w:basedOn w:val="Zadanifontodlomka"/>
    <w:uiPriority w:val="99"/>
    <w:semiHidden/>
    <w:rsid w:val="00A71911"/>
    <w:rPr>
      <w:color w:val="808080"/>
      <w:bdr w:space="0" w:sz="0" w:color="auto" w:val="none"/>
      <w:shd w:fill="auto" w:color="auto" w:val="clear"/>
    </w:rPr>
  </w:style>
  <w:style w:customStyle="true" w:styleId="eSPISCCParagraphDefaultFont" w:type="character">
    <w:name w:val="eSPIS_CC_Paragraph Default Font"/>
    <w:basedOn w:val="Zadanifontodlomka"/>
    <w:rsid w:val="00A71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911"/>
    <w:rPr>
      <w:bdr w:space="0" w:sz="0" w:color="auto" w:val="none"/>
      <w:shd w:fill="FFFFCC" w:color="auto" w:val="clear"/>
      <w:lang w:val="hr-HR"/>
    </w:rPr>
  </w:style>
  <w:style w:customStyle="true" w:styleId="PozadinaSvijetloCrvena" w:type="character">
    <w:name w:val="Pozadina_SvijetloCrvena"/>
    <w:basedOn w:val="eSPISCCParagraphDefaultFont"/>
    <w:rsid w:val="00A71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911"/>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Revizija" w:type="paragraph">
    <w:name w:val="Revision"/>
    <w:hidden/>
    <w:uiPriority w:val="99"/>
    <w:rsid w:val="00750799"/>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750799"/>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750799"/>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750799"/>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DeltaViewInsertion" w:type="character">
    <w:name w:val="DeltaView Insertion"/>
    <w:uiPriority w:val="99"/>
    <w:rsid w:val="00750799"/>
    <w:rPr>
      <w:color w:val="0000FF"/>
      <w:u w:val="double"/>
    </w:rPr>
  </w:style>
  <w:style w:customStyle="true" w:styleId="DeltaViewDeletion" w:type="character">
    <w:name w:val="DeltaView Deletion"/>
    <w:uiPriority w:val="99"/>
    <w:rsid w:val="00750799"/>
    <w:rPr>
      <w:strike/>
      <w:color w:val="FF0000"/>
    </w:rPr>
  </w:style>
  <w:style w:customStyle="true" w:styleId="DeltaViewMoveSource" w:type="character">
    <w:name w:val="DeltaView Move Source"/>
    <w:uiPriority w:val="99"/>
    <w:rsid w:val="00750799"/>
    <w:rPr>
      <w:strike/>
      <w:color w:val="00C000"/>
    </w:rPr>
  </w:style>
  <w:style w:customStyle="true" w:styleId="DeltaViewMoveDestination" w:type="character">
    <w:name w:val="DeltaView Move Destination"/>
    <w:uiPriority w:val="99"/>
    <w:rsid w:val="00750799"/>
    <w:rPr>
      <w:color w:val="00C000"/>
      <w:u w:val="double"/>
    </w:rPr>
  </w:style>
  <w:style w:customStyle="true" w:styleId="DeltaViewChangeNumber" w:type="character">
    <w:name w:val="DeltaView Change Number"/>
    <w:uiPriority w:val="99"/>
    <w:rsid w:val="00750799"/>
    <w:rPr>
      <w:color w:val="000000"/>
      <w:vertAlign w:val="superscript"/>
    </w:rPr>
  </w:style>
  <w:style w:customStyle="true"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750799"/>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750799"/>
    <w:rPr>
      <w:color w:val="000000"/>
    </w:rPr>
  </w:style>
  <w:style w:customStyle="true" w:styleId="DeltaViewMovedDeletion" w:type="character">
    <w:name w:val="DeltaView Moved Deletion"/>
    <w:uiPriority w:val="99"/>
    <w:rsid w:val="00750799"/>
    <w:rPr>
      <w:strike/>
      <w:color w:val="C08080"/>
    </w:rPr>
  </w:style>
  <w:style w:customStyle="true" w:styleId="DeltaViewComment" w:type="character">
    <w:name w:val="DeltaView Comment"/>
    <w:basedOn w:val="Zadanifontodlomka"/>
    <w:uiPriority w:val="99"/>
    <w:rsid w:val="00750799"/>
    <w:rPr>
      <w:color w:val="000000"/>
    </w:rPr>
  </w:style>
  <w:style w:customStyle="true" w:styleId="DeltaViewStyleChangeText" w:type="character">
    <w:name w:val="DeltaView Style Change Text"/>
    <w:uiPriority w:val="99"/>
    <w:rsid w:val="00750799"/>
    <w:rPr>
      <w:color w:val="000000"/>
      <w:u w:val="double"/>
    </w:rPr>
  </w:style>
  <w:style w:customStyle="true" w:styleId="DeltaViewStyleChangeLabel" w:type="character">
    <w:name w:val="DeltaView Style Change Label"/>
    <w:uiPriority w:val="99"/>
    <w:rsid w:val="00750799"/>
    <w:rPr>
      <w:color w:val="000000"/>
    </w:rPr>
  </w:style>
  <w:style w:customStyle="true" w:styleId="DeltaViewInsertedComment" w:type="character">
    <w:name w:val="DeltaView Inserted Comment"/>
    <w:basedOn w:val="DeltaViewComment"/>
    <w:uiPriority w:val="99"/>
    <w:rsid w:val="00750799"/>
    <w:rPr>
      <w:color w:val="0000FF"/>
      <w:u w:val="double"/>
    </w:rPr>
  </w:style>
  <w:style w:customStyle="true" w:styleId="DeltaViewDeletedComment" w:type="character">
    <w:name w:val="DeltaView Deleted Comment"/>
    <w:basedOn w:val="DeltaViewComment"/>
    <w:uiPriority w:val="99"/>
    <w:rsid w:val="00750799"/>
    <w:rPr>
      <w:strike/>
      <w:color w:val="FF000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semiHidden="1" w:uiPriority="99" w:unhideWhenUsed="1"/>
    <w:lsdException w:name="heading 3" w:qFormat="1" w:semiHidden="1" w:uiPriority="9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annotation text" w:uiPriority="99"/>
    <w:lsdException w:name="header" w:uiPriority="99"/>
    <w:lsdException w:name="footer" w:uiPriority="99"/>
    <w:lsdException w:name="caption" w:qFormat="1" w:semiHidden="1" w:uiPriority="99" w:unhideWhenUsed="1"/>
    <w:lsdException w:name="annotation reference" w:uiPriority="99"/>
    <w:lsdException w:name="List" w:uiPriority="99"/>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Document Map" w:uiPriority="99"/>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uiPriority w:val="99"/>
    <w:rsid w:val="00801FFD"/>
    <w:rPr>
      <w:rFonts w:ascii="Tahoma" w:hAns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uiPriority w:val="99"/>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na zapisniku</izvorni_sadrzaj>
    <derivirana_varijabla naziv="DomainObject.Primjedba_1">rješenje na zapisniku</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7135</izvorni_sadrzaj>
    <derivirana_varijabla naziv="DomainObject.Predmet.Broj_1">7135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St-7135/2015</izvorni_sadrzaj>
    <derivirana_varijabla naziv="DomainObject.Predmet.OznakaBroj_1">St-7135/2015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SAINTS HILLS d.o.o.</izvorni_sadrzaj>
    <derivirana_varijabla naziv="DomainObject.Predmet.ProtustrankaFormated_1">  SAINTS HILLS d.o.o.</derivirana_varijabla>
  </DomainObject.Predmet.ProtustrankaFormated>
  <DomainObject.Predmet.ProtustrankaFormatedOIB>
    <izvorni_sadrzaj>  SAINTS HILLS d.o.o., OIB 71000585584</izvorni_sadrzaj>
    <derivirana_varijabla naziv="DomainObject.Predmet.ProtustrankaFormatedOIB_1">  SAINTS HILLS d.o.o., OIB 71000585584</derivirana_varijabla>
  </DomainObject.Predmet.ProtustrankaFormatedOIB>
  <DomainObject.Predmet.ProtustrankaFormatedWithAdress>
    <izvorni_sadrzaj> SAINTS HILLS d.o.o., Ilica 1/A, 10000 Zagreb</izvorni_sadrzaj>
    <derivirana_varijabla naziv="DomainObject.Predmet.ProtustrankaFormatedWithAdress_1"> SAINTS HILLS d.o.o., Ilica 1/A, 10000 Zagreb</derivirana_varijabla>
  </DomainObject.Predmet.ProtustrankaFormatedWithAdress>
  <DomainObject.Predmet.ProtustrankaFormatedWithAdressOIB>
    <izvorni_sadrzaj> SAINTS HILLS d.o.o., OIB 71000585584, Ilica 1/A, 10000 Zagreb</izvorni_sadrzaj>
    <derivirana_varijabla naziv="DomainObject.Predmet.ProtustrankaFormatedWithAdressOIB_1"> SAINTS HILLS d.o.o., OIB 71000585584, Ilica 1/A, 10000 Zagreb</derivirana_varijabla>
  </DomainObject.Predmet.ProtustrankaFormatedWithAdressOIB>
  <DomainObject.Predmet.ProtustrankaWithAdress>
    <izvorni_sadrzaj>SAINTS HILLS d.o.o. Ilica 1/A, 10000 Zagreb</izvorni_sadrzaj>
    <derivirana_varijabla naziv="DomainObject.Predmet.ProtustrankaWithAdress_1">SAINTS HILLS d.o.o. Ilica 1/A, 10000 Zagreb</derivirana_varijabla>
  </DomainObject.Predmet.ProtustrankaWithAdress>
  <DomainObject.Predmet.ProtustrankaWithAdressOIB>
    <izvorni_sadrzaj>SAINTS HILLS d.o.o., OIB 71000585584, Ilica 1/A, 10000 Zagreb</izvorni_sadrzaj>
    <derivirana_varijabla naziv="DomainObject.Predmet.ProtustrankaWithAdressOIB_1">SAINTS HILLS d.o.o., OIB 71000585584, Ilica 1/A, 10000 Zagreb</derivirana_varijabla>
  </DomainObject.Predmet.ProtustrankaWithAdressOIB>
  <DomainObject.Predmet.ProtustrankaNazivFormated>
    <izvorni_sadrzaj>SAINTS HILLS d.o.o.</izvorni_sadrzaj>
    <derivirana_varijabla naziv="DomainObject.Predmet.ProtustrankaNazivFormated_1">SAINTS HILLS d.o.o.</derivirana_varijabla>
  </DomainObject.Predmet.ProtustrankaNazivFormated>
  <DomainObject.Predmet.ProtustrankaNazivFormatedOIB>
    <izvorni_sadrzaj>SAINTS HILLS d.o.o., OIB 71000585584</izvorni_sadrzaj>
    <derivirana_varijabla naziv="DomainObject.Predmet.ProtustrankaNazivFormatedOIB_1">SAINTS HILLS d.o.o., OIB 71000585584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SAINTS HILLS d.o.o.</izvorni_sadrzaj>
    <derivirana_varijabla naziv="DomainObject.Predmet.StrankaFormated_1">  SAINTS HILLS d.o.o.</derivirana_varijabla>
  </DomainObject.Predmet.StrankaFormated>
  <DomainObject.Predmet.StrankaFormatedOIB>
    <izvorni_sadrzaj>  SAINTS HILLS d.o.o., OIB 71000585584</izvorni_sadrzaj>
    <derivirana_varijabla naziv="DomainObject.Predmet.StrankaFormatedOIB_1">  SAINTS HILLS d.o.o., OIB 71000585584</derivirana_varijabla>
  </DomainObject.Predmet.StrankaFormatedOIB>
  <DomainObject.Predmet.StrankaFormatedWithAdress>
    <izvorni_sadrzaj> SAINTS HILLS d.o.o., Ilica 1/A, 10000 Zagreb</izvorni_sadrzaj>
    <derivirana_varijabla naziv="DomainObject.Predmet.StrankaFormatedWithAdress_1"> SAINTS HILLS d.o.o., Ilica 1/A, 10000 Zagreb</derivirana_varijabla>
  </DomainObject.Predmet.StrankaFormatedWithAdress>
  <DomainObject.Predmet.StrankaFormatedWithAdressOIB>
    <izvorni_sadrzaj> SAINTS HILLS d.o.o., OIB 71000585584, Ilica 1/A, 10000 Zagreb</izvorni_sadrzaj>
    <derivirana_varijabla naziv="DomainObject.Predmet.StrankaFormatedWithAdressOIB_1"> SAINTS HILLS d.o.o., OIB 71000585584, Ilica 1/A, 10000 Zagreb</derivirana_varijabla>
  </DomainObject.Predmet.StrankaFormatedWithAdressOIB>
  <DomainObject.Predmet.StrankaWithAdress>
    <izvorni_sadrzaj>SAINTS HILLS d.o.o. Ilica 1/A,10000 Zagreb</izvorni_sadrzaj>
    <derivirana_varijabla naziv="DomainObject.Predmet.StrankaWithAdress_1">SAINTS HILLS d.o.o. Ilica 1/A,10000 Zagreb</derivirana_varijabla>
  </DomainObject.Predmet.StrankaWithAdress>
  <DomainObject.Predmet.StrankaWithAdressOIB>
    <izvorni_sadrzaj>SAINTS HILLS d.o.o., OIB 71000585584, Ilica 1/A,10000 Zagreb</izvorni_sadrzaj>
    <derivirana_varijabla naziv="DomainObject.Predmet.StrankaWithAdressOIB_1">SAINTS HILLS d.o.o., OIB 71000585584, Ilica 1/A,10000 Zagreb</derivirana_varijabla>
  </DomainObject.Predmet.StrankaWithAdressOIB>
  <DomainObject.Predmet.StrankaNazivFormated>
    <izvorni_sadrzaj>SAINTS HILLS d.o.o.</izvorni_sadrzaj>
    <derivirana_varijabla naziv="DomainObject.Predmet.StrankaNazivFormated_1">SAINTS HILLS d.o.o.</derivirana_varijabla>
  </DomainObject.Predmet.StrankaNazivFormated>
  <DomainObject.Predmet.StrankaNazivFormatedOIB>
    <izvorni_sadrzaj>SAINTS HILLS d.o.o., OIB 71000585584</izvorni_sadrzaj>
    <derivirana_varijabla naziv="DomainObject.Predmet.StrankaNazivFormatedOIB_1">SAINTS HILLS d.o.o., OIB 71000585584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SAINTS HILLS d.o.o.</item>
    </izvorni_sadrzaj>
    <derivirana_varijabla naziv="DomainObject.Predmet.StrankaListFormated_1">
      <item>SAINTS HILLS d.o.o.</item>
    </derivirana_varijabla>
  </DomainObject.Predmet.StrankaListFormated>
  <DomainObject.Predmet.StrankaListFormatedOIB>
    <izvorni_sadrzaj>
      <item>SAINTS HILLS d.o.o., OIB 71000585584</item>
    </izvorni_sadrzaj>
    <derivirana_varijabla naziv="DomainObject.Predmet.StrankaListFormatedOIB_1">
      <item>SAINTS HILLS d.o.o., OIB 71000585584</item>
    </derivirana_varijabla>
  </DomainObject.Predmet.StrankaListFormatedOIB>
  <DomainObject.Predmet.StrankaListFormatedWithAdress>
    <izvorni_sadrzaj>
      <item>SAINTS HILLS d.o.o., Ilica 1/A, 10000 Zagreb</item>
    </izvorni_sadrzaj>
    <derivirana_varijabla naziv="DomainObject.Predmet.StrankaListFormatedWithAdress_1">
      <item>SAINTS HILLS d.o.o., Ilica 1/A, 10000 Zagreb</item>
    </derivirana_varijabla>
  </DomainObject.Predmet.StrankaListFormatedWithAdress>
  <DomainObject.Predmet.StrankaListFormatedWithAdressOIB>
    <izvorni_sadrzaj>
      <item>SAINTS HILLS d.o.o., OIB 71000585584, Ilica 1/A, 10000 Zagreb</item>
    </izvorni_sadrzaj>
    <derivirana_varijabla naziv="DomainObject.Predmet.StrankaListFormatedWithAdressOIB_1">
      <item>SAINTS HILLS d.o.o., OIB 71000585584, Ilica 1/A, 10000 Zagreb</item>
    </derivirana_varijabla>
  </DomainObject.Predmet.StrankaListFormatedWithAdressOIB>
  <DomainObject.Predmet.StrankaListNazivFormated>
    <izvorni_sadrzaj>
      <item>SAINTS HILLS d.o.o.</item>
    </izvorni_sadrzaj>
    <derivirana_varijabla naziv="DomainObject.Predmet.StrankaListNazivFormated_1">
      <item>SAINTS HILLS d.o.o.</item>
    </derivirana_varijabla>
  </DomainObject.Predmet.StrankaListNazivFormated>
  <DomainObject.Predmet.StrankaListNazivFormatedOIB>
    <izvorni_sadrzaj>
      <item>SAINTS HILLS d.o.o., OIB 71000585584</item>
    </izvorni_sadrzaj>
    <derivirana_varijabla naziv="DomainObject.Predmet.StrankaListNazivFormatedOIB_1">
      <item>SAINTS HILLS d.o.o., OIB 71000585584</item>
    </derivirana_varijabla>
  </DomainObject.Predmet.StrankaListNazivFormatedOIB>
  <DomainObject.Predmet.ProtuStrankaListFormated>
    <izvorni_sadrzaj>
      <item>SAINTS HILLS d.o.o.</item>
    </izvorni_sadrzaj>
    <derivirana_varijabla naziv="DomainObject.Predmet.ProtuStrankaListFormated_1">
      <item>SAINTS HILLS d.o.o.</item>
    </derivirana_varijabla>
  </DomainObject.Predmet.ProtuStrankaListFormated>
  <DomainObject.Predmet.ProtuStrankaListFormatedOIB>
    <izvorni_sadrzaj>
      <item>SAINTS HILLS d.o.o., OIB 71000585584</item>
    </izvorni_sadrzaj>
    <derivirana_varijabla naziv="DomainObject.Predmet.ProtuStrankaListFormatedOIB_1">
      <item>SAINTS HILLS d.o.o., OIB 71000585584</item>
    </derivirana_varijabla>
  </DomainObject.Predmet.ProtuStrankaListFormatedOIB>
  <DomainObject.Predmet.ProtuStrankaListFormatedWithAdress>
    <izvorni_sadrzaj>
      <item>SAINTS HILLS d.o.o., Ilica 1/A, 10000 Zagreb</item>
    </izvorni_sadrzaj>
    <derivirana_varijabla naziv="DomainObject.Predmet.ProtuStrankaListFormatedWithAdress_1">
      <item>SAINTS HILLS d.o.o., Ilica 1/A, 10000 Zagreb</item>
    </derivirana_varijabla>
  </DomainObject.Predmet.ProtuStrankaListFormatedWithAdress>
  <DomainObject.Predmet.ProtuStrankaListFormatedWithAdressOIB>
    <izvorni_sadrzaj>
      <item>SAINTS HILLS d.o.o., OIB 71000585584, Ilica 1/A, 10000 Zagreb</item>
    </izvorni_sadrzaj>
    <derivirana_varijabla naziv="DomainObject.Predmet.ProtuStrankaListFormatedWithAdressOIB_1">
      <item>SAINTS HILLS d.o.o., OIB 71000585584, Ilica 1/A, 10000 Zagreb</item>
    </derivirana_varijabla>
  </DomainObject.Predmet.ProtuStrankaListFormatedWithAdressOIB>
  <DomainObject.Predmet.ProtuStrankaListNazivFormated>
    <izvorni_sadrzaj>
      <item>SAINTS HILLS d.o.o.</item>
    </izvorni_sadrzaj>
    <derivirana_varijabla naziv="DomainObject.Predmet.ProtuStrankaListNazivFormated_1">
      <item>SAINTS HILLS d.o.o.</item>
    </derivirana_varijabla>
  </DomainObject.Predmet.ProtuStrankaListNazivFormated>
  <DomainObject.Predmet.ProtuStrankaListNazivFormatedOIB>
    <izvorni_sadrzaj>
      <item>SAINTS HILLS d.o.o., OIB 71000585584</item>
    </izvorni_sadrzaj>
    <derivirana_varijabla naziv="DomainObject.Predmet.ProtuStrankaListNazivFormatedOIB_1">
      <item>SAINTS HILLS d.o.o., OIB 71000585584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SAINTS HILLS d.o.o.</izvorni_sadrzaj>
    <derivirana_varijabla naziv="DomainObject.Predmet.StrankaIDrugi_1">SAINTS HILLS d.o.o.</derivirana_varijabla>
  </DomainObject.Predmet.StrankaIDrugi>
  <DomainObject.Predmet.ProtustrankaIDrugi>
    <izvorni_sadrzaj>SAINTS HILLS d.o.o.</izvorni_sadrzaj>
    <derivirana_varijabla naziv="DomainObject.Predmet.ProtustrankaIDrugi_1">SAINTS HILLS d.o.o.</derivirana_varijabla>
  </DomainObject.Predmet.ProtustrankaIDrugi>
  <DomainObject.Predmet.StrankaIDrugiAdressOIB>
    <izvorni_sadrzaj>SAINTS HILLS d.o.o., OIB 71000585584, Ilica 1/A, 10000 Zagreb</izvorni_sadrzaj>
    <derivirana_varijabla naziv="DomainObject.Predmet.StrankaIDrugiAdressOIB_1">SAINTS HILLS d.o.o., OIB 71000585584, Ilica 1/A, 10000 Zagreb</derivirana_varijabla>
  </DomainObject.Predmet.StrankaIDrugiAdressOIB>
  <DomainObject.Predmet.ProtustrankaIDrugiAdressOIB>
    <izvorni_sadrzaj>SAINTS HILLS d.o.o., OIB 71000585584, Ilica 1/A, 10000 Zagreb</izvorni_sadrzaj>
    <derivirana_varijabla naziv="DomainObject.Predmet.ProtustrankaIDrugiAdressOIB_1">SAINTS HILLS d.o.o., OIB 71000585584, Ilica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SAINTS HILLS d.o.o.</item>
      <item>SAINTS HILLS d.o.o.</item>
    </izvorni_sadrzaj>
    <derivirana_varijabla naziv="DomainObject.Predmet.SudioniciListNaziv_1">
      <item>SAINTS HILLS d.o.o.</item>
      <item>SAINTS HILLS d.o.o.</item>
    </derivirana_varijabla>
  </DomainObject.Predmet.SudioniciListNaziv>
  <DomainObject.Predmet.SudioniciListAdressOIB>
    <izvorni_sadrzaj>
      <item>SAINTS HILLS d.o.o., OIB 71000585584, Ilica 1/A,10000 Zagreb</item>
      <item>SAINTS HILLS d.o.o., OIB 71000585584, Ilica 1/A,10000 Zagreb</item>
    </izvorni_sadrzaj>
    <derivirana_varijabla naziv="DomainObject.Predmet.SudioniciListAdressOIB_1">
      <item>SAINTS HILLS d.o.o., OIB 71000585584, Ilica 1/A,10000 Zagreb</item>
      <item>SAINTS HILLS d.o.o., OIB 71000585584, Ilica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71000585584</item>
      <item>, OIB 71000585584</item>
    </izvorni_sadrzaj>
    <derivirana_varijabla naziv="DomainObject.Predmet.SudioniciListNazivOIB_1">
      <item>, OIB 71000585584</item>
      <item>, OIB 71000585584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555A47-CACF-46F5-9588-AFB929C9CE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20</properties:Pages>
  <properties:Words>8183</properties:Words>
  <properties:Characters>49559</properties:Characters>
  <properties:Lines>980</properties:Lines>
  <properties:Paragraphs>213</properties:Paragraphs>
  <properties:TotalTime>293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2016-03-17T13:33:00Z</dcterms:created>
  <dc:creator>gzubak</dc:creator>
  <cp:lastModifiedBy>Karmela Dolenc</cp:lastModifiedBy>
  <cp:lastPrinted>2016-07-12T08:39:00Z</cp:lastPrinted>
  <dcterms:modified xmlns:xsi="http://www.w3.org/2001/XMLSchema-instance" xsi:type="dcterms:W3CDTF">2016-07-12T08:59:00Z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20</vt:i4>
  </prop:property>
</prop:Properties>
</file>