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3b51" w14:paraId="8bf3b51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DC78CA">
        <w:rPr>
          <w:b/>
        </w:rPr>
        <w:t>1</w:t>
      </w:r>
      <w:r w:rsidR="008F0AEF">
        <w:rPr>
          <w:b/>
        </w:rPr>
        <w:t>29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8F0AEF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8F0AEF">
        <w:t xml:space="preserve"> HARMONY jednostavno društvo s ograničenom odgovornošću za trgovinu, proizvodnju i usluge</w:t>
      </w:r>
      <w:r w:rsidR="008C556E" w:rsidRPr="00E47D07">
        <w:rPr>
          <w:b/>
        </w:rPr>
        <w:t>,</w:t>
      </w:r>
      <w:r w:rsidR="00C7165D" w:rsidRPr="00E47D07">
        <w:rPr>
          <w:b/>
        </w:rPr>
        <w:t xml:space="preserve"> </w:t>
      </w:r>
      <w:r w:rsidR="00C7165D" w:rsidRPr="00DC78CA">
        <w:t xml:space="preserve">skraćena tvrtka: </w:t>
      </w:r>
      <w:r w:rsidR="008F0AEF" w:rsidRPr="008F0AEF">
        <w:t xml:space="preserve">HARMONY </w:t>
      </w:r>
      <w:r w:rsidR="00DC78CA" w:rsidRPr="00DC78CA">
        <w:t>j.d.</w:t>
      </w:r>
      <w:r w:rsidR="00F908EF" w:rsidRPr="00DC78CA">
        <w:t xml:space="preserve">o.o., </w:t>
      </w:r>
      <w:proofErr w:type="spellStart"/>
      <w:r w:rsidR="008F0AEF">
        <w:t>Okučani</w:t>
      </w:r>
      <w:proofErr w:type="spellEnd"/>
      <w:r w:rsidR="00DC78CA" w:rsidRPr="00DC78CA">
        <w:t>,</w:t>
      </w:r>
      <w:r w:rsidR="00F908EF" w:rsidRPr="00DC78CA">
        <w:t xml:space="preserve"> </w:t>
      </w:r>
      <w:r w:rsidR="008F0AEF">
        <w:t>Alojzija Stepinca 56/A</w:t>
      </w:r>
      <w:r w:rsidR="00F908EF" w:rsidRPr="00DC78CA">
        <w:t>, OIB</w:t>
      </w:r>
      <w:r w:rsidR="008F0AEF">
        <w:t xml:space="preserve"> 11616498668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E4898">
        <w:t>13</w:t>
      </w:r>
      <w:r w:rsidR="00FE4523">
        <w:t xml:space="preserve">. </w:t>
      </w:r>
      <w:r w:rsidR="00EA239F">
        <w:t xml:space="preserve">veljače </w:t>
      </w:r>
      <w:r w:rsidR="00B65E50">
        <w:t>201</w:t>
      </w:r>
      <w:r w:rsidR="00F908EF">
        <w:t>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1E4898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1E4898" w:rsidRPr="001E4898">
        <w:t>HARMONY jednostavno društvo s ograničenom odgovornošću za trgovinu, proizvodnju i usluge</w:t>
      </w:r>
      <w:r w:rsidR="001E4898" w:rsidRPr="001E4898">
        <w:rPr>
          <w:b/>
        </w:rPr>
        <w:t xml:space="preserve">, </w:t>
      </w:r>
      <w:r w:rsidR="001E4898" w:rsidRPr="001E4898">
        <w:t xml:space="preserve">skraćena tvrtka: HARMONY j.d.o.o., </w:t>
      </w:r>
      <w:proofErr w:type="spellStart"/>
      <w:r w:rsidR="001E4898" w:rsidRPr="001E4898">
        <w:t>Okučani</w:t>
      </w:r>
      <w:proofErr w:type="spellEnd"/>
      <w:r w:rsidR="001E4898" w:rsidRPr="001E4898">
        <w:t>, Alojzija Stepinca 56/A, OIB 11616498668</w:t>
      </w:r>
      <w:r w:rsidR="00067508">
        <w:t xml:space="preserve">, </w:t>
      </w:r>
      <w:r w:rsidR="00B76165">
        <w:t xml:space="preserve">iznosi </w:t>
      </w:r>
      <w:r w:rsidR="001E4898">
        <w:t>11.017,32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r w:rsidR="001E4898">
        <w:t xml:space="preserve">Ivica </w:t>
      </w:r>
      <w:proofErr w:type="spellStart"/>
      <w:r w:rsidR="001E4898">
        <w:t>Tušak</w:t>
      </w:r>
      <w:proofErr w:type="spellEnd"/>
      <w:r w:rsidR="00DC78CA">
        <w:t>,</w:t>
      </w:r>
      <w:r w:rsidR="00F908EF" w:rsidRPr="00E47D07">
        <w:rPr>
          <w:b/>
        </w:rPr>
        <w:t xml:space="preserve"> </w:t>
      </w:r>
      <w:r w:rsidR="001E4898" w:rsidRPr="001E4898">
        <w:t>Bjelovar</w:t>
      </w:r>
      <w:r w:rsidR="00F908EF" w:rsidRPr="00DC78CA">
        <w:t xml:space="preserve">, </w:t>
      </w:r>
      <w:r w:rsidR="001E4898">
        <w:t>Bilogorska 15 A</w:t>
      </w:r>
      <w:r w:rsidR="00F908EF" w:rsidRPr="00DC78CA">
        <w:t xml:space="preserve">, OIB </w:t>
      </w:r>
      <w:r w:rsidR="001E4898">
        <w:t>18144101971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C78CA">
        <w:rPr>
          <w:b/>
        </w:rPr>
        <w:t>221-</w:t>
      </w:r>
      <w:r w:rsidR="007838DA">
        <w:rPr>
          <w:b/>
        </w:rPr>
        <w:t>129</w:t>
      </w:r>
      <w:r w:rsidR="007F1C57" w:rsidRPr="00DC78CA">
        <w:rPr>
          <w:b/>
        </w:rPr>
        <w:t>-</w:t>
      </w:r>
      <w:r w:rsidR="007838DA">
        <w:rPr>
          <w:b/>
        </w:rPr>
        <w:t>18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7838DA">
        <w:t>13</w:t>
      </w:r>
      <w:r w:rsidR="00FE4523">
        <w:t xml:space="preserve">. </w:t>
      </w:r>
      <w:r w:rsidR="00E47D07">
        <w:t>veljače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2CE" w:rsidR="009D12CE">
      <w:r>
        <w:separator/>
      </w:r>
    </w:p>
  </w:endnote>
  <w:endnote w:id="0" w:type="continuationSeparator">
    <w:p w:rsidRDefault="009D12CE" w:rsidR="009D1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2CE" w:rsidR="009D12CE">
      <w:r>
        <w:separator/>
      </w:r>
    </w:p>
  </w:footnote>
  <w:footnote w:id="0" w:type="continuationSeparator">
    <w:p w:rsidRDefault="009D12CE" w:rsidR="009D1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348A"/>
    <w:rsid w:val="00106A56"/>
    <w:rsid w:val="0011475A"/>
    <w:rsid w:val="0011577F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4007"/>
    <w:rsid w:val="001C73F4"/>
    <w:rsid w:val="001C7F1E"/>
    <w:rsid w:val="001E2000"/>
    <w:rsid w:val="001E375C"/>
    <w:rsid w:val="001E4898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C499E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1A3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6D62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38D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3439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3B81"/>
    <w:rsid w:val="008C556E"/>
    <w:rsid w:val="008C7029"/>
    <w:rsid w:val="008D6E51"/>
    <w:rsid w:val="008E0CE8"/>
    <w:rsid w:val="008E191F"/>
    <w:rsid w:val="008F0AE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2CE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2094"/>
    <w:rsid w:val="00AE7B4B"/>
    <w:rsid w:val="00B01505"/>
    <w:rsid w:val="00B03565"/>
    <w:rsid w:val="00B10A31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C78CA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47D07"/>
    <w:rsid w:val="00E60C19"/>
    <w:rsid w:val="00E631C3"/>
    <w:rsid w:val="00E7432A"/>
    <w:rsid w:val="00E86A00"/>
    <w:rsid w:val="00E96356"/>
    <w:rsid w:val="00EA028A"/>
    <w:rsid w:val="00EA239F"/>
    <w:rsid w:val="00EB10A2"/>
    <w:rsid w:val="00EC0019"/>
    <w:rsid w:val="00EC7376"/>
    <w:rsid w:val="00ED3109"/>
    <w:rsid w:val="00ED4C16"/>
    <w:rsid w:val="00EE476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3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3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11017.32</izvorni_sadrzaj>
    <derivirana_varijabla naziv="DomainObject.Predmet.InicijalnaVrijednost_1">11017.32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</izvorni_sadrzaj>
    <derivirana_varijabla naziv="DomainObject.Predmet.PrimjedbaSuca_1">čl.</derivirana_varijabla>
  </DomainObject.Predmet.PrimjedbaSuca>
  <DomainObject.Predmet.ProtustrankaFormated>
    <izvorni_sadrzaj>  HARMONY jednostavno društvo s ograničenom odgovornošću za trgovinu, proizvodnju i usluge</izvorni_sadrzaj>
    <derivirana_varijabla naziv="DomainObject.Predmet.ProtustrankaFormated_1">  HARMONY jednostavno društvo s ograničenom odgovornošću za trgovinu, proizvodnju i usluge</derivirana_varijabla>
  </DomainObject.Predmet.ProtustrankaFormated>
  <DomainObject.Predmet.ProtustrankaFormatedOIB>
    <izvorni_sadrzaj>  HARMONY jednostavno društvo s ograničenom odgovornošću za trgovinu, proizvodnju i usluge, OIB 11616498668</izvorni_sadrzaj>
    <derivirana_varijabla naziv="DomainObject.Predmet.ProtustrankaFormatedOIB_1">  HARMONY jednostavno društvo s ograničenom odgovornošću za trgovinu, proizvodnju i usluge, OIB 11616498668</derivirana_varijabla>
  </DomainObject.Predmet.ProtustrankaFormatedOIB>
  <DomainObject.Predmet.ProtustrankaFormatedWithAdress>
    <izvorni_sadrzaj> HARMONY jednostavno društvo s ograničenom odgovornošću za trgovinu, proizvodnju i usluge, Alojzija Stepinca 56A, 35430 Okučani</izvorni_sadrzaj>
    <derivirana_varijabla naziv="DomainObject.Predmet.ProtustrankaFormatedWithAdress_1"> HARMONY jednostavno društvo s ograničenom odgovornošću za trgovinu, proizvodnju i usluge, Alojzija Stepinca 56A, 35430 Okučani</derivirana_varijabla>
  </DomainObject.Predmet.ProtustrankaFormatedWithAdress>
  <DomainObject.Predmet.ProtustrankaFormatedWithAdressOIB>
    <izvorni_sadrzaj> HARMONY jednostavno društvo s ograničenom odgovornošću za trgovinu, proizvodnju i usluge, OIB 11616498668, Alojzija Stepinca 56A, 35430 Okučani</izvorni_sadrzaj>
    <derivirana_varijabla naziv="DomainObject.Predmet.ProtustrankaFormatedWithAdressOIB_1"> HARMONY jednostavno društvo s ograničenom odgovornošću za trgovinu, proizvodnju i usluge, OIB 11616498668, Alojzija Stepinca 56A, 35430 Okučani</derivirana_varijabla>
  </DomainObject.Predmet.ProtustrankaFormatedWithAdressOIB>
  <DomainObject.Predmet.ProtustrankaWithAdress>
    <izvorni_sadrzaj>HARMONY jednostavno društvo s ograničenom odgovornošću za trgovinu, proizvodnju i usluge Alojzija Stepinca 56A, 35430 Okučani</izvorni_sadrzaj>
    <derivirana_varijabla naziv="DomainObject.Predmet.ProtustrankaWithAdress_1">HARMONY jednostavno društvo s ograničenom odgovornošću za trgovinu, proizvodnju i usluge Alojzija Stepinca 56A, 35430 Okučani</derivirana_varijabla>
  </DomainObject.Predmet.ProtustrankaWithAdress>
  <DomainObject.Predmet.ProtustrankaWithAdressOIB>
    <izvorni_sadrzaj>HARMONY jednostavno društvo s ograničenom odgovornošću za trgovinu, proizvodnju i usluge, OIB 11616498668, Alojzija Stepinca 56A, 35430 Okučani</izvorni_sadrzaj>
    <derivirana_varijabla naziv="DomainObject.Predmet.ProtustrankaWithAdressOIB_1">HARMONY jednostavno društvo s ograničenom odgovornošću za trgovinu, proizvodnju i usluge, OIB 11616498668, Alojzija Stepinca 56A, 35430 Okučani</derivirana_varijabla>
  </DomainObject.Predmet.ProtustrankaWithAdressOIB>
  <DomainObject.Predmet.ProtustrankaNazivFormated>
    <izvorni_sadrzaj>HARMONY jednostavno društvo s ograničenom odgovornošću za trgovinu, proizvodnju i usluge</izvorni_sadrzaj>
    <derivirana_varijabla naziv="DomainObject.Predmet.ProtustrankaNazivFormated_1">HARMONY jednostavno društvo s ograničenom odgovornošću za trgovinu, proizvodnju i usluge</derivirana_varijabla>
  </DomainObject.Predmet.ProtustrankaNazivFormated>
  <DomainObject.Predmet.ProtustrankaNazivFormatedOIB>
    <izvorni_sadrzaj>HARMONY jednostavno društvo s ograničenom odgovornošću za trgovinu, proizvodnju i usluge, OIB 11616498668</izvorni_sadrzaj>
    <derivirana_varijabla naziv="DomainObject.Predmet.ProtustrankaNazivFormatedOIB_1">HARMONY jednostavno društvo s ograničenom odgovornošću za trgovinu, proizvodnju i usluge, OIB 11616498668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HARMONY jednostavno društvo s ograničenom odgovornošću za trgovinu, proizvodnju i usluge</item>
    </izvorni_sadrzaj>
    <derivirana_varijabla naziv="DomainObject.Predmet.ProtuStrankaListFormated_1">
      <item>HARMONY jednostavno društvo s ograničenom odgovornošću za trgovinu, proizvodnju i usluge</item>
    </derivirana_varijabla>
  </DomainObject.Predmet.ProtuStrankaListFormated>
  <DomainObject.Predmet.ProtuStrankaListFormatedOIB>
    <izvorni_sadrzaj>
      <item>HARMONY jednostavno društvo s ograničenom odgovornošću za trgovinu, proizvodnju i usluge, OIB 11616498668</item>
    </izvorni_sadrzaj>
    <derivirana_varijabla naziv="DomainObject.Predmet.ProtuStrankaListFormatedOIB_1">
      <item>HARMONY jednostavno društvo s ograničenom odgovornošću za trgovinu, proizvodnju i usluge, OIB 11616498668</item>
    </derivirana_varijabla>
  </DomainObject.Predmet.ProtuStrankaListFormatedOIB>
  <DomainObject.Predmet.ProtuStrankaListFormatedWithAdress>
    <izvorni_sadrzaj>
      <item>HARMONY jednostavno društvo s ograničenom odgovornošću za trgovinu, proizvodnju i usluge, Alojzija Stepinca 56A, 35430 Okučani</item>
    </izvorni_sadrzaj>
    <derivirana_varijabla naziv="DomainObject.Predmet.ProtuStrankaListFormatedWithAdress_1">
      <item>HARMONY jednostavno društvo s ograničenom odgovornošću za trgovinu, proizvodnju i usluge, Alojzija Stepinca 56A, 35430 Okučani</item>
    </derivirana_varijabla>
  </DomainObject.Predmet.ProtuStrankaListFormatedWithAdress>
  <DomainObject.Predmet.ProtuStrankaListFormatedWithAdressOIB>
    <izvorni_sadrzaj>
      <item>HARMONY jednostavno društvo s ograničenom odgovornošću za trgovinu, proizvodnju i usluge, OIB 11616498668, Alojzija Stepinca 56A, 35430 Okučani</item>
    </izvorni_sadrzaj>
    <derivirana_varijabla naziv="DomainObject.Predmet.ProtuStrankaListFormatedWithAdressOIB_1">
      <item>HARMONY jednostavno društvo s ograničenom odgovornošću za trgovinu, proizvodnju i usluge, OIB 11616498668, Alojzija Stepinca 56A, 35430 Okučani</item>
    </derivirana_varijabla>
  </DomainObject.Predmet.ProtuStrankaListFormatedWithAdressOIB>
  <DomainObject.Predmet.ProtuStrankaListNazivFormated>
    <izvorni_sadrzaj>
      <item>HARMONY jednostavno društvo s ograničenom odgovornošću za trgovinu, proizvodnju i usluge</item>
    </izvorni_sadrzaj>
    <derivirana_varijabla naziv="DomainObject.Predmet.ProtuStrankaListNazivFormated_1">
      <item>HARMONY jednostavno društvo s ograničenom odgovornošću za trgovinu, proizvodnju i usluge</item>
    </derivirana_varijabla>
  </DomainObject.Predmet.ProtuStrankaListNazivFormated>
  <DomainObject.Predmet.ProtuStrankaListNazivFormatedOIB>
    <izvorni_sadrzaj>
      <item>HARMONY jednostavno društvo s ograničenom odgovornošću za trgovinu, proizvodnju i usluge, OIB 11616498668</item>
    </izvorni_sadrzaj>
    <derivirana_varijabla naziv="DomainObject.Predmet.ProtuStrankaListNazivFormatedOIB_1">
      <item>HARMONY jednostavno društvo s ograničenom odgovornošću za trgovinu, proizvodnju i usluge, OIB 11616498668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HARMONY jednostavno društvo s ograničenom odgovornošću za trgovinu, proizvodnju i usluge</izvorni_sadrzaj>
    <derivirana_varijabla naziv="DomainObject.Predmet.ProtustrankaIDrugi_1">HARMONY jednostavno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HARMONY jednostavno društvo s ograničenom odgovornošću za trgovinu, proizvodnju i usluge, OIB 11616498668, Alojzija Stepinca 56A, 35430 Okučani</izvorni_sadrzaj>
    <derivirana_varijabla naziv="DomainObject.Predmet.ProtustrankaIDrugiAdressOIB_1">HARMONY jednostavno društvo s ograničenom odgovornošću za trgovinu, proizvodnju i usluge, OIB 11616498668, Alojzija Stepinca 56A,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HARMONY jednostavno društvo s ograničenom odgovornošću za trgovinu, proizvodnju i usluge</item>
    </izvorni_sadrzaj>
    <derivirana_varijabla naziv="DomainObject.Predmet.SudioniciListNaziv_1">
      <item>Financijska agencija</item>
      <item>HARMONY jednostavno društvo s ograničenom odgovornošću za trgovinu,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HARMONY jednostavno društvo s ograničenom odgovornošću za trgovinu, proizvodnju i usluge, OIB 11616498668, Alojzija Stepinca 56A,35430 Okučani</item>
    </izvorni_sadrzaj>
    <derivirana_varijabla naziv="DomainObject.Predmet.SudioniciListAdressOIB_1">
      <item>Financijska agencija, OIB 85821130368, Ulica grada Vukovara 70,10000 Zagreb</item>
      <item>HARMONY jednostavno društvo s ograničenom odgovornošću za trgovinu, proizvodnju i usluge, OIB 11616498668, Alojzija Stepinca 56A,35430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11616498668</item>
    </izvorni_sadrzaj>
    <derivirana_varijabla naziv="DomainObject.Predmet.SudioniciListNazivOIB_1">
      <item>, OIB 85821130368</item>
      <item>, OIB 11616498668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2275</properties:Characters>
  <properties:Lines>58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2018-02-13T07:00:00Z</dcterms:created>
  <dc:creator>Korisnik</dc:creator>
  <cp:lastModifiedBy>wsadmin</cp:lastModifiedBy>
  <cp:lastPrinted>2018-02-07T09:05:00Z</cp:lastPrinted>
  <dcterms:modified xmlns:xsi="http://www.w3.org/2001/XMLSchema-instance" xsi:type="dcterms:W3CDTF">2018-02-13T10:59:00Z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