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1d52" w14:paraId="d2b1d5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55D7A">
        <w:rPr>
          <w:b/>
          <w:sz w:val="22"/>
          <w:szCs w:val="22"/>
          <w:lang w:val="hr-HR"/>
        </w:rPr>
        <w:t>1053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B704B4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355D7A">
        <w:rPr>
          <w:sz w:val="22"/>
          <w:szCs w:val="22"/>
        </w:rPr>
        <w:t xml:space="preserve">A &amp; D COMMERCE d.o.o., za poljoprivrednu proizvodnju i trgovinu, 12. Dalmatinske </w:t>
      </w:r>
      <w:r w:rsidR="00B704B4">
        <w:rPr>
          <w:sz w:val="22"/>
          <w:szCs w:val="22"/>
        </w:rPr>
        <w:t>b</w:t>
      </w:r>
      <w:r w:rsidR="00355D7A">
        <w:rPr>
          <w:sz w:val="22"/>
          <w:szCs w:val="22"/>
        </w:rPr>
        <w:t>rigade 8, Supetar, MBS: 060096376, OIB: 67785421208</w:t>
      </w:r>
      <w:r w:rsidR="001561EC" w:rsidRPr="00875007">
        <w:rPr>
          <w:sz w:val="22"/>
          <w:szCs w:val="22"/>
        </w:rPr>
        <w:t xml:space="preserve">, dana </w:t>
      </w:r>
      <w:r w:rsidR="00B704B4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355D7A">
        <w:rPr>
          <w:sz w:val="22"/>
          <w:szCs w:val="22"/>
        </w:rPr>
        <w:t>JURISLAV KURTE, S</w:t>
      </w:r>
      <w:r w:rsidR="00B704B4">
        <w:rPr>
          <w:sz w:val="22"/>
          <w:szCs w:val="22"/>
        </w:rPr>
        <w:t>upetar</w:t>
      </w:r>
      <w:r w:rsidR="00355D7A">
        <w:rPr>
          <w:sz w:val="22"/>
          <w:szCs w:val="22"/>
        </w:rPr>
        <w:t>, OIB: 4151897871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355D7A">
        <w:rPr>
          <w:sz w:val="22"/>
          <w:szCs w:val="22"/>
          <w:lang w:val="hr-HR"/>
        </w:rPr>
        <w:t>1053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55D7A">
        <w:rPr>
          <w:sz w:val="22"/>
          <w:szCs w:val="22"/>
          <w:lang w:val="hr-HR"/>
        </w:rPr>
        <w:t>1053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55D7A">
        <w:rPr>
          <w:sz w:val="22"/>
          <w:szCs w:val="22"/>
        </w:rPr>
        <w:t>A &amp; D COMMERCE d.o.o., Supetar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B7ABE">
        <w:rPr>
          <w:b/>
          <w:sz w:val="22"/>
          <w:szCs w:val="22"/>
          <w:lang w:val="hr-HR"/>
        </w:rPr>
        <w:t>8. 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B7ABE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355D7A">
        <w:rPr>
          <w:sz w:val="22"/>
          <w:szCs w:val="22"/>
        </w:rPr>
        <w:t>Jurislav Kurte, Supetar</w:t>
      </w:r>
      <w:r w:rsidR="00CC56A9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7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55D7A">
      <w:rPr>
        <w:b/>
        <w:sz w:val="22"/>
        <w:szCs w:val="22"/>
        <w:lang w:val="hr-HR"/>
      </w:rPr>
      <w:t>1053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B704B4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7AB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704B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1B59"/>
    <w:rsid w:val="00E06BF0"/>
    <w:rsid w:val="00E1015C"/>
    <w:rsid w:val="00E2152F"/>
    <w:rsid w:val="00E224F2"/>
    <w:rsid w:val="00E229BC"/>
    <w:rsid w:val="00E40632"/>
    <w:rsid w:val="00E63362"/>
    <w:rsid w:val="00E807BB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0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0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 &amp; D COMMERCE, društvo s ograničenom odgovornošću za poljoprivrednu proizvodnju i trgovinu</izvorni_sadrzaj>
    <derivirana_varijabla naziv="DomainObject.Predmet.ProtustrankaFormated_1">  A &amp; D COMMERCE, društvo s ograničenom odgovornošću za poljoprivrednu proizvodnju i trgovinu</derivirana_varijabla>
  </DomainObject.Predmet.ProtustrankaFormated>
  <DomainObject.Predmet.ProtustrankaFormatedOIB>
    <izvorni_sadrzaj>  A &amp; D COMMERCE, društvo s ograničenom odgovornošću za poljoprivrednu proizvodnju i trgovinu, OIB 67785421208</izvorni_sadrzaj>
    <derivirana_varijabla naziv="DomainObject.Predmet.ProtustrankaFormatedOIB_1">  A &amp; D COMMERCE, društvo s ograničenom odgovornošću za poljoprivrednu proizvodnju i trgovinu, OIB 67785421208</derivirana_varijabla>
  </DomainObject.Predmet.ProtustrankaFormatedOIB>
  <DomainObject.Predmet.ProtustrankaFormatedWithAdress>
    <izvorni_sadrzaj> A &amp; D COMMERCE, društvo s ograničenom odgovornošću za poljoprivrednu proizvodnju i trgovinu, 12. Dalmatinske Brigade 8, 21400 Supetar</izvorni_sadrzaj>
    <derivirana_varijabla naziv="DomainObject.Predmet.ProtustrankaFormatedWithAdress_1"> A &amp; D COMMERCE, društvo s ograničenom odgovornošću za poljoprivrednu proizvodnju i trgovinu, 12. Dalmatinske Brigade 8, 21400 Supetar</derivirana_varijabla>
  </DomainObject.Predmet.ProtustrankaFormatedWithAdress>
  <DomainObject.Predmet.ProtustrankaFormatedWithAdressOIB>
    <izvorni_sadrzaj> A &amp; D COMMERCE, društvo s ograničenom odgovornošću za poljoprivrednu proizvodnju i trgovinu, OIB 67785421208, 12. Dalmatinske Brigade 8, 21400 Supetar</izvorni_sadrzaj>
    <derivirana_varijabla naziv="DomainObject.Predmet.ProtustrankaFormatedWithAdressOIB_1"> A &amp; D COMMERCE, društvo s ograničenom odgovornošću za poljoprivrednu proizvodnju i trgovinu, OIB 67785421208, 12. Dalmatinske Brigade 8, 21400 Supetar</derivirana_varijabla>
  </DomainObject.Predmet.ProtustrankaFormatedWithAdressOIB>
  <DomainObject.Predmet.ProtustrankaWithAdress>
    <izvorni_sadrzaj>A &amp; D COMMERCE, društvo s ograničenom odgovornošću za poljoprivrednu proizvodnju i trgovinu 12. Dalmatinske Brigade 8, 21400 Supetar</izvorni_sadrzaj>
    <derivirana_varijabla naziv="DomainObject.Predmet.ProtustrankaWithAdress_1">A &amp; D COMMERCE, društvo s ograničenom odgovornošću za poljoprivrednu proizvodnju i trgovinu 12. Dalmatinske Brigade 8, 21400 Supetar</derivirana_varijabla>
  </DomainObject.Predmet.ProtustrankaWithAdress>
  <DomainObject.Predmet.ProtustrankaWithAdressOIB>
    <izvorni_sadrzaj>A &amp; D COMMERCE, društvo s ograničenom odgovornošću za poljoprivrednu proizvodnju i trgovinu, OIB 67785421208, 12. Dalmatinske Brigade 8, 21400 Supetar</izvorni_sadrzaj>
    <derivirana_varijabla naziv="DomainObject.Predmet.ProtustrankaWithAdressOIB_1">A &amp; D COMMERCE, društvo s ograničenom odgovornošću za poljoprivrednu proizvodnju i trgovinu, OIB 67785421208, 12. Dalmatinske Brigade 8, 21400 Supetar</derivirana_varijabla>
  </DomainObject.Predmet.ProtustrankaWithAdressOIB>
  <DomainObject.Predmet.ProtustrankaNazivFormated>
    <izvorni_sadrzaj>A &amp; D COMMERCE, društvo s ograničenom odgovornošću za poljoprivrednu proizvodnju i trgovinu</izvorni_sadrzaj>
    <derivirana_varijabla naziv="DomainObject.Predmet.ProtustrankaNazivFormated_1">A &amp; D COMMERCE, društvo s ograničenom odgovornošću za poljoprivrednu proizvodnju i trgovinu</derivirana_varijabla>
  </DomainObject.Predmet.ProtustrankaNazivFormated>
  <DomainObject.Predmet.ProtustrankaNazivFormatedOIB>
    <izvorni_sadrzaj>A &amp; D COMMERCE, društvo s ograničenom odgovornošću za poljoprivrednu proizvodnju i trgovinu, OIB 67785421208</izvorni_sadrzaj>
    <derivirana_varijabla naziv="DomainObject.Predmet.ProtustrankaNazivFormatedOIB_1">A &amp; D COMMERCE, društvo s ograničenom odgovornošću za poljoprivrednu proizvodnju i trgovinu, OIB 67785421208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10036487.60</izvorni_sadrzaj>
    <derivirana_varijabla naziv="DomainObject.Predmet.TrenutnaVrijednost_1">10036487.60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&amp; D COMMERCE, društvo s ograničenom odgovornošću za poljoprivrednu proizvodnju i trgovinu</item>
    </izvorni_sadrzaj>
    <derivirana_varijabla naziv="DomainObject.Predmet.ProtuStrankaListFormated_1">
      <item>A &amp; D COMMERCE, društvo s ograničenom odgovornošću za poljoprivrednu proizvodnju i trgovinu</item>
    </derivirana_varijabla>
  </DomainObject.Predmet.ProtuStrankaListFormated>
  <DomainObject.Predmet.ProtuStrankaListFormatedOIB>
    <izvorni_sadrzaj>
      <item>A &amp; D COMMERCE, društvo s ograničenom odgovornošću za poljoprivrednu proizvodnju i trgovinu, OIB 67785421208</item>
    </izvorni_sadrzaj>
    <derivirana_varijabla naziv="DomainObject.Predmet.ProtuStrankaListFormatedOIB_1">
      <item>A &amp; D COMMERCE, društvo s ograničenom odgovornošću za poljoprivrednu proizvodnju i trgovinu, OIB 67785421208</item>
    </derivirana_varijabla>
  </DomainObject.Predmet.ProtuStrankaListFormatedOIB>
  <DomainObject.Predmet.ProtuStrankaListFormatedWithAdress>
    <izvorni_sadrzaj>
      <item>A &amp; D COMMERCE, društvo s ograničenom odgovornošću za poljoprivrednu proizvodnju i trgovinu, 12. Dalmatinske Brigade 8, 21400 Supetar</item>
    </izvorni_sadrzaj>
    <derivirana_varijabla naziv="DomainObject.Predmet.ProtuStrankaListFormatedWithAdress_1">
      <item>A &amp; D COMMERCE, društvo s ograničenom odgovornošću za poljoprivrednu proizvodnju i trgovinu, 12. Dalmatinske Brigade 8, 21400 Supetar</item>
    </derivirana_varijabla>
  </DomainObject.Predmet.ProtuStrankaListFormatedWithAdress>
  <DomainObject.Predmet.ProtuStrankaListFormatedWithAdressOIB>
    <izvorni_sadrzaj>
      <item>A &amp; D COMMERCE, društvo s ograničenom odgovornošću za poljoprivrednu proizvodnju i trgovinu, OIB 67785421208, 12. Dalmatinske Brigade 8, 21400 Supetar</item>
    </izvorni_sadrzaj>
    <derivirana_varijabla naziv="DomainObject.Predmet.ProtuStrankaListFormatedWithAdressOIB_1">
      <item>A &amp; D COMMERCE, društvo s ograničenom odgovornošću za poljoprivrednu proizvodnju i trgovinu, OIB 67785421208, 12. Dalmatinske Brigade 8, 21400 Supetar</item>
    </derivirana_varijabla>
  </DomainObject.Predmet.ProtuStrankaListFormatedWithAdressOIB>
  <DomainObject.Predmet.ProtuStrankaListNazivFormated>
    <izvorni_sadrzaj>
      <item>A &amp; D COMMERCE, društvo s ograničenom odgovornošću za poljoprivrednu proizvodnju i trgovinu</item>
    </izvorni_sadrzaj>
    <derivirana_varijabla naziv="DomainObject.Predmet.ProtuStrankaListNazivFormated_1">
      <item>A &amp; D COMMERCE, društvo s ograničenom odgovornošću za poljoprivrednu proizvodnju i trgovinu</item>
    </derivirana_varijabla>
  </DomainObject.Predmet.ProtuStrankaListNazivFormated>
  <DomainObject.Predmet.ProtuStrankaListNazivFormatedOIB>
    <izvorni_sadrzaj>
      <item>A &amp; D COMMERCE, društvo s ograničenom odgovornošću za poljoprivrednu proizvodnju i trgovinu, OIB 67785421208</item>
    </izvorni_sadrzaj>
    <derivirana_varijabla naziv="DomainObject.Predmet.ProtuStrankaListNazivFormatedOIB_1">
      <item>A &amp; D COMMERCE, društvo s ograničenom odgovornošću za poljoprivrednu proizvodnju i trgovinu, OIB 67785421208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&amp; D COMMERCE, društvo s ograničenom odgovornošću za poljoprivrednu proizvodnju i trgovinu</izvorni_sadrzaj>
    <derivirana_varijabla naziv="DomainObject.Predmet.ProtustrankaIDrugi_1">A &amp; D COMMERCE, društvo s ograničenom odgovornošću za poljoprivrednu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&amp; D COMMERCE, društvo s ograničenom odgovornošću za poljoprivrednu proizvodnju i trgovinu, OIB 67785421208, 12. Dalmatinske Brigade 8, 21400 Supetar</izvorni_sadrzaj>
    <derivirana_varijabla naziv="DomainObject.Predmet.ProtustrankaIDrugiAdressOIB_1">A &amp; D COMMERCE, društvo s ograničenom odgovornošću za poljoprivrednu proizvodnju i trgovinu, OIB 67785421208, 12. Dalmatinske Brigade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D COMMERCE, društvo s ograničenom odgovornošću za poljoprivrednu proizvodnju i trgovinu</item>
      <item>FINANCIJSKA AGENCIJA, RC SPLIT</item>
    </izvorni_sadrzaj>
    <derivirana_varijabla naziv="DomainObject.Predmet.SudioniciListNaziv_1">
      <item>A &amp; D COMMERCE, društvo s ograničenom odgovornošću za poljoprivrednu proizvodnju i trgovinu</item>
      <item>FINANCIJSKA AGENCIJA, RC SPLIT</item>
    </derivirana_varijabla>
  </DomainObject.Predmet.SudioniciListNaziv>
  <DomainObject.Predmet.SudioniciListAdressOIB>
    <izvorni_sadrzaj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</izvorni_sadrzaj>
    <derivirana_varijabla naziv="DomainObject.Predmet.SudioniciListAdressOIB_1"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67785421208</item>
      <item>, OIB 85821130368</item>
    </izvorni_sadrzaj>
    <derivirana_varijabla naziv="DomainObject.Predmet.SudioniciListNazivOIB_1">
      <item>, OIB 67785421208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ABC1E-71B2-496A-9FC4-C7D4B17C1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2825</properties:Characters>
  <properties:Lines>79</properties:Lines>
  <properties:Paragraphs>24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2017-05-08T09:58:00Z</cp:lastPrinted>
  <dcterms:modified xmlns:xsi="http://www.w3.org/2001/XMLSchema-instance" xsi:type="dcterms:W3CDTF">2017-05-08T09:58:00Z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