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faec" w14:paraId="98dfaec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667524" w:rsidP="000E261F" w:rsidR="000E261F">
      <w:pPr>
        <w:jc w:val="right"/>
      </w:pPr>
      <w:r>
        <w:t xml:space="preserve">   87. St-975</w:t>
      </w:r>
      <w:r w:rsidRPr="00667524">
        <w:t>/2019</w:t>
      </w:r>
      <w:r w:rsidR="000E261F" w:rsidRPr="00180EFA">
        <w:t xml:space="preserve">  </w:t>
      </w:r>
    </w:p>
    <w:p w:rsidRDefault="00A95538" w:rsidP="000E261F" w:rsidR="00A95538">
      <w:pPr>
        <w:jc w:val="right"/>
      </w:pPr>
    </w:p>
    <w:p w:rsidRDefault="00A95538" w:rsidP="000E261F" w:rsidR="00A95538" w:rsidRPr="00180EFA">
      <w:pPr>
        <w:jc w:val="right"/>
      </w:pP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A95538" w:rsidP="000E261F" w:rsidR="00A95538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667524" w:rsidRPr="00667524">
        <w:t>FINANCIJSKE AGENCIJE, OIB 85821130368, Zagreb, Ulica grada Vukovara 70, za otvaranje stečajnog postupka nad dužn</w:t>
      </w:r>
      <w:r w:rsidR="00667524">
        <w:t>ikom OPUS VICTORIA j.d.o.o. OIB</w:t>
      </w:r>
      <w:r w:rsidR="00667524" w:rsidRPr="00667524">
        <w:t xml:space="preserve"> 79254779588, Zagreb</w:t>
      </w:r>
      <w:r w:rsidR="00667524" w:rsidRPr="00180EFA">
        <w:t xml:space="preserve">, </w:t>
      </w:r>
      <w:r w:rsidR="00667524" w:rsidRPr="00667524">
        <w:t xml:space="preserve">Badalićeva 2, </w:t>
      </w:r>
      <w:r w:rsidR="006022F7">
        <w:t xml:space="preserve">kojeg zastupa punomoćnik Pavao Mrkonjić, odvjetnik u Zagrebu, </w:t>
      </w:r>
      <w:r w:rsidR="00667524">
        <w:t>31.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67524" w:rsidRPr="00667524">
        <w:rPr>
          <w:lang w:val="pt-BR"/>
        </w:rPr>
        <w:t>OPUS VICTORIA j.d.o.o. OIB 79254779588, Zagreb, Badalićeva 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71D79">
        <w:t>4.185,50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67524">
        <w:t>975-19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A95538" w:rsidP="0021298E" w:rsidR="00A95538" w:rsidRPr="00B9015B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6022F7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AF0149">
        <w:t>16. travnja 2019</w:t>
      </w:r>
      <w:r w:rsidR="00103798" w:rsidRPr="00103798">
        <w:t xml:space="preserve">. u Očevidniku redoslijeda osnova za plaćanje ima evidentirane </w:t>
      </w:r>
      <w:r w:rsidR="00103798" w:rsidRPr="006022F7">
        <w:t xml:space="preserve">neizvršene osnove za plaćanje u neprekinutom razdoblju od 120 dana, u ukupnom iznosu od </w:t>
      </w:r>
      <w:r w:rsidR="006022F7" w:rsidRPr="006022F7">
        <w:t>118.127,59</w:t>
      </w:r>
      <w:r w:rsidR="00103798" w:rsidRPr="006022F7">
        <w:t xml:space="preserve"> kn, kao i da dužnik ima </w:t>
      </w:r>
      <w:r w:rsidR="006022F7" w:rsidRPr="006022F7">
        <w:t>2</w:t>
      </w:r>
      <w:r w:rsidR="00103798" w:rsidRPr="006022F7">
        <w:t xml:space="preserve"> zaposlen</w:t>
      </w:r>
      <w:r w:rsidR="006022F7" w:rsidRPr="006022F7">
        <w:t>a</w:t>
      </w:r>
      <w:r w:rsidR="005C6B01" w:rsidRPr="006022F7">
        <w:t xml:space="preserve">. </w:t>
      </w:r>
      <w:r w:rsidR="00103798" w:rsidRPr="006022F7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6022F7">
        <w:t>31.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6022F7">
        <w:t>za plaćanje s kamatom iznosi 138.231,49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745421" w:rsidP="00D06323" w:rsidR="00745421" w:rsidRPr="006022F7">
      <w:pPr>
        <w:pStyle w:val="Tijeloteksta"/>
        <w:ind w:firstLine="708"/>
      </w:pPr>
      <w:r w:rsidRPr="006022F7">
        <w:t xml:space="preserve">Dužnikov </w:t>
      </w:r>
      <w:r w:rsidR="006022F7" w:rsidRPr="006022F7">
        <w:t>punomoćnik</w:t>
      </w:r>
      <w:r w:rsidRPr="006022F7">
        <w:t xml:space="preserve"> je naveo da dužnik nema nikakve imovine.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B71D79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B71D79">
        <w:t>4.185,50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B71D79">
        <w:t>I</w:t>
      </w:r>
      <w:r w:rsidR="003065DA" w:rsidRPr="00B71D79">
        <w:t>majući u vidu</w:t>
      </w:r>
      <w:r w:rsidR="00852270" w:rsidRPr="00B71D79">
        <w:t xml:space="preserve"> da je</w:t>
      </w:r>
      <w:r w:rsidR="00A53B0A" w:rsidRPr="00B71D79">
        <w:t xml:space="preserve"> FINA u skladu s odredbom čl.</w:t>
      </w:r>
      <w:r w:rsidR="000117DF" w:rsidRPr="00B71D79">
        <w:t xml:space="preserve"> </w:t>
      </w:r>
      <w:r w:rsidR="00A53B0A" w:rsidRPr="00B71D79">
        <w:t>112. st.</w:t>
      </w:r>
      <w:r w:rsidR="000117DF" w:rsidRPr="00B71D79">
        <w:t xml:space="preserve"> </w:t>
      </w:r>
      <w:r w:rsidR="00A53B0A" w:rsidRPr="00B71D79">
        <w:t xml:space="preserve">5. </w:t>
      </w:r>
      <w:r w:rsidR="00396798" w:rsidRPr="00B71D79">
        <w:t xml:space="preserve">SZ-a na ime predujma za namirenje </w:t>
      </w:r>
      <w:r w:rsidR="00DD339F" w:rsidRPr="00B71D79">
        <w:t xml:space="preserve">troškova stečajnog postupka zaplijenila </w:t>
      </w:r>
      <w:r w:rsidR="00B71D79" w:rsidRPr="00B71D79">
        <w:t>2.934,50</w:t>
      </w:r>
      <w:r w:rsidR="00DD339F" w:rsidRPr="00B71D79">
        <w:t xml:space="preserve"> kn</w:t>
      </w:r>
      <w:r w:rsidR="00A40FE1" w:rsidRPr="00B71D79">
        <w:t xml:space="preserve"> (list 1. spisa)</w:t>
      </w:r>
      <w:r w:rsidR="00DD339F" w:rsidRPr="00B71D79">
        <w:t xml:space="preserve">, </w:t>
      </w:r>
      <w:r w:rsidR="00163331" w:rsidRPr="00B71D79">
        <w:t>predujam od 7.</w:t>
      </w:r>
      <w:r w:rsidR="001C0581" w:rsidRPr="00B71D79">
        <w:t>120</w:t>
      </w:r>
      <w:r w:rsidR="00E37C56" w:rsidRPr="00B71D79">
        <w:t xml:space="preserve">,00 </w:t>
      </w:r>
      <w:r w:rsidR="00163331" w:rsidRPr="00B71D79">
        <w:t>kn je uman</w:t>
      </w:r>
      <w:r w:rsidR="000B2A44" w:rsidRPr="00B71D79">
        <w:t xml:space="preserve">jen </w:t>
      </w:r>
      <w:r w:rsidR="00C249C4" w:rsidRPr="00B71D79">
        <w:t>za</w:t>
      </w:r>
      <w:r w:rsidR="000B2A44" w:rsidRPr="00B71D79">
        <w:t xml:space="preserve"> zaplijenjeni iznos</w:t>
      </w:r>
      <w:r w:rsidR="00163331" w:rsidRPr="00B71D79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>
      <w:r w:rsidRPr="00B9015B">
        <w:t xml:space="preserve">        </w:t>
      </w:r>
    </w:p>
    <w:p w:rsidRDefault="00A95538" w:rsidP="00065B42" w:rsidR="00A95538" w:rsidRPr="00B9015B"/>
    <w:p w:rsidRDefault="00B71D79" w:rsidP="00852270" w:rsidR="00852270">
      <w:pPr>
        <w:pStyle w:val="Tijeloteksta"/>
        <w:jc w:val="center"/>
      </w:pPr>
      <w:r>
        <w:t>Zagreb, 31. svibnja</w:t>
      </w:r>
      <w:r w:rsidR="00852270" w:rsidRPr="00180EFA">
        <w:t xml:space="preserve"> 2019.</w:t>
      </w:r>
    </w:p>
    <w:p w:rsidRDefault="00A95538" w:rsidP="00852270" w:rsidR="00A95538" w:rsidRPr="00180EFA">
      <w:pPr>
        <w:pStyle w:val="Tijeloteksta"/>
        <w:jc w:val="center"/>
      </w:pP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A95538" w:rsidP="00852270" w:rsidR="00A95538" w:rsidRPr="00180EFA">
      <w:pPr>
        <w:jc w:val="both"/>
      </w:pP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95538" w:rsidP="00852270" w:rsidR="00A9553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95538" w:rsidP="00852270" w:rsidR="00A95538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A72C99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667524" w:rsidRPr="00667524">
      <w:t xml:space="preserve">87. St-975/2019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3EB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22F7"/>
    <w:rsid w:val="00603054"/>
    <w:rsid w:val="0063193B"/>
    <w:rsid w:val="00650D44"/>
    <w:rsid w:val="00662884"/>
    <w:rsid w:val="006650D3"/>
    <w:rsid w:val="00667524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A7C0D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2C99"/>
    <w:rsid w:val="00A75EA1"/>
    <w:rsid w:val="00A75F17"/>
    <w:rsid w:val="00A851A3"/>
    <w:rsid w:val="00A95538"/>
    <w:rsid w:val="00AD13D9"/>
    <w:rsid w:val="00AD146E"/>
    <w:rsid w:val="00AD6DF5"/>
    <w:rsid w:val="00AF0149"/>
    <w:rsid w:val="00B01E1E"/>
    <w:rsid w:val="00B07A7E"/>
    <w:rsid w:val="00B21D28"/>
    <w:rsid w:val="00B62E90"/>
    <w:rsid w:val="00B71D79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St-975/2019-11</izvorni_sadrzaj>
    <derivirana_varijabla naziv="DomainObject.Oznaka_1">St-975/2019-11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St-975/2019</izvorni_sadrzaj>
    <derivirana_varijabla naziv="DomainObject.Predmet.OznakaBroj_1">St-975/2019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OPUS VICTORIA jednostavno društvo s ograničenom odgovornošću za usluge zastupanog po punomoćniku Jasmina Fijan</izvorni_sadrzaj>
    <derivirana_varijabla naziv="DomainObject.Predmet.ProtustrankaFormated_1">  OPUS VICTORIA jednostavno društvo s ograničenom odgovornošću za usluge zastupanog po punomoćniku Jasmina Fijan</derivirana_varijabla>
  </DomainObject.Predmet.ProtustrankaFormated>
  <DomainObject.Predmet.ProtustrankaFormatedOIB>
    <izvorni_sadrzaj>  OPUS VICTORIA jednostavno društvo s ograničenom odgovornošću za usluge, OIB 79254779588 zastupanog po punomoćniku Jasmina Fijan</izvorni_sadrzaj>
    <derivirana_varijabla naziv="DomainObject.Predmet.ProtustrankaFormatedOIB_1">  OPUS VICTORIA jednostavno društvo s ograničenom odgovornošću za usluge, OIB 79254779588 zastupanog po punomoćniku Jasmina Fijan</derivirana_varijabla>
  </DomainObject.Predmet.ProtustrankaFormatedOIB>
  <DomainObject.Predmet.ProtustrankaFormatedWithAdress>
    <izvorni_sadrzaj> OPUS VICTORIA jednostavno društvo s ograničenom odgovornošću za usluge, Badalićeva 2, 10000 Zagreb zastupanog po punomoćniku Jasmina Fijan</izvorni_sadrzaj>
    <derivirana_varijabla naziv="DomainObject.Predmet.ProtustrankaFormatedWithAdress_1"> OPUS VICTORIA jednostavno društvo s ograničenom odgovornošću za usluge, Badalićeva 2, 10000 Zagreb zastupanog po punomoćniku Jasmina Fijan</derivirana_varijabla>
  </DomainObject.Predmet.ProtustrankaFormatedWithAdress>
  <DomainObject.Predmet.ProtustrankaFormatedWithAdressOIB>
    <izvorni_sadrzaj> OPUS VICTORIA jednostavno društvo s ograničenom odgovornošću za usluge, OIB 79254779588, Badalićeva 2, 10000 Zagreb zastupanog po punomoćniku Jasmina Fijan</izvorni_sadrzaj>
    <derivirana_varijabla naziv="DomainObject.Predmet.ProtustrankaFormatedWithAdressOIB_1"> OPUS VICTORIA jednostavno društvo s ograničenom odgovornošću za usluge, OIB 79254779588, Badalićeva 2, 10000 Zagreb zastupanog po punomoćniku Jasmina Fijan</derivirana_varijabla>
  </DomainObject.Predmet.ProtustrankaFormatedWithAdressOIB>
  <DomainObject.Predmet.ProtustrankaWithAdress>
    <izvorni_sadrzaj>OPUS VICTORIA jednostavno društvo s ograničenom odgovornošću za usluge Badalićeva 2, 10000 Zagreb</izvorni_sadrzaj>
    <derivirana_varijabla naziv="DomainObject.Predmet.ProtustrankaWithAdress_1">OPUS VICTORIA jednostavno društvo s ograničenom odgovornošću za usluge Badalićeva 2, 10000 Zagreb</derivirana_varijabla>
  </DomainObject.Predmet.ProtustrankaWithAdress>
  <DomainObject.Predmet.ProtustrankaWithAdressOIB>
    <izvorni_sadrzaj>OPUS VICTORIA jednostavno društvo s ograničenom odgovornošću za usluge, OIB 79254779588, Badalićeva 2, 10000 Zagreb</izvorni_sadrzaj>
    <derivirana_varijabla naziv="DomainObject.Predmet.ProtustrankaWithAdressOIB_1">OPUS VICTORIA jednostavno društvo s ograničenom odgovornošću za usluge, OIB 79254779588, Badalićeva 2, 10000 Zagreb</derivirana_varijabla>
  </DomainObject.Predmet.ProtustrankaWithAdressOIB>
  <DomainObject.Predmet.ProtustrankaNazivFormated>
    <izvorni_sadrzaj>OPUS VICTORIA jednostavno društvo s ograničenom odgovornošću za usluge</izvorni_sadrzaj>
    <derivirana_varijabla naziv="DomainObject.Predmet.ProtustrankaNazivFormated_1">OPUS VICTORIA jednostavno društvo s ograničenom odgovornošću za usluge</derivirana_varijabla>
  </DomainObject.Predmet.ProtustrankaNazivFormated>
  <DomainObject.Predmet.ProtustrankaNazivFormatedOIB>
    <izvorni_sadrzaj>OPUS VICTORIA jednostavno društvo s ograničenom odgovornošću za usluge, OIB 79254779588</izvorni_sadrzaj>
    <derivirana_varijabla naziv="DomainObject.Predmet.ProtustrankaNazivFormatedOIB_1">OPUS VICTORIA jednostavno društvo s ograničenom odgovornošću za usluge, OIB 79254779588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VICTORIA jednostavno društvo s ograničenom odgovornošću za usluge zastupanog po punomoćniku Jasmina Fijan</item>
    </izvorni_sadrzaj>
    <derivirana_varijabla naziv="DomainObject.Predmet.ProtuStrankaListFormated_1">
      <item>OPUS VICTORIA jednostavno društvo s ograničenom odgovornošću za usluge zastupanog po punomoćniku Jasmina Fijan</item>
    </derivirana_varijabla>
  </DomainObject.Predmet.ProtuStrankaListFormated>
  <DomainObject.Predmet.ProtuStrankaListFormatedOIB>
    <izvorni_sadrzaj>
      <item>OPUS VICTORIA jednostavno društvo s ograničenom odgovornošću za usluge, OIB 79254779588 zastupanog po punomoćniku Jasmina Fijan</item>
    </izvorni_sadrzaj>
    <derivirana_varijabla naziv="DomainObject.Predmet.ProtuStrankaListFormatedOIB_1">
      <item>OPUS VICTORIA jednostavno društvo s ograničenom odgovornošću za usluge, OIB 79254779588 zastupanog po punomoćniku Jasmina Fijan</item>
    </derivirana_varijabla>
  </DomainObject.Predmet.ProtuStrankaListFormatedOIB>
  <DomainObject.Predmet.ProtuStrankaListFormatedWithAdress>
    <izvorni_sadrzaj>
      <item>OPUS VICTORIA jednostavno društvo s ograničenom odgovornošću za usluge, Badalićeva 2, 10000 Zagreb zastupanog po punomoćniku Jasmina Fijan</item>
    </izvorni_sadrzaj>
    <derivirana_varijabla naziv="DomainObject.Predmet.ProtuStrankaListFormatedWithAdress_1">
      <item>OPUS VICTORIA jednostavno društvo s ograničenom odgovornošću za usluge, Badalićeva 2, 10000 Zagreb zastupanog po punomoćniku Jasmina Fijan</item>
    </derivirana_varijabla>
  </DomainObject.Predmet.ProtuStrankaListFormatedWithAdress>
  <DomainObject.Predmet.ProtuStrankaListFormatedWithAdressOIB>
    <izvorni_sadrzaj>
      <item>OPUS VICTORIA jednostavno društvo s ograničenom odgovornošću za usluge, OIB 79254779588, Badalićeva 2, 10000 Zagreb zastupanog po punomoćniku Jasmina Fijan</item>
    </izvorni_sadrzaj>
    <derivirana_varijabla naziv="DomainObject.Predmet.ProtuStrankaListFormatedWithAdressOIB_1">
      <item>OPUS VICTORIA jednostavno društvo s ograničenom odgovornošću za usluge, OIB 79254779588, Badalićeva 2, 10000 Zagreb zastupanog po punomoćniku Jasmina Fijan</item>
    </derivirana_varijabla>
  </DomainObject.Predmet.ProtuStrankaListFormatedWithAdressOIB>
  <DomainObject.Predmet.ProtuStrankaListNazivFormated>
    <izvorni_sadrzaj>
      <item>OPUS VICTORIA jednostavno društvo s ograničenom odgovornošću za usluge</item>
    </izvorni_sadrzaj>
    <derivirana_varijabla naziv="DomainObject.Predmet.ProtuStrankaListNazivFormated_1">
      <item>OPUS VICTORIA jednostavno društvo s ograničenom odgovornošću za usluge</item>
    </derivirana_varijabla>
  </DomainObject.Predmet.ProtuStrankaListNazivFormated>
  <DomainObject.Predmet.ProtuStrankaListNazivFormatedOIB>
    <izvorni_sadrzaj>
      <item>OPUS VICTORIA jednostavno društvo s ograničenom odgovornošću za usluge, OIB 79254779588</item>
    </izvorni_sadrzaj>
    <derivirana_varijabla naziv="DomainObject.Predmet.ProtuStrankaListNazivFormatedOIB_1">
      <item>OPUS VICTORIA jednostavno društvo s ograničenom odgovornošću za usluge, OIB 79254779588</item>
    </derivirana_varijabla>
  </DomainObject.Predmet.ProtuStrankaListNazivFormatedOIB>
  <DomainObject.Predmet.OstaliListFormated>
    <izvorni_sadrzaj>
      <item>Jasmina Fijan punomoćnica sudionika u postupku OPUS VICTORIA jednostavno društvo s ograničenom odgovornošću za usluge</item>
      <item>ERSTE&amp;STEIERMÄRKISCHE BANKA dioničko društvo</item>
      <item>Raiffeisenbank Austria d.d.</item>
      <item>PRIVREDNA BANKA ZAGREB - DIONIČKO DRUŠTVO</item>
    </izvorni_sadrzaj>
    <derivirana_varijabla naziv="DomainObject.Predmet.OstaliListFormated_1">
      <item>Jasmina Fijan punomoćnica sudionika u postupku OPUS VICTORIA jednostavno društvo s ograničenom odgovornošću za usluge</item>
      <item>ERSTE&amp;STEIERMÄRKISCHE BANKA dioničko društvo</item>
      <item>Raiffeisenbank Austria d.d.</item>
      <item>PRIVREDNA BANKA ZAGREB - DIONIČKO DRUŠTVO</item>
    </derivirana_varijabla>
  </DomainObject.Predmet.OstaliListFormated>
  <DomainObject.Predmet.OstaliListFormatedOIB>
    <izvorni_sadrzaj>
      <item>Jasmina Fijan, OIB 13548512218 punomoćnica sudionika u postupku OPUS VICTORIA jednostavno društvo s ograničenom odgovornošću za usluge</item>
      <item>ERSTE&amp;STEIERMÄRKISCHE BANKA dioničko društvo, OIB 23057039320</item>
      <item>Raiffeisenbank Austria d.d., OIB 53056966535</item>
      <item>PRIVREDNA BANKA ZAGREB - DIONIČKO DRUŠTVO, OIB 02535697732</item>
    </izvorni_sadrzaj>
    <derivirana_varijabla naziv="DomainObject.Predmet.OstaliListFormatedOIB_1">
      <item>Jasmina Fijan, OIB 13548512218 punomoćnica sudionika u postupku OPUS VICTORIA jednostavno društvo s ograničenom odgovornošću za usluge</item>
      <item>ERSTE&amp;STEIERMÄRKISCHE BANKA dioničko društvo, OIB 23057039320</item>
      <item>Raiffeisenbank Austria d.d., OIB 53056966535</item>
      <item>PRIVREDNA BANKA ZAGREB - DIONIČKO DRUŠTVO, OIB 02535697732</item>
    </derivirana_varijabla>
  </DomainObject.Predmet.OstaliListFormatedOIB>
  <DomainObject.Predmet.OstaliListFormatedWithAdress>
    <izvorni_sadrzaj>
      <item>Jasmina Fijan, Zagrebačka Cesta 141, 10000 Zagreb punomoćnica sudionika u postupku OPUS VICTORIA jednostavno društvo s ograničenom odgovornošću za usluge</item>
      <item>ERSTE&amp;STEIERMÄRKISCHE BANKA dioničko društvo, Jadranski Trg 3/a, 51000 Rijeka</item>
      <item>Raiffeisenbank Austria d.d., Magazinska cesta 69, 10000 Zagreb</item>
      <item>PRIVREDNA BANKA ZAGREB - DIONIČKO DRUŠTVO, Radnička cesta 50, 10000 Zagreb</item>
    </izvorni_sadrzaj>
    <derivirana_varijabla naziv="DomainObject.Predmet.OstaliListFormatedWithAdress_1">
      <item>Jasmina Fijan, Zagrebačka Cesta 141, 10000 Zagreb punomoćnica sudionika u postupku OPUS VICTORIA jednostavno društvo s ograničenom odgovornošću za usluge</item>
      <item>ERSTE&amp;STEIERMÄRKISCHE BANKA dioničko društvo, Jadranski Trg 3/a, 51000 Rijeka</item>
      <item>Raiffeisenbank Austria d.d., Magazinska cesta 69,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Jasmina Fijan, OIB 13548512218, Zagrebačka Cesta 141, 10000 Zagreb punomoćnica sudionika u postupku OPUS VICTORIA jednostavno društvo s ograničenom odgovornošću za usluge</item>
      <item>ERSTE&amp;STEIERMÄRKISCHE BANKA dioničko društvo, OIB 23057039320, Jadranski Trg 3/a, 51000 Rijeka</item>
      <item>Raiffeisenbank Austria d.d., OIB 53056966535, Magazinska cesta 69, 10000 Zagreb</item>
      <item>PRIVREDNA BANKA ZAGREB - DIONIČKO DRUŠTVO, OIB 02535697732, Radnička cesta 50, 10000 Zagreb</item>
    </izvorni_sadrzaj>
    <derivirana_varijabla naziv="DomainObject.Predmet.OstaliListFormatedWithAdressOIB_1">
      <item>Jasmina Fijan, OIB 13548512218, Zagrebačka Cesta 141, 10000 Zagreb punomoćnica sudionika u postupku OPUS VICTORIA jednostavno društvo s ograničenom odgovornošću za usluge</item>
      <item>ERSTE&amp;STEIERMÄRKISCHE BANKA dioničko društvo, OIB 23057039320, Jadranski Trg 3/a, 51000 Rijeka</item>
      <item>Raiffeisenbank Austria d.d., OIB 53056966535, Magazinska cesta 69,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Jasmina Fijan</item>
      <item>ERSTE&amp;STEIERMÄRKISCHE BANKA dioničko društvo</item>
      <item>Raiffeisenbank Austria d.d.</item>
      <item>PRIVREDNA BANKA ZAGREB - DIONIČKO DRUŠTVO</item>
    </izvorni_sadrzaj>
    <derivirana_varijabla naziv="DomainObject.Predmet.OstaliListNazivFormated_1">
      <item>Jasmina Fijan</item>
      <item>ERSTE&amp;STEIERMÄRKISCHE BANKA dioničko društvo</item>
      <item>Raiffeisenbank Austria d.d.</item>
      <item>PRIVREDNA BANKA ZAGREB - DIONIČKO DRUŠTVO</item>
    </derivirana_varijabla>
  </DomainObject.Predmet.OstaliListNazivFormated>
  <DomainObject.Predmet.OstaliListNazivFormatedOIB>
    <izvorni_sadrzaj>
      <item>Jasmina Fijan, OIB 13548512218</item>
      <item>ERSTE&amp;STEIERMÄRKISCHE BANKA dioničko društvo, OIB 23057039320</item>
      <item>Raiffeisenbank Austria d.d., OIB 53056966535</item>
      <item>PRIVREDNA BANKA ZAGREB - DIONIČKO DRUŠTVO, OIB 02535697732</item>
    </izvorni_sadrzaj>
    <derivirana_varijabla naziv="DomainObject.Predmet.OstaliListNazivFormatedOIB_1">
      <item>Jasmina Fijan, OIB 13548512218</item>
      <item>ERSTE&amp;STEIERMÄRKISCHE BANKA dioničko društvo, OIB 23057039320</item>
      <item>Raiffeisenbank Austria d.d., OIB 53056966535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St-975/2019-11</izvorni_sadrzaj>
    <derivirana_varijabla naziv="DomainObject.PoslovniBrojDokumenta_1">St-975/2019-11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VICTORIA jednostavno društvo s ograničenom odgovornošću za usluge</izvorni_sadrzaj>
    <derivirana_varijabla naziv="DomainObject.Predmet.ProtustrankaIDrugi_1">OPUS VICTORIA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VICTORIA jednostavno društvo s ograničenom odgovornošću za usluge, OIB 79254779588, Badalićeva 2, 10000 Zagreb</izvorni_sadrzaj>
    <derivirana_varijabla naziv="DomainObject.Predmet.ProtustrankaIDrugiAdressOIB_1">OPUS VICTORIA jednostavno društvo s ograničenom odgovornošću za usluge, OIB 79254779588, Badalićeva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OPUS VICTORIA jednostavno društvo s ograničenom odgovornošću za usluge</item>
      <item>FINA Regionalni centar Zagreb</item>
      <item>Jasmina Fijan</item>
      <item>ERSTE&amp;STEIERMÄRKISCHE BANKA dioničko društvo</item>
      <item>Raiffeisenbank Austria d.d.</item>
      <item>PRIVREDNA BANKA ZAGREB - DIONIČKO DRUŠTVO</item>
    </izvorni_sadrzaj>
    <derivirana_varijabla naziv="DomainObject.Predmet.SudioniciListNaziv_1">
      <item>OPUS VICTORIA jednostavno društvo s ograničenom odgovornošću za usluge</item>
      <item>FINA Regionalni centar Zagreb</item>
      <item>Jasmina Fijan</item>
      <item>ERSTE&amp;STEIERMÄRKISCHE BANKA dioničko društvo</item>
      <item>Raiffeisenbank Austria d.d.</item>
      <item>PRIVREDNA BANKA ZAGREB - DIONIČKO DRUŠTVO</item>
    </derivirana_varijabla>
  </DomainObject.Predmet.SudioniciListNaziv>
  <DomainObject.Predmet.SudioniciListAdressOIB>
    <izvorni_sadrzaj>
      <item>OPUS VICTORIA jednostavno društvo s ograničenom odgovornošću za usluge, OIB 79254779588, Badalićeva 2,10000 Zagreb</item>
      <item>FINA Regionalni centar Zagreb, OIB 85821130368, Trg svibanjskih žrtava 1995. 1,10000 Zagreb</item>
      <item>Jasmina Fijan, OIB 13548512218, Zagrebačka Cesta 141,10000 Zagreb</item>
      <item>ERSTE&amp;STEIERMÄRKISCHE BANKA dioničko društvo, OIB 23057039320, Jadranski Trg 3/a,51000 Rijeka</item>
      <item>Raiffeisenbank Austria d.d., OIB 53056966535, Magazinska cesta 69,10000 Zagreb</item>
      <item>PRIVREDNA BANKA ZAGREB - DIONIČKO DRUŠTVO, OIB 02535697732, Radnička cesta 50,10000 Zagreb</item>
    </izvorni_sadrzaj>
    <derivirana_varijabla naziv="DomainObject.Predmet.SudioniciListAdressOIB_1">
      <item>OPUS VICTORIA jednostavno društvo s ograničenom odgovornošću za usluge, OIB 79254779588, Badalićeva 2,10000 Zagreb</item>
      <item>FINA Regionalni centar Zagreb, OIB 85821130368, Trg svibanjskih žrtava 1995. 1,10000 Zagreb</item>
      <item>Jasmina Fijan, OIB 13548512218, Zagrebačka Cesta 141,10000 Zagreb</item>
      <item>ERSTE&amp;STEIERMÄRKISCHE BANKA dioničko društvo, OIB 23057039320, Jadranski Trg 3/a,51000 Rijeka</item>
      <item>Raiffeisenbank Austria d.d., OIB 53056966535, Magazinska cesta 69,10000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79254779588</item>
      <item>, OIB 85821130368</item>
      <item>, OIB 13548512218</item>
      <item>, OIB 23057039320</item>
      <item>, OIB 53056966535</item>
      <item>, OIB 02535697732</item>
    </izvorni_sadrzaj>
    <derivirana_varijabla naziv="DomainObject.Predmet.SudioniciListNazivOIB_1">
      <item>, OIB 79254779588</item>
      <item>, OIB 85821130368</item>
      <item>, OIB 13548512218</item>
      <item>, OIB 23057039320</item>
      <item>, OIB 53056966535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St-975/2019-5</izvorni_sadrzaj>
    <derivirana_varijabla naziv="DomainObject.PredzadnjaOdlukaIzPredmeta.Oznaka_1">St-975/2019-5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2872C-1648-4050-B28C-ADD5DE280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4716</properties:Characters>
  <properties:Lines>115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2019-05-31T09:34:00Z</cp:lastPrinted>
  <dcterms:modified xmlns:xsi="http://www.w3.org/2001/XMLSchema-instance" xsi:type="dcterms:W3CDTF">2019-05-31T09:34:00Z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St-975/2019-11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