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92bf" w14:paraId="fdc92bf" w:rsidRDefault="005E7A03" w:rsidP="005E7A03" w:rsidR="005E7A03">
      <w:pPr>
        <w:spacing w:after="0"/>
        <w:jc w:val="both"/>
        <w15:collapsed w:val="false"/>
      </w:pPr>
      <w:bookmarkStart w:name="_GoBack" w:id="0"/>
      <w:bookmarkEnd w:id="0"/>
      <w:r>
        <w:t xml:space="preserve">  </w:t>
      </w: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5E7A03" w:rsidP="005E7A03" w:rsidR="005E7A03">
      <w:pPr>
        <w:spacing w:after="0"/>
        <w:jc w:val="both"/>
      </w:pPr>
      <w:r>
        <w:t xml:space="preserve">       REPUBLIKA HRVATSKA</w:t>
      </w:r>
    </w:p>
    <w:p w:rsidRDefault="005E7A03" w:rsidP="005E7A03" w:rsidR="005E7A0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E7A03" w:rsidP="005E7A03" w:rsidR="005E7A03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E7A03" w:rsidP="005E7A03" w:rsidR="005E7A03">
      <w:pPr>
        <w:spacing w:after="0"/>
        <w:jc w:val="both"/>
      </w:pPr>
    </w:p>
    <w:p w:rsidRDefault="005E7A03" w:rsidP="005E7A03" w:rsidR="005E7A03">
      <w:pPr>
        <w:spacing w:after="0"/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</w:t>
      </w:r>
    </w:p>
    <w:p w:rsidRDefault="005E7A03" w:rsidP="005E7A03" w:rsidR="005E7A03">
      <w:pPr>
        <w:spacing w:after="0"/>
        <w:jc w:val="center"/>
      </w:pPr>
      <w:r>
        <w:t>REPUBLIKA HRVATSKA</w:t>
      </w:r>
    </w:p>
    <w:p w:rsidRDefault="005E7A03" w:rsidP="005E7A03" w:rsidR="005E7A03">
      <w:pPr>
        <w:spacing w:after="0"/>
        <w:jc w:val="both"/>
      </w:pPr>
    </w:p>
    <w:p w:rsidRDefault="005E7A03" w:rsidP="005E7A03" w:rsidR="005E7A03">
      <w:pPr>
        <w:spacing w:after="0"/>
        <w:jc w:val="center"/>
      </w:pPr>
      <w:r>
        <w:t>R J E Š E NJ E</w:t>
      </w:r>
    </w:p>
    <w:p w:rsidRDefault="005E7A03" w:rsidP="005E7A03" w:rsidR="005E7A03">
      <w:pPr>
        <w:spacing w:after="0"/>
        <w:jc w:val="both"/>
      </w:pPr>
    </w:p>
    <w:p w:rsidRDefault="005E7A03" w:rsidP="005E7A03" w:rsidR="005E7A03">
      <w:pPr>
        <w:spacing w:after="0"/>
        <w:jc w:val="both"/>
      </w:pPr>
      <w:r>
        <w:tab/>
        <w:t xml:space="preserve">Trgovački sud u Varaždinu, po sucu toga suda po sucu toga suda Mariji Levanić-Škerbić, kao stečajnom sucu, u stečajnom postupku nad stečajnom masom bivšeg stečajnog dužnika FIMA ALFA d.o.o. Varaždin, </w:t>
      </w:r>
      <w:proofErr w:type="spellStart"/>
      <w:r>
        <w:t>Vrazova</w:t>
      </w:r>
      <w:proofErr w:type="spellEnd"/>
      <w:r>
        <w:t xml:space="preserve"> 25, OIB: 40652119893, MBS: 070089121, postupajući po prijedlogu privremene stečajne upraviteljice Biserke Jardas-</w:t>
      </w:r>
      <w:proofErr w:type="spellStart"/>
      <w:r>
        <w:t>Mišanović</w:t>
      </w:r>
      <w:proofErr w:type="spellEnd"/>
      <w:r>
        <w:t xml:space="preserve"> od 06. listopada 2015., dana 15. listopada 2015. godine,</w:t>
      </w:r>
    </w:p>
    <w:p w:rsidRDefault="005E7A03" w:rsidP="005E7A03" w:rsidR="005E7A03">
      <w:pPr>
        <w:spacing w:after="0"/>
        <w:rPr>
          <w:b/>
        </w:rPr>
      </w:pPr>
    </w:p>
    <w:p w:rsidRDefault="005E7A03" w:rsidP="005E7A03" w:rsidR="005E7A03">
      <w:pPr>
        <w:spacing w:after="0"/>
        <w:jc w:val="center"/>
      </w:pPr>
      <w:r>
        <w:t>r i j e š i o   j e</w:t>
      </w:r>
    </w:p>
    <w:p w:rsidRDefault="005E7A03" w:rsidP="005E7A03" w:rsidR="005E7A03">
      <w:pPr>
        <w:spacing w:after="0"/>
        <w:jc w:val="center"/>
        <w:rPr>
          <w:b/>
        </w:rPr>
      </w:pPr>
    </w:p>
    <w:p w:rsidRDefault="005E7A03" w:rsidP="005E7A03" w:rsidR="005E7A03">
      <w:pPr>
        <w:spacing w:after="0"/>
        <w:ind w:hanging="705" w:left="705"/>
        <w:jc w:val="both"/>
      </w:pPr>
      <w:r>
        <w:t>I.</w:t>
      </w:r>
      <w:r>
        <w:tab/>
        <w:t xml:space="preserve">Određuje se nastavak stečajnog postupka nad stečajnom masom bivšeg stečajnog dužnika FIMA ALFA d.o.o. Varaždin, </w:t>
      </w:r>
      <w:proofErr w:type="spellStart"/>
      <w:r>
        <w:t>Vrazova</w:t>
      </w:r>
      <w:proofErr w:type="spellEnd"/>
      <w:r>
        <w:t xml:space="preserve"> 25, OIB: 40652119893, MBS: 070089121, radi naknadne diobe. </w:t>
      </w:r>
    </w:p>
    <w:p w:rsidRDefault="005E7A03" w:rsidP="005E7A03" w:rsidR="005E7A03">
      <w:pPr>
        <w:spacing w:after="0"/>
        <w:ind w:hanging="705" w:left="705"/>
        <w:jc w:val="both"/>
      </w:pPr>
    </w:p>
    <w:p w:rsidRDefault="005E7A03" w:rsidP="005E7A03" w:rsidR="005E7A03">
      <w:pPr>
        <w:spacing w:after="0"/>
        <w:ind w:hanging="705" w:left="705"/>
        <w:jc w:val="both"/>
      </w:pPr>
      <w:r>
        <w:t>II.</w:t>
      </w:r>
      <w:r>
        <w:tab/>
        <w:t>Za stečajnog upravitelja imenuje se Biserka Jardas-</w:t>
      </w:r>
      <w:proofErr w:type="spellStart"/>
      <w:r>
        <w:t>Mišanović</w:t>
      </w:r>
      <w:proofErr w:type="spellEnd"/>
      <w:r>
        <w:t xml:space="preserve"> iz Varaždina, S. Vukovića 8 b, OIB: 20096254707.</w:t>
      </w:r>
    </w:p>
    <w:p w:rsidRDefault="005E7A03" w:rsidP="005E7A03" w:rsidR="005E7A03">
      <w:pPr>
        <w:spacing w:after="0"/>
        <w:ind w:hanging="705" w:left="705"/>
        <w:jc w:val="both"/>
      </w:pPr>
    </w:p>
    <w:p w:rsidRDefault="005E7A03" w:rsidP="005E7A03" w:rsidR="005E7A03">
      <w:pPr>
        <w:spacing w:after="0"/>
        <w:ind w:hanging="705" w:left="705"/>
        <w:jc w:val="both"/>
      </w:pPr>
      <w:r>
        <w:t>III.</w:t>
      </w:r>
      <w:r>
        <w:tab/>
        <w:t>Pozivaju se vjerovnici stečajnog dužnika da u roku od 30 dana od dana objave o</w:t>
      </w:r>
      <w:r>
        <w:tab/>
        <w:t>glasa o otvaranju stečajnog postupka u "Narodnim novinama" prijave svoje tražbine stečajnom upravitelju Biserki Jardas-</w:t>
      </w:r>
      <w:proofErr w:type="spellStart"/>
      <w:r>
        <w:t>Mišanović</w:t>
      </w:r>
      <w:proofErr w:type="spellEnd"/>
      <w:r>
        <w:t xml:space="preserve"> iz Varaždina, Stjepana Vukovića 8b, u skladu sa čl. 173. Stečajnog zakona (Narodne novine broj 44/96., 29/99., 129/00., 123/03., 197/03., 187/04., 82/06., 116/10., 25/12, 133/12) i to u dva primjerka s ispravama iz kojih tražbina proizlazi, odnosno kojima se dokazuje, uz potvrdu o plaćenoj pristojbi u iznosu od 2% vrijednosti tražbine, ali najviše 500,00 kn na žiro-račun državnog proračuna broj: HR1210010051863000160, model 64 5045-3574-220-271-15.</w:t>
      </w:r>
    </w:p>
    <w:p w:rsidRDefault="005E7A03" w:rsidP="005E7A03" w:rsidR="005E7A03">
      <w:pPr>
        <w:spacing w:after="0"/>
        <w:ind w:hanging="705" w:left="705"/>
        <w:jc w:val="both"/>
      </w:pPr>
    </w:p>
    <w:p w:rsidRDefault="005E7A03" w:rsidP="005E7A03" w:rsidR="005E7A03">
      <w:pPr>
        <w:spacing w:after="0"/>
        <w:ind w:hanging="705" w:left="705"/>
        <w:jc w:val="both"/>
      </w:pPr>
      <w:r>
        <w:t>IV.</w:t>
      </w:r>
      <w:r>
        <w:tab/>
        <w:t>Ročište vjerovnika na kojem će se ispitati prijavljene tražbine-ispitno ročište određuje se za dan 20. studenoga 2015. u 9,30 sati kod Trgovačkog suda u Varaždinu, Braće Radić 2, soba broj 223/II.</w:t>
      </w:r>
    </w:p>
    <w:p w:rsidRDefault="005E7A03" w:rsidP="005E7A03" w:rsidR="005E7A03">
      <w:pPr>
        <w:spacing w:after="0"/>
        <w:ind w:hanging="705" w:left="705"/>
        <w:jc w:val="both"/>
      </w:pPr>
    </w:p>
    <w:p w:rsidRDefault="005E7A03" w:rsidP="005E7A03" w:rsidR="005E7A03">
      <w:pPr>
        <w:spacing w:after="0"/>
        <w:ind w:hanging="705" w:left="705"/>
        <w:jc w:val="both"/>
      </w:pPr>
      <w:r>
        <w:t>V.</w:t>
      </w:r>
      <w:r>
        <w:tab/>
        <w:t>Ročište vjerovnika na kojem će se na temelju izvješća stečajnog upravitelja odlučivati o daljnjem tijeku stečajnog postupka-izvještajno ročište održati će se istoga dana 20. studenoga 2015. na istome mjestu odmah nakon ispitnog ročišta.</w:t>
      </w:r>
    </w:p>
    <w:p w:rsidRDefault="005E7A03" w:rsidP="005E7A03" w:rsidR="005E7A03">
      <w:pPr>
        <w:spacing w:after="0"/>
        <w:ind w:hanging="705" w:left="705"/>
        <w:jc w:val="both"/>
      </w:pPr>
    </w:p>
    <w:p w:rsidRDefault="005E7A03" w:rsidP="005E7A03" w:rsidR="005E7A03">
      <w:pPr>
        <w:spacing w:after="0"/>
        <w:ind w:hanging="705" w:left="705"/>
        <w:jc w:val="both"/>
      </w:pPr>
      <w:r>
        <w:lastRenderedPageBreak/>
        <w:t>VI.</w:t>
      </w:r>
      <w:r>
        <w:tab/>
        <w:t>Rješenje o nastavku stečajnog postupka objaviti će na mrežnoj stranici e-Oglasna ploča sudova.</w:t>
      </w:r>
    </w:p>
    <w:p w:rsidRDefault="005E7A03" w:rsidP="005E7A03" w:rsidR="005E7A03">
      <w:pPr>
        <w:spacing w:after="0"/>
        <w:jc w:val="both"/>
      </w:pPr>
    </w:p>
    <w:p w:rsidRDefault="005E7A03" w:rsidP="005E7A03" w:rsidR="005E7A03">
      <w:pPr>
        <w:spacing w:after="0"/>
        <w:jc w:val="center"/>
      </w:pPr>
      <w:r>
        <w:t>Obrazloženje</w:t>
      </w:r>
    </w:p>
    <w:p w:rsidRDefault="005E7A03" w:rsidP="005E7A03" w:rsidR="005E7A03">
      <w:pPr>
        <w:spacing w:after="0"/>
        <w:jc w:val="center"/>
        <w:rPr>
          <w:b/>
        </w:rPr>
      </w:pPr>
    </w:p>
    <w:p w:rsidRDefault="005E7A03" w:rsidP="005E7A03" w:rsidR="005E7A03">
      <w:pPr>
        <w:spacing w:after="0"/>
        <w:ind w:firstLine="708"/>
        <w:jc w:val="both"/>
      </w:pPr>
      <w:r>
        <w:t xml:space="preserve">Rješenjem ovog suda poslovni broj St-310/12-37 od 20. siječnja 2014. godine otvoren je i istovremeno zaključen stečajni postupak nad stečajnim dužnikom FIMA ALFA d.o.o. Varaždin, </w:t>
      </w:r>
      <w:proofErr w:type="spellStart"/>
      <w:r>
        <w:t>Vrazova</w:t>
      </w:r>
      <w:proofErr w:type="spellEnd"/>
      <w:r>
        <w:t xml:space="preserve"> 25, OIB: 40652119893, te je isti brisan iz sudskog registra dana 15.05.2014. temeljem rješenja ovoga suda broj </w:t>
      </w:r>
      <w:proofErr w:type="spellStart"/>
      <w:r>
        <w:t>Tt</w:t>
      </w:r>
      <w:proofErr w:type="spellEnd"/>
      <w:r>
        <w:t>-14/1129-3.</w:t>
      </w:r>
    </w:p>
    <w:p w:rsidRDefault="005E7A03" w:rsidP="005E7A03" w:rsidR="005E7A03">
      <w:pPr>
        <w:spacing w:after="0"/>
        <w:ind w:firstLine="708"/>
        <w:jc w:val="both"/>
      </w:pPr>
      <w:r>
        <w:t>Privremena stečajna upraviteljica Biserka Jardas-</w:t>
      </w:r>
      <w:proofErr w:type="spellStart"/>
      <w:r>
        <w:t>Mišanović</w:t>
      </w:r>
      <w:proofErr w:type="spellEnd"/>
      <w:r>
        <w:t xml:space="preserve"> iz Varaždina obavijestila je dana 06.10.2015. ovaj sud da je u međuvremenu utvrdila da stečajni dužnik ima 5.000 dionica VELEBIT OSIGURANJA u vrijednosti od oko 164.000,00 kn.</w:t>
      </w:r>
    </w:p>
    <w:p w:rsidRDefault="005E7A03" w:rsidP="005E7A03" w:rsidR="005E7A03">
      <w:pPr>
        <w:spacing w:after="0"/>
        <w:ind w:firstLine="708"/>
        <w:jc w:val="both"/>
      </w:pPr>
      <w:r>
        <w:t>Kako se radi o naknadno pronađenoj imovini koja se nalazi u stečajnoj masi, to je sud temeljem članka 199. st. 1. t. 3. Stečajnog zakona</w:t>
      </w:r>
      <w:r>
        <w:rPr>
          <w:b/>
        </w:rPr>
        <w:t xml:space="preserve">, </w:t>
      </w:r>
      <w:r>
        <w:t>te primjenom čl. 63. st. 7. Stečajnog zakona, donio odluku kao u izreci ovog rješenja.</w:t>
      </w:r>
    </w:p>
    <w:p w:rsidRDefault="005E7A03" w:rsidP="005E7A03" w:rsidR="005E7A03">
      <w:pPr>
        <w:spacing w:after="0"/>
        <w:jc w:val="both"/>
      </w:pPr>
      <w:r>
        <w:tab/>
      </w:r>
    </w:p>
    <w:p w:rsidRDefault="005E7A03" w:rsidP="005E7A03" w:rsidR="005E7A03">
      <w:pPr>
        <w:spacing w:after="0"/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5E7A03" w:rsidP="005E7A03" w:rsidR="005E7A03">
      <w:pPr>
        <w:spacing w:after="0"/>
        <w:jc w:val="center"/>
      </w:pPr>
      <w:r>
        <w:t>U Varaždinu, 15. listopada 2015. godine</w:t>
      </w:r>
    </w:p>
    <w:p w:rsidRDefault="005E7A03" w:rsidP="005E7A03" w:rsidR="005E7A03">
      <w:pPr>
        <w:spacing w:after="0"/>
        <w:jc w:val="both"/>
      </w:pPr>
    </w:p>
    <w:p w:rsidRDefault="005E7A03" w:rsidP="005E7A03" w:rsidR="005E7A03">
      <w:pPr>
        <w:spacing w:after="0"/>
        <w:jc w:val="both"/>
      </w:pPr>
    </w:p>
    <w:p w:rsidRDefault="005E7A03" w:rsidP="005E7A03" w:rsidR="005E7A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STEČAJNI  SUDAC:</w:t>
      </w:r>
    </w:p>
    <w:p w:rsidRDefault="005E7A03" w:rsidP="005E7A03" w:rsidR="005E7A03">
      <w:pPr>
        <w:spacing w:after="0"/>
        <w:jc w:val="both"/>
      </w:pPr>
    </w:p>
    <w:p w:rsidRDefault="005E7A03" w:rsidP="005E7A03" w:rsidR="005E7A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Marija Levanić-Škerbić</w:t>
      </w:r>
    </w:p>
    <w:p w:rsidRDefault="005E7A03" w:rsidP="005E7A03" w:rsidR="005E7A03">
      <w:pPr>
        <w:spacing w:after="0"/>
        <w:jc w:val="both"/>
      </w:pPr>
    </w:p>
    <w:p w:rsidRDefault="005E7A03" w:rsidP="005E7A03" w:rsidR="005E7A03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E7A03" w:rsidP="005E7A03" w:rsidR="005E7A03">
      <w:pPr>
        <w:spacing w:after="0"/>
        <w:jc w:val="both"/>
        <w:rPr>
          <w:b/>
          <w:u w:val="single"/>
        </w:rPr>
      </w:pPr>
    </w:p>
    <w:p w:rsidRDefault="005E7A03" w:rsidP="005E7A03" w:rsidR="005E7A03">
      <w:pPr>
        <w:spacing w:after="0"/>
        <w:jc w:val="both"/>
      </w:pPr>
      <w:r>
        <w:t>POUKA  O  PRAVNOM  LIJEKU :</w:t>
      </w:r>
    </w:p>
    <w:p w:rsidRDefault="005E7A03" w:rsidP="005E7A03" w:rsidR="005E7A03">
      <w:pPr>
        <w:spacing w:after="0"/>
        <w:ind w:firstLine="708"/>
        <w:jc w:val="both"/>
      </w:pPr>
      <w:r>
        <w:t>Protiv ovog rješenja može se uložiti žalba u roku od 8 dana od dana primitka rješenja. Žalba se podnosi putem ovog suda, a o žalbi odlučuje Visoki trgovački sud Republike Hrvatske u Zagrebu.</w:t>
      </w:r>
    </w:p>
    <w:p w:rsidRDefault="005E7A03" w:rsidP="005E7A03" w:rsidR="005E7A03">
      <w:pPr>
        <w:spacing w:after="0"/>
        <w:jc w:val="both"/>
      </w:pPr>
      <w:r>
        <w:tab/>
      </w:r>
    </w:p>
    <w:p w:rsidRDefault="005E7A03" w:rsidP="005E7A03" w:rsidR="005E7A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5E7A03" w:rsidP="005E7A03" w:rsidR="005E7A03">
      <w:pPr>
        <w:spacing w:after="0"/>
        <w:jc w:val="both"/>
      </w:pPr>
      <w:r>
        <w:t xml:space="preserve">DNA : </w:t>
      </w:r>
    </w:p>
    <w:p w:rsidRDefault="005E7A03" w:rsidP="005E7A03" w:rsidR="005E7A03">
      <w:pPr>
        <w:spacing w:after="0"/>
        <w:jc w:val="both"/>
      </w:pPr>
      <w:r>
        <w:t xml:space="preserve">1. Stečajna upraviteljica Biserka Jardas </w:t>
      </w:r>
      <w:proofErr w:type="spellStart"/>
      <w:r>
        <w:t>Mišanović</w:t>
      </w:r>
      <w:proofErr w:type="spellEnd"/>
      <w:r>
        <w:t>.</w:t>
      </w:r>
    </w:p>
    <w:p w:rsidRDefault="005E7A03" w:rsidP="005E7A03" w:rsidR="005E7A03">
      <w:pPr>
        <w:spacing w:after="0"/>
        <w:jc w:val="both"/>
      </w:pPr>
      <w:r>
        <w:t>2. Financijska agencija Varaždin,</w:t>
      </w:r>
    </w:p>
    <w:p w:rsidRDefault="005E7A03" w:rsidP="005E7A03" w:rsidR="005E7A03">
      <w:pPr>
        <w:spacing w:after="0"/>
        <w:jc w:val="both"/>
      </w:pPr>
      <w:r>
        <w:t xml:space="preserve">3. Porezna uprava, Područni ured Varaždin, </w:t>
      </w:r>
    </w:p>
    <w:p w:rsidRDefault="005E7A03" w:rsidP="005E7A03" w:rsidR="005E7A03">
      <w:pPr>
        <w:spacing w:after="0"/>
        <w:jc w:val="both"/>
      </w:pPr>
      <w:r>
        <w:t>4. Županijsko državno odvjetništvo u Varaždinu, Građansko upravni odjel,</w:t>
      </w:r>
    </w:p>
    <w:p w:rsidRDefault="005E7A03" w:rsidP="005E7A03" w:rsidR="005E7A03">
      <w:pPr>
        <w:spacing w:after="0"/>
        <w:jc w:val="both"/>
      </w:pPr>
      <w:r>
        <w:t>5. VELEBIT OSIGURANJE d.d. Zagreb, Savska cesta 144a,</w:t>
      </w:r>
    </w:p>
    <w:p w:rsidRDefault="005E7A03" w:rsidP="005E7A03" w:rsidR="005E7A03">
      <w:pPr>
        <w:spacing w:after="0"/>
        <w:jc w:val="both"/>
      </w:pPr>
      <w:r>
        <w:t>6. Sudski registar.</w:t>
      </w:r>
    </w:p>
    <w:p w:rsidRDefault="005E7A03" w:rsidP="005E7A03" w:rsidR="005E7A03">
      <w:pPr>
        <w:spacing w:after="0"/>
        <w:jc w:val="both"/>
      </w:pPr>
      <w:r>
        <w:t>7. e- oglasna ploča suda.</w:t>
      </w:r>
    </w:p>
    <w:p w:rsidRDefault="005E7A03" w:rsidP="005E7A0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E7A03" w:rsidR="00AE649C" w:rsidRPr="00B76F3C">
      <w:pPr>
        <w:pStyle w:val="SudSjedite"/>
      </w:pPr>
      <w:r>
        <w:tab/>
      </w:r>
    </w:p>
    <w:p w:rsidRDefault="00CB0EA4" w:rsidP="005E7A03" w:rsidR="00CB0EA4">
      <w:pPr>
        <w:pStyle w:val="Naslovdokumenta"/>
        <w:spacing w:after="0"/>
      </w:pPr>
    </w:p>
    <w:p w:rsidRDefault="0071688E" w:rsidP="005E7A03" w:rsidR="0071688E">
      <w:pPr>
        <w:pStyle w:val="Poetniodjeljak"/>
        <w:spacing w:after="0"/>
      </w:pPr>
    </w:p>
    <w:sectPr w:rsidSect="00EB0D4C" w:rsidR="0071688E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A03" w:rsidR="008333A9">
    <w:pPr>
      <w:pStyle w:val="Zaglavlje"/>
    </w:pPr>
    <w:r>
      <w:rPr>
        <w:rStyle w:val="PozadinaSvijetloCrvena"/>
        <w:shd w:fill="auto" w:color="auto" w:val="clear"/>
      </w:rPr>
      <w:t>Poslovni broj: 7 St-271/15-53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A03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St-271/2015-2</izvorni_sadrzaj>
    <derivirana_varijabla naziv="DomainObject.Oznaka_1">St-271/2015-2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Objavljeno u NN 29.1.2014., nastavak postupka radi naknade diobe 16.10.2015</izvorni_sadrzaj>
    <derivirana_varijabla naziv="DomainObject.Predmet.Opis_1">Objavljeno u NN 29.1.2014., nastavak postupka radi naknade diobe 16.10.2015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FIMA ALFA društvo s ograničenom odgovornošću za upravljanje drugim društvima</izvorni_sadrzaj>
    <derivirana_varijabla naziv="DomainObject.Predmet.ProtustrankaFormated_1">  FIMA ALFA društvo s ograničenom odgovornošću za upravljanje drugim društvima</derivirana_varijabla>
  </DomainObject.Predmet.ProtustrankaFormated>
  <DomainObject.Predmet.ProtustrankaFormatedOIB>
    <izvorni_sadrzaj>  FIMA ALFA društvo s ograničenom odgovornošću za upravljanje drugim društvima, OIB 40652119893</izvorni_sadrzaj>
    <derivirana_varijabla naziv="DomainObject.Predmet.ProtustrankaFormatedOIB_1">  FIMA ALFA društvo s ograničenom odgovornošću za upravljanje drugim društvima, OIB 40652119893</derivirana_varijabla>
  </DomainObject.Predmet.ProtustrankaFormatedOIB>
  <DomainObject.Predmet.ProtustrankaFormatedWithAdress>
    <izvorni_sadrzaj> FIMA ALFA društvo s ograničenom odgovornošću za upravljanje drugim društvima, Stanka Vraza 25, 42000 Varaždin</izvorni_sadrzaj>
    <derivirana_varijabla naziv="DomainObject.Predmet.ProtustrankaFormatedWithAdress_1"> FIMA ALFA društvo s ograničenom odgovornošću za upravljanje drugim društvima, Stanka Vraza 25, 42000 Varaždin</derivirana_varijabla>
  </DomainObject.Predmet.ProtustrankaFormatedWithAdress>
  <DomainObject.Predmet.ProtustrankaFormatedWithAdressOIB>
    <izvorni_sadrzaj> FIMA ALFA društvo s ograničenom odgovornošću za upravljanje drugim društvima, OIB 40652119893, Stanka Vraza 25, 42000 Varaždin</izvorni_sadrzaj>
    <derivirana_varijabla naziv="DomainObject.Predmet.ProtustrankaFormatedWithAdressOIB_1"> FIMA ALFA društvo s ograničenom odgovornošću za upravljanje drugim društvima, OIB 40652119893, Stanka Vraza 25, 42000 Varaždin</derivirana_varijabla>
  </DomainObject.Predmet.ProtustrankaFormatedWithAdressOIB>
  <DomainObject.Predmet.ProtustrankaWithAdress>
    <izvorni_sadrzaj>FIMA ALFA društvo s ograničenom odgovornošću za upravljanje drugim društvima Stanka Vraza 25, 42000 Varaždin</izvorni_sadrzaj>
    <derivirana_varijabla naziv="DomainObject.Predmet.ProtustrankaWithAdress_1">FIMA ALFA društvo s ograničenom odgovornošću za upravljanje drugim društvima Stanka Vraza 25, 42000 Varaždin</derivirana_varijabla>
  </DomainObject.Predmet.ProtustrankaWithAdress>
  <DomainObject.Predmet.ProtustrankaWithAdressOIB>
    <izvorni_sadrzaj>FIMA ALFA društvo s ograničenom odgovornošću za upravljanje drugim društvima, OIB 40652119893, Stanka Vraza 25, 42000 Varaždin</izvorni_sadrzaj>
    <derivirana_varijabla naziv="DomainObject.Predmet.ProtustrankaWithAdressOIB_1">FIMA ALFA društvo s ograničenom odgovornošću za upravljanje drugim društvima, OIB 40652119893, Stanka Vraza 25, 42000 Varaždin</derivirana_varijabla>
  </DomainObject.Predmet.ProtustrankaWithAdressOIB>
  <DomainObject.Predmet.ProtustrankaNazivFormated>
    <izvorni_sadrzaj>FIMA ALFA društvo s ograničenom odgovornošću za upravljanje drugim društvima</izvorni_sadrzaj>
    <derivirana_varijabla naziv="DomainObject.Predmet.ProtustrankaNazivFormated_1">FIMA ALFA društvo s ograničenom odgovornošću za upravljanje drugim društvima</derivirana_varijabla>
  </DomainObject.Predmet.ProtustrankaNazivFormated>
  <DomainObject.Predmet.ProtustrankaNazivFormatedOIB>
    <izvorni_sadrzaj>FIMA ALFA društvo s ograničenom odgovornošću za upravljanje drugim društvima, OIB 40652119893</izvorni_sadrzaj>
    <derivirana_varijabla naziv="DomainObject.Predmet.ProtustrankaNazivFormatedOIB_1">FIMA ALFA društvo s ograničenom odgovornošću za upravljanje drugim društvima, OIB 40652119893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FIMA ALFA društvo s ograničenom odgovornošću za upravljanje drugim društvima</item>
    </izvorni_sadrzaj>
    <derivirana_varijabla naziv="DomainObject.Predmet.ProtuStrankaListFormated_1">
      <item>FIMA ALFA društvo s ograničenom odgovornošću za upravljanje drugim društvima</item>
    </derivirana_varijabla>
  </DomainObject.Predmet.ProtuStrankaListFormated>
  <DomainObject.Predmet.ProtuStrankaListFormatedOIB>
    <izvorni_sadrzaj>
      <item>FIMA ALFA društvo s ograničenom odgovornošću za upravljanje drugim društvima, OIB 40652119893</item>
    </izvorni_sadrzaj>
    <derivirana_varijabla naziv="DomainObject.Predmet.ProtuStrankaListFormatedOIB_1">
      <item>FIMA ALFA društvo s ograničenom odgovornošću za upravljanje drugim društvima, OIB 40652119893</item>
    </derivirana_varijabla>
  </DomainObject.Predmet.ProtuStrankaListFormatedOIB>
  <DomainObject.Predmet.ProtuStrankaListFormatedWithAdress>
    <izvorni_sadrzaj>
      <item>FIMA ALFA društvo s ograničenom odgovornošću za upravljanje drugim društvima, Stanka Vraza 25, 42000 Varaždin</item>
    </izvorni_sadrzaj>
    <derivirana_varijabla naziv="DomainObject.Predmet.ProtuStrankaListFormatedWithAdress_1">
      <item>FIMA ALFA društvo s ograničenom odgovornošću za upravljanje drugim društvima, Stanka Vraza 25, 42000 Varaždin</item>
    </derivirana_varijabla>
  </DomainObject.Predmet.ProtuStrankaListFormatedWithAdress>
  <DomainObject.Predmet.ProtuStrankaListFormatedWithAdressOIB>
    <izvorni_sadrzaj>
      <item>FIMA ALFA društvo s ograničenom odgovornošću za upravljanje drugim društvima, OIB 40652119893, Stanka Vraza 25, 42000 Varaždin</item>
    </izvorni_sadrzaj>
    <derivirana_varijabla naziv="DomainObject.Predmet.ProtuStrankaListFormatedWithAdressOIB_1">
      <item>FIMA ALFA društvo s ograničenom odgovornošću za upravljanje drugim društvima, OIB 40652119893, Stanka Vraza 25, 42000 Varaždin</item>
    </derivirana_varijabla>
  </DomainObject.Predmet.ProtuStrankaListFormatedWithAdressOIB>
  <DomainObject.Predmet.ProtuStrankaListNazivFormated>
    <izvorni_sadrzaj>
      <item>FIMA ALFA društvo s ograničenom odgovornošću za upravljanje drugim društvima</item>
    </izvorni_sadrzaj>
    <derivirana_varijabla naziv="DomainObject.Predmet.ProtuStrankaListNazivFormated_1">
      <item>FIMA ALFA društvo s ograničenom odgovornošću za upravljanje drugim društvima</item>
    </derivirana_varijabla>
  </DomainObject.Predmet.ProtuStrankaListNazivFormated>
  <DomainObject.Predmet.ProtuStrankaListNazivFormatedOIB>
    <izvorni_sadrzaj>
      <item>FIMA ALFA društvo s ograničenom odgovornošću za upravljanje drugim društvima, OIB 40652119893</item>
    </izvorni_sadrzaj>
    <derivirana_varijabla naziv="DomainObject.Predmet.ProtuStrankaListNazivFormatedOIB_1">
      <item>FIMA ALFA društvo s ograničenom odgovornošću za upravljanje drugim društvima, OIB 40652119893</item>
    </derivirana_varijabla>
  </DomainObject.Predmet.ProtuStrankaListNazivFormatedOIB>
  <DomainObject.Predmet.OstaliListFormated>
    <izvorni_sadrzaj>
      <item>Stečajni upravitelj vjerovnika Stanko Makar</item>
      <item>Milan Horvat</item>
      <item>ŽDO VARAŽDIN</item>
      <item>BISERKA JARDAS MIŠANOVIĆ</item>
    </izvorni_sadrzaj>
    <derivirana_varijabla naziv="DomainObject.Predmet.OstaliListFormated_1">
      <item>Stečajni upravitelj vjerovnika Stanko Makar</item>
      <item>Milan Horvat</item>
      <item>ŽDO VARAŽDIN</item>
      <item>BISERKA JARDAS MIŠANOVIĆ</item>
    </derivirana_varijabla>
  </DomainObject.Predmet.OstaliListFormated>
  <DomainObject.Predmet.OstaliListFormatedOIB>
    <izvorni_sadrzaj>
      <item>Stečajni upravitelj vjerovnika Stanko Makar, OIB 49218337993</item>
      <item>Milan Horvat</item>
      <item>ŽDO VARAŽDIN</item>
      <item>BISERKA JARDAS MIŠANOVIĆ, OIB 20096254707</item>
    </izvorni_sadrzaj>
    <derivirana_varijabla naziv="DomainObject.Predmet.OstaliListFormatedOIB_1">
      <item>Stečajni upravitelj vjerovnika Stanko Makar, OIB 49218337993</item>
      <item>Milan Horvat</item>
      <item>ŽDO VARAŽDIN</item>
      <item>BISERKA JARDAS MIŠANOVIĆ, OIB 20096254707</item>
    </derivirana_varijabla>
  </DomainObject.Predmet.OstaliListFormatedOIB>
  <DomainObject.Predmet.OstaliListFormatedWithAdress>
    <izvorni_sadrzaj>
      <item>Stečajni upravitelj vjerovnika Stanko Makar</item>
      <item>Milan Horvat</item>
      <item>ŽDO VARAŽDIN</item>
      <item>BISERKA JARDAS MIŠANOVIĆ, S.Vukovića 8b, 42000 Varaždin</item>
    </izvorni_sadrzaj>
    <derivirana_varijabla naziv="DomainObject.Predmet.OstaliListFormatedWithAdress_1">
      <item>Stečajni upravitelj vjerovnika Stanko Makar</item>
      <item>Milan Horvat</item>
      <item>ŽDO VARAŽDIN</item>
      <item>BISERKA JARDAS MIŠANOVIĆ, S.Vukovića 8b, 42000 Varaždin</item>
    </derivirana_varijabla>
  </DomainObject.Predmet.OstaliListFormatedWithAdress>
  <DomainObject.Predmet.OstaliListFormatedWithAdressOIB>
    <izvorni_sadrzaj>
      <item>Stečajni upravitelj vjerovnika Stanko Makar, OIB 49218337993</item>
      <item>Milan Horvat</item>
      <item>ŽDO VARAŽDIN</item>
      <item>BISERKA JARDAS MIŠANOVIĆ, OIB 20096254707, S.Vukovića 8b, 42000 Varaždin</item>
    </izvorni_sadrzaj>
    <derivirana_varijabla naziv="DomainObject.Predmet.OstaliListFormatedWithAdressOIB_1">
      <item>Stečajni upravitelj vjerovnika Stanko Makar, OIB 49218337993</item>
      <item>Milan Horvat</item>
      <item>ŽDO VARAŽDIN</item>
      <item>BISERKA JARDAS MIŠANOVIĆ, OIB 20096254707, S.Vukovića 8b, 42000 Varaždin</item>
    </derivirana_varijabla>
  </DomainObject.Predmet.OstaliListFormatedWithAdressOIB>
  <DomainObject.Predmet.OstaliListNazivFormated>
    <izvorni_sadrzaj>
      <item>Stečajni upravitelj vjerovnika Stanko Makar</item>
      <item>Milan Horvat</item>
      <item>ŽDO VARAŽDIN</item>
      <item>BISERKA JARDAS MIŠANOVIĆ</item>
    </izvorni_sadrzaj>
    <derivirana_varijabla naziv="DomainObject.Predmet.OstaliListNazivFormated_1">
      <item>Stečajni upravitelj vjerovnika Stanko Makar</item>
      <item>Milan Horvat</item>
      <item>ŽDO VARAŽDIN</item>
      <item>BISERKA JARDAS MIŠANOVIĆ</item>
    </derivirana_varijabla>
  </DomainObject.Predmet.OstaliListNazivFormated>
  <DomainObject.Predmet.OstaliListNazivFormatedOIB>
    <izvorni_sadrzaj>
      <item>Stečajni upravitelj vjerovnika Stanko Makar, OIB 49218337993</item>
      <item>Milan Horvat</item>
      <item>ŽDO VARAŽDIN</item>
      <item>BISERKA JARDAS MIŠANOVIĆ, OIB 20096254707</item>
    </izvorni_sadrzaj>
    <derivirana_varijabla naziv="DomainObject.Predmet.OstaliListNazivFormatedOIB_1">
      <item>Stečajni upravitelj vjerovnika Stanko Makar, OIB 49218337993</item>
      <item>Milan Horvat</item>
      <item>ŽDO VARAŽDIN</item>
      <item>BISERKA JARDAS MIŠANOVIĆ, OIB 20096254707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St-271/2015-2</izvorni_sadrzaj>
    <derivirana_varijabla naziv="DomainObject.PoslovniBrojDokumenta_1">St-271/2015-2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FIMA ALFA društvo s ograničenom odgovornošću za upravljanje drugim društvima</izvorni_sadrzaj>
    <derivirana_varijabla naziv="DomainObject.Predmet.ProtustrankaIDrugi_1">FIMA ALFA društvo s ograničenom odgovornošću za upravljanje drugim društvima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FIMA ALFA društvo s ograničenom odgovornošću za upravljanje drugim društvima, OIB 40652119893, Stanka Vraza 25, 42000 Varaždin</izvorni_sadrzaj>
    <derivirana_varijabla naziv="DomainObject.Predmet.ProtustrankaIDrugiAdressOIB_1">FIMA ALFA društvo s ograničenom odgovornošću za upravljanje drugim društvima, OIB 40652119893, Stanka Vraza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FIMA ALFA društvo s ograničenom odgovornošću za upravljanje drugim društvima</item>
      <item>Stečajni upravitelj vjerovnika Stanko Makar</item>
      <item>PLURIS dioničko društvo za upravljanje drugim društvima "u stečaju"</item>
      <item>Milan Horvat</item>
      <item>ŽDO VARAŽDIN</item>
      <item>BISERKA JARDAS MIŠANOVIĆ</item>
    </izvorni_sadrzaj>
    <derivirana_varijabla naziv="DomainObject.Predmet.SudioniciListNaziv_1">
      <item>FIMA ALFA društvo s ograničenom odgovornošću za upravljanje drugim društvima</item>
      <item>Stečajni upravitelj vjerovnika Stanko Makar</item>
      <item>PLURIS dioničko društvo za upravljanje drugim društvima "u stečaju"</item>
      <item>Milan Horvat</item>
      <item>ŽDO VARAŽDIN</item>
      <item>BISERKA JARDAS MIŠANOVIĆ</item>
    </derivirana_varijabla>
  </DomainObject.Predmet.SudioniciListNaziv>
  <DomainObject.Predmet.SudioniciListAdressOIB>
    <izvorni_sadrzaj>
      <item>FIMA ALFA društvo s ograničenom odgovornošću za upravljanje drugim društvima, OIB 40652119893, Stanka Vraza 25,42000 Varaždin</item>
      <item>Stečajni upravitelj vjerovnika Stanko Makar, OIB 49218337993</item>
      <item>PLURIS dioničko društvo za upravljanje drugim društvima "u stečaju", OIB 09305641861, Anina 2,Varaždin</item>
      <item>Milan Horvat</item>
      <item>ŽDO VARAŽDIN</item>
      <item>BISERKA JARDAS MIŠANOVIĆ, OIB 20096254707, S.Vukovića 8b,42000 Varaždin</item>
    </izvorni_sadrzaj>
    <derivirana_varijabla naziv="DomainObject.Predmet.SudioniciListAdressOIB_1">
      <item>FIMA ALFA društvo s ograničenom odgovornošću za upravljanje drugim društvima, OIB 40652119893, Stanka Vraza 25,42000 Varaždin</item>
      <item>Stečajni upravitelj vjerovnika Stanko Makar, OIB 49218337993</item>
      <item>PLURIS dioničko društvo za upravljanje drugim društvima "u stečaju", OIB 09305641861, Anina 2,Varaždin</item>
      <item>Milan Horvat</item>
      <item>ŽDO VARAŽDIN</item>
      <item>BISERKA JARDAS MIŠANOVIĆ, OIB 20096254707, S.Vukovića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798A6-5B8D-4DE7-A6F0-D3194E36C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2882</properties:Characters>
  <properties:Lines>87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2015-10-16T10:20:00Z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St-271/2015-2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