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f00f3" w14:paraId="abf00f3" w:rsidRDefault="00A76D81" w:rsidP="00A76D81" w:rsidR="00A76D8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54BA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6D81" w:rsidP="00A76D81" w:rsidR="00A76D81" w:rsidRPr="00D21A2C"/>
    <w:p w:rsidRDefault="00A76D81" w:rsidP="00A76D81" w:rsidR="00A76D8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AA67CE">
        <w:rPr>
          <w:b/>
        </w:rPr>
        <w:tab/>
      </w:r>
      <w:r w:rsidR="00AA67CE">
        <w:rPr>
          <w:b/>
        </w:rPr>
        <w:tab/>
      </w:r>
      <w:r w:rsidR="00AA67CE">
        <w:rPr>
          <w:b/>
        </w:rPr>
        <w:tab/>
      </w:r>
      <w:r w:rsidR="00AA67CE">
        <w:rPr>
          <w:b/>
        </w:rPr>
        <w:tab/>
      </w:r>
      <w:r w:rsidR="00AA67CE">
        <w:rPr>
          <w:b/>
        </w:rPr>
        <w:tab/>
      </w:r>
      <w:r w:rsidR="00AA67CE">
        <w:rPr>
          <w:b/>
        </w:rPr>
        <w:tab/>
      </w:r>
      <w:r w:rsidR="00AA67CE">
        <w:t>14 St-405/16-</w:t>
      </w:r>
      <w:r w:rsidR="00370BEE">
        <w:t>9</w:t>
      </w:r>
      <w:r w:rsidR="00DE2250">
        <w:t>9</w:t>
      </w:r>
    </w:p>
    <w:p w:rsidRDefault="00A76D81" w:rsidP="00A76D81" w:rsidR="00A76D8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D591E" w:rsidP="00AA67CE" w:rsidR="00D92471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B448C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A72F7F" w:rsidP="00877B2C" w:rsidR="00A72F7F">
      <w:pPr>
        <w:rPr>
          <w:b/>
          <w:bCs/>
        </w:rPr>
      </w:pPr>
    </w:p>
    <w:p w:rsidRDefault="00332AF7" w:rsidP="003B448C" w:rsidR="003B448C">
      <w:pPr>
        <w:jc w:val="both"/>
      </w:pPr>
      <w:r>
        <w:tab/>
      </w:r>
      <w:r w:rsidR="003B448C" w:rsidRPr="00AA4314">
        <w:t xml:space="preserve">Trgovački sud u Osijeku, po sucu mr. sc. Tihomiru Kovačeviću, kao stečajnom sucu, u stečajnom postupku nad </w:t>
      </w:r>
      <w:r w:rsidR="00AF1B6C">
        <w:t xml:space="preserve">stečajnim </w:t>
      </w:r>
      <w:r w:rsidR="003B448C" w:rsidRPr="00AA4314">
        <w:t xml:space="preserve">dužnikom </w:t>
      </w:r>
      <w:r w:rsidR="00BF00E2" w:rsidRPr="00BF00E2">
        <w:t>MURSA d.o.o. za trgovinu i usluge u stečaju, Osijek, Sv. Roka 4, MBS 030092129, OIB 06305286743</w:t>
      </w:r>
      <w:r w:rsidR="00A76D81" w:rsidRPr="00A76D81">
        <w:t xml:space="preserve">, dana </w:t>
      </w:r>
      <w:r w:rsidR="00370BEE">
        <w:t>2</w:t>
      </w:r>
      <w:r w:rsidR="004D2AB4">
        <w:t>1</w:t>
      </w:r>
      <w:r w:rsidR="00A76D81" w:rsidRPr="00A76D81">
        <w:t xml:space="preserve">. </w:t>
      </w:r>
      <w:r w:rsidR="00DE2250">
        <w:t>studenog</w:t>
      </w:r>
      <w:r w:rsidR="00A76D81" w:rsidRPr="00A76D81">
        <w:t>a 201</w:t>
      </w:r>
      <w:r w:rsidR="00BF00E2">
        <w:t>7</w:t>
      </w:r>
      <w:r w:rsidR="00A76D81" w:rsidRPr="00A76D81">
        <w:t>.</w:t>
      </w:r>
    </w:p>
    <w:p w:rsidRDefault="002E1C18" w:rsidP="003B448C" w:rsidR="002E1C18">
      <w:pPr>
        <w:jc w:val="both"/>
      </w:pPr>
    </w:p>
    <w:p w:rsidRDefault="00332AF7" w:rsidR="00332AF7" w:rsidRPr="003B448C">
      <w:pPr>
        <w:jc w:val="center"/>
      </w:pPr>
      <w:r w:rsidRPr="003B448C">
        <w:t>r i j e š i o  j e</w:t>
      </w:r>
    </w:p>
    <w:p w:rsidRDefault="002E1C18" w:rsidP="00877B2C" w:rsidR="002E1C18">
      <w:pPr>
        <w:rPr>
          <w:b/>
          <w:bCs/>
        </w:rPr>
      </w:pPr>
    </w:p>
    <w:p w:rsidRDefault="008A504C" w:rsidP="00DE2250" w:rsidR="00D92471">
      <w:pPr>
        <w:pStyle w:val="Tijeloteksta"/>
        <w:numPr>
          <w:ilvl w:val="0"/>
          <w:numId w:val="16"/>
        </w:numPr>
      </w:pPr>
      <w:r>
        <w:rPr>
          <w:bCs/>
        </w:rPr>
        <w:t>Potvrđuje se imenovanje drugog stečajnog upravitelja i to Krešimir Fučkar, Sladojevci, Braće Radića 63, OIB 01195634741</w:t>
      </w:r>
      <w:r w:rsidR="00571768">
        <w:rPr>
          <w:bCs/>
        </w:rPr>
        <w:t xml:space="preserve"> izabran na skupštini vjerovnika održanoj 14. studenoga 2017., te se razrješava dužnosti stečajni upravitelj </w:t>
      </w:r>
      <w:r w:rsidR="00571768" w:rsidRPr="000C2EC1">
        <w:t>Ivan Perković, Josipovac, K. Branimira 9, OIB 81615580056</w:t>
      </w:r>
      <w:r w:rsidR="00DE4394">
        <w:t>.</w:t>
      </w:r>
    </w:p>
    <w:p w:rsidRDefault="00DE4394" w:rsidP="00DE4394" w:rsidR="00DE4394">
      <w:pPr>
        <w:pStyle w:val="Tijeloteksta"/>
        <w:ind w:left="2145"/>
      </w:pPr>
    </w:p>
    <w:p w:rsidRDefault="00DE4394" w:rsidP="00DE4394" w:rsidR="00DE4394">
      <w:pPr>
        <w:pStyle w:val="Tijeloteksta"/>
        <w:numPr>
          <w:ilvl w:val="0"/>
          <w:numId w:val="16"/>
        </w:numPr>
      </w:pPr>
      <w:r>
        <w:t xml:space="preserve">Nalaže se sudskom registru Trgovačkog suda u Osijeku brisanje stečajnog upravitelja </w:t>
      </w:r>
      <w:r w:rsidRPr="000C2EC1">
        <w:t>Ivan Perković, Josipovac, K. Branimira 9, OIB 81615580056</w:t>
      </w:r>
    </w:p>
    <w:p w:rsidRDefault="00DE4394" w:rsidP="00DE4394" w:rsidR="00DE4394">
      <w:pPr>
        <w:pStyle w:val="Tijeloteksta"/>
        <w:ind w:left="2145"/>
      </w:pPr>
      <w:r>
        <w:t>i upis stečajnog upravitelja</w:t>
      </w:r>
    </w:p>
    <w:p w:rsidRDefault="00DE4394" w:rsidP="00DE4394" w:rsidR="00DE4394">
      <w:pPr>
        <w:pStyle w:val="Tijeloteksta"/>
        <w:ind w:left="2145"/>
        <w:rPr>
          <w:bCs/>
        </w:rPr>
      </w:pPr>
      <w:r>
        <w:rPr>
          <w:bCs/>
        </w:rPr>
        <w:t>Krešimir Fučkar, Sladojevci, Braće Radića 63, OIB 01195634741,</w:t>
      </w:r>
    </w:p>
    <w:p w:rsidRDefault="00DE4394" w:rsidP="00DE4394" w:rsidR="00DE4394" w:rsidRPr="005166DF">
      <w:pPr>
        <w:pStyle w:val="Tijeloteksta"/>
        <w:ind w:left="2145"/>
      </w:pPr>
      <w:r>
        <w:rPr>
          <w:bCs/>
        </w:rPr>
        <w:t>izabran odlukom skupštine vjerovnika održane 14. studenoga 2017.</w:t>
      </w:r>
    </w:p>
    <w:p w:rsidRDefault="005166DF" w:rsidP="005166DF" w:rsidR="005166DF">
      <w:pPr>
        <w:pStyle w:val="Tijeloteksta"/>
        <w:rPr>
          <w:bCs/>
        </w:rPr>
      </w:pPr>
    </w:p>
    <w:p w:rsidRDefault="005166DF" w:rsidP="00687B4C" w:rsidR="00687B4C">
      <w:pPr>
        <w:pStyle w:val="Tijeloteksta"/>
        <w:jc w:val="center"/>
        <w:rPr>
          <w:bCs/>
        </w:rPr>
      </w:pPr>
      <w:r w:rsidRPr="003B448C">
        <w:rPr>
          <w:bCs/>
        </w:rPr>
        <w:t>Obrazloženje</w:t>
      </w:r>
    </w:p>
    <w:p w:rsidRDefault="00687B4C" w:rsidP="00687B4C" w:rsidR="00687B4C">
      <w:pPr>
        <w:pStyle w:val="Tijeloteksta"/>
        <w:jc w:val="center"/>
        <w:rPr>
          <w:bCs/>
        </w:rPr>
      </w:pPr>
    </w:p>
    <w:p w:rsidRDefault="00687B4C" w:rsidP="00687B4C" w:rsidR="00785FDD">
      <w:pPr>
        <w:pStyle w:val="Tijeloteksta"/>
      </w:pPr>
      <w:r>
        <w:tab/>
      </w:r>
      <w:r w:rsidR="005712E2">
        <w:t xml:space="preserve">Skupština vjerovnika je na ročištu održanom 14.11.2017. izabrala umjesto stečajnog upravitelja </w:t>
      </w:r>
      <w:r w:rsidR="005712E2" w:rsidRPr="000C2EC1">
        <w:t>Ivan Perković, Josipovac, K. Branimira 9, OIB 81615580056</w:t>
      </w:r>
      <w:r>
        <w:t xml:space="preserve"> drugog stečajnog upravitelja i to </w:t>
      </w:r>
      <w:r>
        <w:rPr>
          <w:bCs/>
        </w:rPr>
        <w:t>Krešimir Fučkar, Sladojevci, Braće Radića 63, OIB 01195634741</w:t>
      </w:r>
      <w:r w:rsidR="0014287D">
        <w:rPr>
          <w:bCs/>
        </w:rPr>
        <w:t xml:space="preserve">. Za predmetnu odluku glasovao je vjerovnik s priznatim tražbinama u iznosu od </w:t>
      </w:r>
      <w:r w:rsidR="00785FDD">
        <w:t>6.484.839,59 kn, a protiv te odluke glasovao je vjerovnik s priznatom tražbinom od 648.629,00 kn.</w:t>
      </w:r>
    </w:p>
    <w:p w:rsidRDefault="00785FDD" w:rsidP="00687B4C" w:rsidR="00785FDD">
      <w:pPr>
        <w:pStyle w:val="Tijeloteksta"/>
      </w:pPr>
    </w:p>
    <w:p w:rsidRDefault="00785FDD" w:rsidP="00687B4C" w:rsidR="005166DF" w:rsidRPr="00687B4C">
      <w:pPr>
        <w:pStyle w:val="Tijeloteksta"/>
        <w:rPr>
          <w:bCs/>
        </w:rPr>
      </w:pPr>
      <w:r>
        <w:tab/>
        <w:t>Slijedom navedenoga odlučeno je kao u izreci temeljem odredbe čl. 87.</w:t>
      </w:r>
      <w:r w:rsidR="002E358B" w:rsidRPr="004768CC">
        <w:rPr>
          <w:rFonts w:cstheme="majorBidi" w:hAnsiTheme="majorBidi" w:asciiTheme="majorBidi"/>
        </w:rPr>
        <w:t xml:space="preserve"> Stečajnog zakona (NN 71/15</w:t>
      </w:r>
      <w:r w:rsidR="00154810">
        <w:rPr>
          <w:rFonts w:cstheme="majorBidi" w:hAnsiTheme="majorBidi" w:asciiTheme="majorBidi"/>
        </w:rPr>
        <w:t xml:space="preserve"> i 104/17, dalje; SZ</w:t>
      </w:r>
      <w:r w:rsidR="002E358B" w:rsidRPr="004768CC">
        <w:rPr>
          <w:rFonts w:cstheme="majorBidi" w:hAnsiTheme="majorBidi" w:asciiTheme="majorBidi"/>
        </w:rPr>
        <w:t>)</w:t>
      </w:r>
      <w:r w:rsidR="003B448C">
        <w:t xml:space="preserve">. </w:t>
      </w:r>
    </w:p>
    <w:p w:rsidRDefault="00332AF7" w:rsidR="00691F9E">
      <w:pPr>
        <w:pStyle w:val="Tijeloteksta"/>
      </w:pPr>
      <w:r>
        <w:tab/>
      </w:r>
    </w:p>
    <w:p w:rsidRDefault="00367CD9" w:rsidP="00370BEE" w:rsidR="005166DF">
      <w:pPr>
        <w:pStyle w:val="Tijeloteksta"/>
        <w:jc w:val="center"/>
      </w:pPr>
      <w:r w:rsidRPr="003B448C">
        <w:t>U Osijeku</w:t>
      </w:r>
      <w:r w:rsidR="00332AF7" w:rsidRPr="003B448C">
        <w:t xml:space="preserve"> </w:t>
      </w:r>
      <w:r w:rsidR="00154810" w:rsidRPr="00154810">
        <w:t>2</w:t>
      </w:r>
      <w:r w:rsidR="004D2AB4">
        <w:t>1</w:t>
      </w:r>
      <w:r w:rsidR="00154810" w:rsidRPr="00154810">
        <w:t xml:space="preserve">. studenoga </w:t>
      </w:r>
      <w:r w:rsidR="00332AF7" w:rsidRPr="003B448C">
        <w:t>20</w:t>
      </w:r>
      <w:r w:rsidRPr="003B448C">
        <w:t>1</w:t>
      </w:r>
      <w:r w:rsidR="00AF44AF">
        <w:t>7</w:t>
      </w:r>
      <w:r w:rsidR="00332AF7" w:rsidRPr="003B448C">
        <w:t xml:space="preserve">. </w:t>
      </w:r>
    </w:p>
    <w:p w:rsidRDefault="005F56A6" w:rsidP="00370BEE" w:rsidR="005F56A6" w:rsidRPr="003B448C">
      <w:pPr>
        <w:pStyle w:val="Tijeloteksta"/>
        <w:jc w:val="center"/>
      </w:pPr>
    </w:p>
    <w:p w:rsidRDefault="00D67514" w:rsidR="00332AF7" w:rsidRPr="003B448C">
      <w:pPr>
        <w:pStyle w:val="Tijeloteksta"/>
      </w:pPr>
      <w:r w:rsidRPr="003B448C">
        <w:t>Zapisničar:</w:t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="00332AF7" w:rsidRPr="003B448C">
        <w:t xml:space="preserve">STEČAJNI SUDAC: </w:t>
      </w:r>
    </w:p>
    <w:p w:rsidRDefault="00D67514" w:rsidR="00BA0EDA" w:rsidRPr="003B448C">
      <w:pPr>
        <w:pStyle w:val="Tijeloteksta"/>
      </w:pPr>
      <w:r w:rsidRPr="003B448C">
        <w:t>Elizabeta Đeke</w:t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  <w:t xml:space="preserve">  </w:t>
      </w:r>
      <w:r w:rsidR="006E42B2">
        <w:t xml:space="preserve">    </w:t>
      </w:r>
      <w:r w:rsidR="006B42C4" w:rsidRPr="003B448C">
        <w:t xml:space="preserve">mr. sc. </w:t>
      </w:r>
      <w:smartTag w:element="PersonName" w:uri="urn:schemas-microsoft-com:office:smarttags">
        <w:r w:rsidR="006B42C4" w:rsidRPr="003B448C">
          <w:t>Tihomir Kovačević</w:t>
        </w:r>
      </w:smartTag>
      <w:r w:rsidRPr="003B448C">
        <w:tab/>
      </w:r>
    </w:p>
    <w:p w:rsidRDefault="00D92D35" w:rsidP="00D92D35" w:rsidR="00D92D35">
      <w:pPr>
        <w:pStyle w:val="Tijeloteksta"/>
        <w:jc w:val="left"/>
      </w:pPr>
      <w:r>
        <w:t>UPUTA O PRAVNOM LIJEKU:</w:t>
      </w:r>
    </w:p>
    <w:p w:rsidRDefault="00D92D35" w:rsidP="00D92D35" w:rsidR="00D92D35">
      <w:pPr>
        <w:pStyle w:val="Tijeloteksta"/>
      </w:pPr>
      <w:r>
        <w:t xml:space="preserve">Protiv ovog rješenja </w:t>
      </w:r>
      <w:r w:rsidR="00C77586">
        <w:t>pravo na</w:t>
      </w:r>
      <w:r>
        <w:t xml:space="preserve"> žalbu </w:t>
      </w:r>
      <w:r w:rsidR="00C77586">
        <w:t xml:space="preserve">imaju samo stečajni vjerovnici (čl. 91. st. 4. SZ), koji žalbu mogu uložiti </w:t>
      </w:r>
      <w:r>
        <w:t>Visokom trgovačkom sudu Republike Hrvatske u Zagrebu u roku od 8 dana pismeno u 3 primjerka putem ovoga suda.</w:t>
      </w:r>
    </w:p>
    <w:p w:rsidRDefault="00691F9E" w:rsidP="00EA4F86" w:rsidR="00691F9E">
      <w:pPr>
        <w:pStyle w:val="Tijeloteksta"/>
      </w:pPr>
    </w:p>
    <w:p w:rsidRDefault="005F56A6" w:rsidP="00EA4F86" w:rsidR="005F56A6">
      <w:pPr>
        <w:pStyle w:val="Tijeloteksta"/>
      </w:pPr>
    </w:p>
    <w:p w:rsidRDefault="00EA4F86" w:rsidP="00EA4F86" w:rsidR="00EA4F86" w:rsidRPr="003B448C">
      <w:pPr>
        <w:pStyle w:val="Tijeloteksta"/>
      </w:pPr>
      <w:r w:rsidRPr="003B448C">
        <w:t>D N A :</w:t>
      </w:r>
    </w:p>
    <w:p w:rsidRDefault="00EA4F86" w:rsidP="00EA4F86" w:rsidR="00EA4F86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Stečajn</w:t>
      </w:r>
      <w:r w:rsidR="00A72F7F">
        <w:rPr>
          <w:bCs/>
        </w:rPr>
        <w:t xml:space="preserve">i </w:t>
      </w:r>
      <w:r>
        <w:rPr>
          <w:bCs/>
        </w:rPr>
        <w:t>upravitelj</w:t>
      </w:r>
      <w:r w:rsidR="00481B9D">
        <w:rPr>
          <w:bCs/>
        </w:rPr>
        <w:t xml:space="preserve"> </w:t>
      </w:r>
      <w:r w:rsidR="00A72F7F">
        <w:rPr>
          <w:bCs/>
        </w:rPr>
        <w:t>Ivan Perković</w:t>
      </w:r>
    </w:p>
    <w:p w:rsidRDefault="00742D10" w:rsidP="00691F9E" w:rsidR="00742D10" w:rsidRPr="00742D10">
      <w:pPr>
        <w:numPr>
          <w:ilvl w:val="0"/>
          <w:numId w:val="8"/>
        </w:numPr>
        <w:jc w:val="both"/>
      </w:pPr>
      <w:r>
        <w:rPr>
          <w:bCs/>
        </w:rPr>
        <w:t>Stečajni upravitelj Krešimir Fučkar, Sladojevci, Braće Radića 63</w:t>
      </w:r>
    </w:p>
    <w:p w:rsidRDefault="00691F9E" w:rsidP="00691F9E" w:rsidR="00332AF7" w:rsidRPr="00AA67CE">
      <w:pPr>
        <w:numPr>
          <w:ilvl w:val="0"/>
          <w:numId w:val="8"/>
        </w:numPr>
        <w:jc w:val="both"/>
      </w:pPr>
      <w:r w:rsidRPr="00691F9E">
        <w:t>mrežna stranica e-Oglasna ploča sudova</w:t>
      </w:r>
    </w:p>
    <w:sectPr w:rsidR="00332AF7" w:rsidRPr="00AA67CE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1F49" w:rsidR="00031F49">
      <w:r>
        <w:separator/>
      </w:r>
    </w:p>
  </w:endnote>
  <w:endnote w:id="0" w:type="continuationSeparator">
    <w:p w:rsidRDefault="00031F49" w:rsidR="00031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1F49" w:rsidR="00031F49">
      <w:r>
        <w:separator/>
      </w:r>
    </w:p>
  </w:footnote>
  <w:footnote w:id="0" w:type="continuationSeparator">
    <w:p w:rsidRDefault="00031F49" w:rsidR="00031F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0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  <w:r w:rsidR="00BF00E2" w:rsidRPr="00BF00E2">
      <w:t>14 St-</w:t>
    </w:r>
    <w:r w:rsidR="005F56A6" w:rsidRPr="005F56A6">
      <w:t>405/16-99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8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45290092"/>
    <w:multiLevelType w:val="hybridMultilevel"/>
    <w:tmpl w:val="3D242248"/>
    <w:lvl w:tplc="041A000F" w:ilvl="0">
      <w:start w:val="1"/>
      <w:numFmt w:val="decimal"/>
      <w:lvlText w:val="%1."/>
      <w:lvlJc w:val="left"/>
      <w:pPr>
        <w:ind w:hanging="360" w:left="2130"/>
      </w:pPr>
    </w:lvl>
    <w:lvl w:tentative="true" w:tplc="041A0019" w:ilvl="1">
      <w:start w:val="1"/>
      <w:numFmt w:val="lowerLetter"/>
      <w:lvlText w:val="%2."/>
      <w:lvlJc w:val="left"/>
      <w:pPr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ind w:hanging="180" w:left="7890"/>
      </w:pPr>
    </w:lvl>
  </w:abstractNum>
  <w:abstractNum w:abstractNumId="11">
    <w:nsid w:val="5CCD6A70"/>
    <w:multiLevelType w:val="hybridMultilevel"/>
    <w:tmpl w:val="FF2AAC5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4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abstractNum w:abstractNumId="15">
    <w:nsid w:val="7C6F1358"/>
    <w:multiLevelType w:val="hybridMultilevel"/>
    <w:tmpl w:val="A2D44872"/>
    <w:lvl w:tplc="041A000F" w:ilvl="0">
      <w:start w:val="1"/>
      <w:numFmt w:val="decimal"/>
      <w:lvlText w:val="%1.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9"/>
  </w:num>
  <w:num w:numId="7">
    <w:abstractNumId w:val="0"/>
  </w:num>
  <w:num w:numId="8">
    <w:abstractNumId w:val="12"/>
  </w:num>
  <w:num w:numId="9">
    <w:abstractNumId w:val="11"/>
  </w:num>
  <w:num w:numId="10">
    <w:abstractNumId w:val="13"/>
  </w:num>
  <w:num w:numId="11">
    <w:abstractNumId w:val="14"/>
  </w:num>
  <w:num w:numId="12">
    <w:abstractNumId w:val="1"/>
  </w:num>
  <w:num w:numId="13">
    <w:abstractNumId w:val="7"/>
  </w:num>
  <w:num w:numId="14">
    <w:abstractNumId w:val="8"/>
  </w:num>
  <w:num w:numId="15">
    <w:abstractNumId w:val="10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31F49"/>
    <w:rsid w:val="00044E10"/>
    <w:rsid w:val="000B200D"/>
    <w:rsid w:val="000F6326"/>
    <w:rsid w:val="0014287D"/>
    <w:rsid w:val="00154810"/>
    <w:rsid w:val="00190E4F"/>
    <w:rsid w:val="0019398F"/>
    <w:rsid w:val="001F6120"/>
    <w:rsid w:val="00254CB8"/>
    <w:rsid w:val="002821D7"/>
    <w:rsid w:val="002A06CC"/>
    <w:rsid w:val="002E1C18"/>
    <w:rsid w:val="002E358B"/>
    <w:rsid w:val="00325B6D"/>
    <w:rsid w:val="00332AF7"/>
    <w:rsid w:val="003523B1"/>
    <w:rsid w:val="00354BA4"/>
    <w:rsid w:val="00367CD9"/>
    <w:rsid w:val="00370BEE"/>
    <w:rsid w:val="003B448C"/>
    <w:rsid w:val="003D5453"/>
    <w:rsid w:val="004212EB"/>
    <w:rsid w:val="00461E84"/>
    <w:rsid w:val="00481B9D"/>
    <w:rsid w:val="00481D1C"/>
    <w:rsid w:val="004A6ED6"/>
    <w:rsid w:val="004D2AB4"/>
    <w:rsid w:val="005166DF"/>
    <w:rsid w:val="005712E2"/>
    <w:rsid w:val="00571768"/>
    <w:rsid w:val="00575235"/>
    <w:rsid w:val="005C06D2"/>
    <w:rsid w:val="005F56A6"/>
    <w:rsid w:val="0060526C"/>
    <w:rsid w:val="00680E0D"/>
    <w:rsid w:val="00687B4C"/>
    <w:rsid w:val="00691F9E"/>
    <w:rsid w:val="006B00AF"/>
    <w:rsid w:val="006B42C4"/>
    <w:rsid w:val="006E42B2"/>
    <w:rsid w:val="00734890"/>
    <w:rsid w:val="00742D10"/>
    <w:rsid w:val="007836E9"/>
    <w:rsid w:val="00785FDD"/>
    <w:rsid w:val="007A5602"/>
    <w:rsid w:val="007C2186"/>
    <w:rsid w:val="00837AEF"/>
    <w:rsid w:val="00877B2C"/>
    <w:rsid w:val="0089170C"/>
    <w:rsid w:val="008928D4"/>
    <w:rsid w:val="008A504C"/>
    <w:rsid w:val="008B2D00"/>
    <w:rsid w:val="008E6A94"/>
    <w:rsid w:val="008F1939"/>
    <w:rsid w:val="008F70B2"/>
    <w:rsid w:val="0092220C"/>
    <w:rsid w:val="009237EA"/>
    <w:rsid w:val="009D591E"/>
    <w:rsid w:val="00A04E2D"/>
    <w:rsid w:val="00A5406D"/>
    <w:rsid w:val="00A6386F"/>
    <w:rsid w:val="00A72F7F"/>
    <w:rsid w:val="00A76D81"/>
    <w:rsid w:val="00A958F0"/>
    <w:rsid w:val="00AA67CE"/>
    <w:rsid w:val="00AF1B6C"/>
    <w:rsid w:val="00AF44AF"/>
    <w:rsid w:val="00B52A1B"/>
    <w:rsid w:val="00B719C2"/>
    <w:rsid w:val="00B762E0"/>
    <w:rsid w:val="00B83695"/>
    <w:rsid w:val="00BA0EDA"/>
    <w:rsid w:val="00BB0791"/>
    <w:rsid w:val="00BC2668"/>
    <w:rsid w:val="00BF00E2"/>
    <w:rsid w:val="00C62440"/>
    <w:rsid w:val="00C6601C"/>
    <w:rsid w:val="00C77586"/>
    <w:rsid w:val="00D07D4C"/>
    <w:rsid w:val="00D5115E"/>
    <w:rsid w:val="00D67514"/>
    <w:rsid w:val="00D92471"/>
    <w:rsid w:val="00D92D35"/>
    <w:rsid w:val="00DD4B9E"/>
    <w:rsid w:val="00DE2250"/>
    <w:rsid w:val="00DE4394"/>
    <w:rsid w:val="00E23A20"/>
    <w:rsid w:val="00EA4F86"/>
    <w:rsid w:val="00EF6869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D81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D92D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60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6601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6601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01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01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D81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D92D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60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6601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6601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01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01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St-405/2016</izvorni_sadrzaj>
    <derivirana_varijabla naziv="DomainObject.Predmet.OznakaBroj_1">St-405/2016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MURSA d.o.o. za trgovinu i usluge</izvorni_sadrzaj>
    <derivirana_varijabla naziv="DomainObject.Predmet.ProtustrankaFormated_1">  MURSA d.o.o. za trgovinu i usluge</derivirana_varijabla>
  </DomainObject.Predmet.ProtustrankaFormated>
  <DomainObject.Predmet.ProtustrankaFormatedOIB>
    <izvorni_sadrzaj>  MURSA d.o.o. za trgovinu i usluge, OIB 06305286743</izvorni_sadrzaj>
    <derivirana_varijabla naziv="DomainObject.Predmet.ProtustrankaFormatedOIB_1">  MURSA d.o.o. za trgovinu i usluge, OIB 06305286743</derivirana_varijabla>
  </DomainObject.Predmet.ProtustrankaFormatedOIB>
  <DomainObject.Predmet.ProtustrankaFormatedWithAdress>
    <izvorni_sadrzaj> MURSA d.o.o. za trgovinu i usluge, Sv.Roka 4, 31000 Osijek</izvorni_sadrzaj>
    <derivirana_varijabla naziv="DomainObject.Predmet.ProtustrankaFormatedWithAdress_1"> MURSA d.o.o. za trgovinu i usluge, Sv.Roka 4, 31000 Osijek</derivirana_varijabla>
  </DomainObject.Predmet.ProtustrankaFormatedWithAdress>
  <DomainObject.Predmet.ProtustrankaFormatedWithAdressOIB>
    <izvorni_sadrzaj> MURSA d.o.o. za trgovinu i usluge, OIB 06305286743, Sv.Roka 4, 31000 Osijek</izvorni_sadrzaj>
    <derivirana_varijabla naziv="DomainObject.Predmet.ProtustrankaFormatedWithAdressOIB_1"> MURSA d.o.o. za trgovinu i usluge, OIB 06305286743, Sv.Roka 4, 31000 Osijek</derivirana_varijabla>
  </DomainObject.Predmet.ProtustrankaFormatedWithAdressOIB>
  <DomainObject.Predmet.ProtustrankaWithAdress>
    <izvorni_sadrzaj>MURSA d.o.o. za trgovinu i usluge Sv.Roka 4, 31000 Osijek</izvorni_sadrzaj>
    <derivirana_varijabla naziv="DomainObject.Predmet.ProtustrankaWithAdress_1">MURSA d.o.o. za trgovinu i usluge Sv.Roka 4, 31000 Osijek</derivirana_varijabla>
  </DomainObject.Predmet.ProtustrankaWithAdress>
  <DomainObject.Predmet.ProtustrankaWithAdressOIB>
    <izvorni_sadrzaj>MURSA d.o.o. za trgovinu i usluge, OIB 06305286743, Sv.Roka 4, 31000 Osijek</izvorni_sadrzaj>
    <derivirana_varijabla naziv="DomainObject.Predmet.ProtustrankaWithAdressOIB_1">MURSA d.o.o. za trgovinu i usluge, OIB 06305286743, Sv.Roka 4, 31000 Osijek</derivirana_varijabla>
  </DomainObject.Predmet.ProtustrankaWithAdressOIB>
  <DomainObject.Predmet.ProtustrankaNazivFormated>
    <izvorni_sadrzaj>MURSA d.o.o. za trgovinu i usluge</izvorni_sadrzaj>
    <derivirana_varijabla naziv="DomainObject.Predmet.ProtustrankaNazivFormated_1">MURSA d.o.o. za trgovinu i usluge</derivirana_varijabla>
  </DomainObject.Predmet.ProtustrankaNazivFormated>
  <DomainObject.Predmet.ProtustrankaNazivFormatedOIB>
    <izvorni_sadrzaj>MURSA d.o.o. za trgovinu i usluge, OIB 06305286743</izvorni_sadrzaj>
    <derivirana_varijabla naziv="DomainObject.Predmet.ProtustrankaNazivFormatedOIB_1">MURSA d.o.o. za trgovinu i usluge, OIB 06305286743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</izvorni_sadrzaj>
    <derivirana_varijabla naziv="DomainObject.Predmet.StrankaFormated_1">  RH MF PU PODRUČNI URED SLAVONIJE I BARANJE</derivirana_varijabla>
  </DomainObject.Predmet.StrankaFormated>
  <DomainObject.Predmet.StrankaFormatedOIB>
    <izvorni_sadrzaj>  RH MF PU PODRUČNI URED SLAVONIJE I BARANJE, OIB 52634238587</izvorni_sadrzaj>
    <derivirana_varijabla naziv="DomainObject.Predmet.StrankaFormatedOIB_1">  RH MF PU PODRUČNI URED SLAVONIJE I BARANJE, OIB 52634238587</derivirana_varijabla>
  </DomainObject.Predmet.StrankaFormatedOIB>
  <DomainObject.Predmet.StrankaFormatedWithAdress>
    <izvorni_sadrzaj> RH MF PU PODRUČNI URED SLAVONIJE I BARANJE</izvorni_sadrzaj>
    <derivirana_varijabla naziv="DomainObject.Predmet.StrankaFormatedWithAdress_1"> RH MF PU PODRUČNI URED SLAVONIJE I BARANJE</derivirana_varijabla>
  </DomainObject.Predmet.StrankaFormatedWithAdress>
  <DomainObject.Predmet.StrankaFormatedWithAdressOIB>
    <izvorni_sadrzaj> RH MF PU PODRUČNI URED SLAVONIJE I BARANJE, OIB 52634238587</izvorni_sadrzaj>
    <derivirana_varijabla naziv="DomainObject.Predmet.StrankaFormatedWithAdressOIB_1"> RH MF PU PODRUČNI URED SLAVONIJE I BARANJE, OIB 52634238587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52634238587</izvorni_sadrzaj>
    <derivirana_varijabla naziv="DomainObject.Predmet.StrankaWithAdressOIB_1">RH MF PU PODRUČNI URED SLAVONIJE I BARANJE, OIB 52634238587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52634238587</izvorni_sadrzaj>
    <derivirana_varijabla naziv="DomainObject.Predmet.StrankaNazivFormatedOIB_1">RH MF PU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BARANJE</item>
    </izvorni_sadrzaj>
    <derivirana_varijabla naziv="DomainObject.Predmet.StrankaListFormated_1">
      <item>RH MF PU PODRUČNI URED SLAVONIJE I BARANJE</item>
    </derivirana_varijabla>
  </DomainObject.Predmet.StrankaListFormated>
  <DomainObject.Predmet.StrankaListFormatedOIB>
    <izvorni_sadrzaj>
      <item>RH MF PU PODRUČNI URED SLAVONIJE I BARANJE, OIB 52634238587</item>
    </izvorni_sadrzaj>
    <derivirana_varijabla naziv="DomainObject.Predmet.StrankaListFormatedOIB_1">
      <item>RH MF PU PODRUČNI URED SLAVONIJE I BARANJE, OIB 52634238587</item>
    </derivirana_varijabla>
  </DomainObject.Predmet.StrankaListFormatedOIB>
  <DomainObject.Predmet.StrankaListFormatedWithAdress>
    <izvorni_sadrzaj>
      <item>RH MF PU PODRUČNI URED SLAVONIJE I BARANJE</item>
    </izvorni_sadrzaj>
    <derivirana_varijabla naziv="DomainObject.Predmet.StrankaListFormatedWithAdress_1">
      <item>RH MF PU PODRUČNI URED SLAVONIJE I BARANJE</item>
    </derivirana_varijabla>
  </DomainObject.Predmet.StrankaListFormatedWithAdress>
  <DomainObject.Predmet.StrankaListFormatedWithAdressOIB>
    <izvorni_sadrzaj>
      <item>RH MF PU PODRUČNI URED SLAVONIJE I BARANJE, OIB 52634238587</item>
    </izvorni_sadrzaj>
    <derivirana_varijabla naziv="DomainObject.Predmet.StrankaListFormatedWithAdressOIB_1">
      <item>RH MF PU PODRUČNI URED SLAVONIJE I BARANJE, OIB 52634238587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52634238587</item>
    </izvorni_sadrzaj>
    <derivirana_varijabla naziv="DomainObject.Predmet.StrankaListNazivFormatedOIB_1">
      <item>RH MF PU PODRUČNI URED SLAVONIJE I BARANJE, OIB 52634238587</item>
    </derivirana_varijabla>
  </DomainObject.Predmet.StrankaListNazivFormatedOIB>
  <DomainObject.Predmet.ProtuStrankaListFormated>
    <izvorni_sadrzaj>
      <item>MURSA d.o.o. za trgovinu i usluge</item>
    </izvorni_sadrzaj>
    <derivirana_varijabla naziv="DomainObject.Predmet.ProtuStrankaListFormated_1">
      <item>MURSA d.o.o. za trgovinu i usluge</item>
    </derivirana_varijabla>
  </DomainObject.Predmet.ProtuStrankaListFormated>
  <DomainObject.Predmet.ProtuStrankaListFormatedOIB>
    <izvorni_sadrzaj>
      <item>MURSA d.o.o. za trgovinu i usluge, OIB 06305286743</item>
    </izvorni_sadrzaj>
    <derivirana_varijabla naziv="DomainObject.Predmet.ProtuStrankaListFormatedOIB_1">
      <item>MURSA d.o.o. za trgovinu i usluge, OIB 06305286743</item>
    </derivirana_varijabla>
  </DomainObject.Predmet.ProtuStrankaListFormatedOIB>
  <DomainObject.Predmet.ProtuStrankaListFormatedWithAdress>
    <izvorni_sadrzaj>
      <item>MURSA d.o.o. za trgovinu i usluge, Sv.Roka 4, 31000 Osijek</item>
    </izvorni_sadrzaj>
    <derivirana_varijabla naziv="DomainObject.Predmet.ProtuStrankaListFormatedWithAdress_1">
      <item>MURSA d.o.o. za trgovinu i usluge, Sv.Roka 4, 31000 Osijek</item>
    </derivirana_varijabla>
  </DomainObject.Predmet.ProtuStrankaListFormatedWithAdress>
  <DomainObject.Predmet.ProtuStrankaListFormatedWithAdressOIB>
    <izvorni_sadrzaj>
      <item>MURSA d.o.o. za trgovinu i usluge, OIB 06305286743, Sv.Roka 4, 31000 Osijek</item>
    </izvorni_sadrzaj>
    <derivirana_varijabla naziv="DomainObject.Predmet.ProtuStrankaListFormatedWithAdressOIB_1">
      <item>MURSA d.o.o. za trgovinu i usluge, OIB 06305286743, Sv.Roka 4, 31000 Osijek</item>
    </derivirana_varijabla>
  </DomainObject.Predmet.ProtuStrankaListFormatedWithAdressOIB>
  <DomainObject.Predmet.ProtuStrankaListNazivFormated>
    <izvorni_sadrzaj>
      <item>MURSA d.o.o. za trgovinu i usluge</item>
    </izvorni_sadrzaj>
    <derivirana_varijabla naziv="DomainObject.Predmet.ProtuStrankaListNazivFormated_1">
      <item>MURSA d.o.o. za trgovinu i usluge</item>
    </derivirana_varijabla>
  </DomainObject.Predmet.ProtuStrankaListNazivFormated>
  <DomainObject.Predmet.ProtuStrankaListNazivFormatedOIB>
    <izvorni_sadrzaj>
      <item>MURSA d.o.o. za trgovinu i usluge, OIB 06305286743</item>
    </izvorni_sadrzaj>
    <derivirana_varijabla naziv="DomainObject.Predmet.ProtuStrankaListNazivFormatedOIB_1">
      <item>MURSA d.o.o. za trgovinu i usluge, OIB 06305286743</item>
    </derivirana_varijabla>
  </DomainObject.Predmet.ProtuStrankaListNazivFormatedOIB>
  <DomainObject.Predmet.OstaliListFormated>
    <izvorni_sadrzaj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izvorni_sadrzaj>
    <derivirana_varijabla naziv="DomainObject.Predmet.OstaliListFormated_1"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derivirana_varijabla>
  </DomainObject.Predmet.OstaliListFormated>
  <DomainObject.Predmet.OstaliListFormatedOIB>
    <izvorni_sadrzaj>
      <item>ŽDO GUO Osijek</item>
      <item>Nikolina Šarić, OIB 55813241448</item>
      <item>Ivan Perković, OIB 81615580056</item>
      <item>GRADSKA BANKA d.d. Osijek u stečaju, OIB 38803899962</item>
      <item>HRVATSKE VODE, OIB 28921383001</item>
      <item>Željko Širić, OIB 06874676148</item>
      <item>GRAD OSIJEK, OIB 30050049642</item>
      <item>IRIS MODA d.o.o. Zagreb</item>
      <item>LOCAT LEASING CROATIA d.o.o.</item>
      <item>Dejan Mašović</item>
    </izvorni_sadrzaj>
    <derivirana_varijabla naziv="DomainObject.Predmet.OstaliListFormatedOIB_1">
      <item>ŽDO GUO Osijek</item>
      <item>Nikolina Šarić, OIB 55813241448</item>
      <item>Ivan Perković, OIB 81615580056</item>
      <item>GRADSKA BANKA d.d. Osijek u stečaju, OIB 38803899962</item>
      <item>HRVATSKE VODE, OIB 28921383001</item>
      <item>Željko Širić, OIB 06874676148</item>
      <item>GRAD OSIJEK, OIB 30050049642</item>
      <item>IRIS MODA d.o.o. Zagreb</item>
      <item>LOCAT LEASING CROATIA d.o.o.</item>
      <item>Dejan Mašović</item>
    </derivirana_varijabla>
  </DomainObject.Predmet.OstaliListFormatedOIB>
  <DomainObject.Predmet.OstaliListFormatedWithAdress>
    <izvorni_sadrzaj>
      <item>ŽDO GUO Osijek</item>
      <item>Nikolina Šarić, Svetog Roka 4, 31000 Osijek</item>
      <item>Ivan Perković, K. Branimira 9, 31220 Josipovac</item>
      <item>GRADSKA BANKA d.d. Osijek u stečaju</item>
      <item>HRVATSKE VODE, Splavarska 2a, 31000 Osijek</item>
      <item>Željko Širić, Keršovanijeva 3, 31000 Osijek</item>
      <item>GRAD OSIJEK, F. Kuhača 9, 31000 Osijek</item>
      <item>IRIS MODA d.o.o. Zagreb, K. Branimira 24, 10000 Zagreb</item>
      <item>LOCAT LEASING CROATIA d.o.o., Heinzelova 33, 10000 Zagreb</item>
      <item>Dejan Mašović, Borovška cesta 35, Kranjska Gora</item>
    </izvorni_sadrzaj>
    <derivirana_varijabla naziv="DomainObject.Predmet.OstaliListFormatedWithAdress_1">
      <item>ŽDO GUO Osijek</item>
      <item>Nikolina Šarić, Svetog Roka 4, 31000 Osijek</item>
      <item>Ivan Perković, K. Branimira 9, 31220 Josipovac</item>
      <item>GRADSKA BANKA d.d. Osijek u stečaju</item>
      <item>HRVATSKE VODE, Splavarska 2a, 31000 Osijek</item>
      <item>Željko Širić, Keršovanijeva 3, 31000 Osijek</item>
      <item>GRAD OSIJEK, F. Kuhača 9, 31000 Osijek</item>
      <item>IRIS MODA d.o.o. Zagreb, K. Branimira 24, 10000 Zagreb</item>
      <item>LOCAT LEASING CROATIA d.o.o., Heinzelova 33, 10000 Zagreb</item>
      <item>Dejan Mašović, Borovška cesta 35, Kranjska Gora</item>
    </derivirana_varijabla>
  </DomainObject.Predmet.OstaliListFormatedWithAdress>
  <DomainObject.Predmet.OstaliListFormatedWithAdressOIB>
    <izvorni_sadrzaj>
      <item>ŽDO GUO Osijek</item>
      <item>Nikolina Šarić, OIB 55813241448, Svetog Roka 4, 31000 Osijek</item>
      <item>Ivan Perković, OIB 81615580056, K. Branimira 9, 31220 Josipovac</item>
      <item>GRADSKA BANKA d.d. Osijek u stečaju, OIB 38803899962</item>
      <item>HRVATSKE VODE, OIB 28921383001, Splavarska 2a, 31000 Osijek</item>
      <item>Željko Širić, OIB 06874676148, Keršovanijeva 3, 31000 Osijek</item>
      <item>GRAD OSIJEK, OIB 30050049642, F. Kuhača 9, 31000 Osijek</item>
      <item>IRIS MODA d.o.o. Zagreb, K. Branimira 24, 10000 Zagreb</item>
      <item>LOCAT LEASING CROATIA d.o.o., Heinzelova 33, 10000 Zagreb</item>
      <item>Dejan Mašović, Borovška cesta 35, Kranjska Gora</item>
    </izvorni_sadrzaj>
    <derivirana_varijabla naziv="DomainObject.Predmet.OstaliListFormatedWithAdressOIB_1">
      <item>ŽDO GUO Osijek</item>
      <item>Nikolina Šarić, OIB 55813241448, Svetog Roka 4, 31000 Osijek</item>
      <item>Ivan Perković, OIB 81615580056, K. Branimira 9, 31220 Josipovac</item>
      <item>GRADSKA BANKA d.d. Osijek u stečaju, OIB 38803899962</item>
      <item>HRVATSKE VODE, OIB 28921383001, Splavarska 2a, 31000 Osijek</item>
      <item>Željko Širić, OIB 06874676148, Keršovanijeva 3, 31000 Osijek</item>
      <item>GRAD OSIJEK, OIB 30050049642, F. Kuhača 9, 31000 Osijek</item>
      <item>IRIS MODA d.o.o. Zagreb, K. Branimira 24, 10000 Zagreb</item>
      <item>LOCAT LEASING CROATIA d.o.o., Heinzelova 33, 10000 Zagreb</item>
      <item>Dejan Mašović, Borovška cesta 35, Kranjska Gora</item>
    </derivirana_varijabla>
  </DomainObject.Predmet.OstaliListFormatedWithAdressOIB>
  <DomainObject.Predmet.OstaliListNazivFormated>
    <izvorni_sadrzaj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izvorni_sadrzaj>
    <derivirana_varijabla naziv="DomainObject.Predmet.OstaliListNazivFormated_1"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derivirana_varijabla>
  </DomainObject.Predmet.OstaliListNazivFormated>
  <DomainObject.Predmet.OstaliListNazivFormatedOIB>
    <izvorni_sadrzaj>
      <item>ŽDO GUO Osijek</item>
      <item>Nikolina Šarić, OIB 55813241448</item>
      <item>Ivan Perković, OIB 81615580056</item>
      <item>GRADSKA BANKA d.d. Osijek u stečaju, OIB 38803899962</item>
      <item>HRVATSKE VODE, OIB 28921383001</item>
      <item>Željko Širić, OIB 06874676148</item>
      <item>GRAD OSIJEK, OIB 30050049642</item>
      <item>IRIS MODA d.o.o. Zagreb</item>
      <item>LOCAT LEASING CROATIA d.o.o.</item>
      <item>Dejan Mašović</item>
    </izvorni_sadrzaj>
    <derivirana_varijabla naziv="DomainObject.Predmet.OstaliListNazivFormatedOIB_1">
      <item>ŽDO GUO Osijek</item>
      <item>Nikolina Šarić, OIB 55813241448</item>
      <item>Ivan Perković, OIB 81615580056</item>
      <item>GRADSKA BANKA d.d. Osijek u stečaju, OIB 38803899962</item>
      <item>HRVATSKE VODE, OIB 28921383001</item>
      <item>Željko Širić, OIB 06874676148</item>
      <item>GRAD OSIJEK, OIB 30050049642</item>
      <item>IRIS MODA d.o.o. Zagreb</item>
      <item>LOCAT LEASING CROATIA d.o.o.</item>
      <item>Dejan Mašović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MURSA d.o.o. za trgovinu i usluge</izvorni_sadrzaj>
    <derivirana_varijabla naziv="DomainObject.Predmet.ProtustrankaIDrugi_1">MURSA d.o.o. za trgovinu i usluge</derivirana_varijabla>
  </DomainObject.Predmet.ProtustrankaIDrugi>
  <DomainObject.Predmet.StrankaIDrugiAdressOIB>
    <izvorni_sadrzaj>RH MF PU PODRUČNI URED SLAVONIJE I BARANJE, OIB 52634238587</izvorni_sadrzaj>
    <derivirana_varijabla naziv="DomainObject.Predmet.StrankaIDrugiAdressOIB_1">RH MF PU PODRUČNI URED SLAVONIJE I BARANJE, OIB 52634238587</derivirana_varijabla>
  </DomainObject.Predmet.StrankaIDrugiAdressOIB>
  <DomainObject.Predmet.ProtustrankaIDrugiAdressOIB>
    <izvorni_sadrzaj>MURSA d.o.o. za trgovinu i usluge, OIB 06305286743, Sv.Roka 4, 31000 Osijek</izvorni_sadrzaj>
    <derivirana_varijabla naziv="DomainObject.Predmet.ProtustrankaIDrugiAdressOIB_1">MURSA d.o.o. za trgovinu i usluge, OIB 06305286743, Sv.Roka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MURSA d.o.o. za trgovinu i usluge</item>
      <item>RH MF PU PODRUČNI URED SLAVONIJE I BARANJE</item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izvorni_sadrzaj>
    <derivirana_varijabla naziv="DomainObject.Predmet.SudioniciListNaziv_1">
      <item>MURSA d.o.o. za trgovinu i usluge</item>
      <item>RH MF PU PODRUČNI URED SLAVONIJE I BARANJE</item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derivirana_varijabla>
  </DomainObject.Predmet.SudioniciListNaziv>
  <DomainObject.Predmet.SudioniciListAdressOIB>
    <izvorni_sadrzaj>
      <item>MURSA d.o.o. za trgovinu i usluge, OIB 06305286743, Sv.Roka 4,31000 Osijek</item>
      <item>RH MF PU PODRUČNI URED SLAVONIJE I BARANJE, OIB 52634238587</item>
      <item>ŽDO GUO Osijek</item>
      <item>Nikolina Šarić, OIB 55813241448, Svetog Roka 4,31000 Osijek</item>
      <item>Ivan Perković, OIB 81615580056, K. Branimira 9,31220 Josipovac</item>
      <item>GRADSKA BANKA d.d. Osijek u stečaju, OIB 38803899962</item>
      <item>HRVATSKE VODE, OIB 28921383001, Splavarska 2a,31000 Osijek</item>
      <item>Željko Širić, OIB 06874676148, Keršovanijeva 3,31000 Osijek</item>
      <item>GRAD OSIJEK, OIB 30050049642, F. Kuhača 9,31000 Osijek</item>
      <item>IRIS MODA d.o.o. Zagreb, K. Branimira 24,10000 Zagreb</item>
      <item>LOCAT LEASING CROATIA d.o.o., Heinzelova 33,10000 Zagreb</item>
      <item>Dejan Mašović, Borovška cesta 35,Kranjska Gora</item>
    </izvorni_sadrzaj>
    <derivirana_varijabla naziv="DomainObject.Predmet.SudioniciListAdressOIB_1">
      <item>MURSA d.o.o. za trgovinu i usluge, OIB 06305286743, Sv.Roka 4,31000 Osijek</item>
      <item>RH MF PU PODRUČNI URED SLAVONIJE I BARANJE, OIB 52634238587</item>
      <item>ŽDO GUO Osijek</item>
      <item>Nikolina Šarić, OIB 55813241448, Svetog Roka 4,31000 Osijek</item>
      <item>Ivan Perković, OIB 81615580056, K. Branimira 9,31220 Josipovac</item>
      <item>GRADSKA BANKA d.d. Osijek u stečaju, OIB 38803899962</item>
      <item>HRVATSKE VODE, OIB 28921383001, Splavarska 2a,31000 Osijek</item>
      <item>Željko Širić, OIB 06874676148, Keršovanijeva 3,31000 Osijek</item>
      <item>GRAD OSIJEK, OIB 30050049642, F. Kuhača 9,31000 Osijek</item>
      <item>IRIS MODA d.o.o. Zagreb, K. Branimira 24,10000 Zagreb</item>
      <item>LOCAT LEASING CROATIA d.o.o., Heinzelova 33,10000 Zagreb</item>
      <item>Dejan Mašović, Borovška cesta 35,Kranjska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06305286743</item>
      <item>, OIB 52634238587</item>
      <item>, OIB null</item>
      <item>, OIB 55813241448</item>
      <item>, OIB 81615580056</item>
      <item>, OIB 38803899962</item>
      <item>, OIB 28921383001</item>
      <item>, OIB 06874676148</item>
      <item>, OIB 30050049642</item>
      <item>, OIB null</item>
      <item>, OIB null</item>
      <item>, OIB null</item>
    </izvorni_sadrzaj>
    <derivirana_varijabla naziv="DomainObject.Predmet.SudioniciListNazivOIB_1">
      <item>, OIB 06305286743</item>
      <item>, OIB 52634238587</item>
      <item>, OIB null</item>
      <item>, OIB 55813241448</item>
      <item>, OIB 81615580056</item>
      <item>, OIB 38803899962</item>
      <item>, OIB 28921383001</item>
      <item>, OIB 06874676148</item>
      <item>, OIB 30050049642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304</properties:Words>
  <properties:Characters>1705</properties:Characters>
  <properties:Lines>53</properties:Lines>
  <properties:Paragraphs>23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2017-11-20T13:00:00Z</dcterms:created>
  <dc:creator>banka</dc:creator>
  <cp:lastModifiedBy>Elizabeta Đeke</cp:lastModifiedBy>
  <cp:lastPrinted>2017-03-15T13:05:00Z</cp:lastPrinted>
  <dcterms:modified xmlns:xsi="http://www.w3.org/2001/XMLSchema-instance" xsi:type="dcterms:W3CDTF">2017-11-21T07:47:00Z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