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DB42C4" w:rsidRPr="005C288F">
        <w:trPr>
          <w:trHeight w:val="2231"/>
        </w:trPr>
        <w:tc>
          <w:tcPr>
            <w:tcW w:type="dxa" w:w="3369"/>
            <w:vAlign w:val="center"/>
          </w:tcPr>
          <w:p w:rsidRDefault="00DB42C4" w:rsidP="00A66C00" w:rsidR="00DB42C4" w:rsidRPr="005C288F">
            <w:pPr>
              <w:spacing w:before="100"/>
              <w:jc w:val="center"/>
            </w:pPr>
            <w:r w:rsidRPr="005C288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DB42C4" w:rsidP="00A66C00" w:rsidR="00DB42C4" w:rsidRPr="005C288F">
            <w:pPr>
              <w:spacing w:before="100"/>
              <w:rPr>
                <w:sz w:val="24"/>
                <w:szCs w:val="24"/>
              </w:rPr>
            </w:pPr>
            <w:r w:rsidRPr="005C288F">
              <w:rPr>
                <w:sz w:val="24"/>
                <w:szCs w:val="24"/>
              </w:rPr>
              <w:t>REPUBLIKA HRVATSKA</w:t>
            </w:r>
          </w:p>
          <w:p w:rsidRDefault="00DB42C4" w:rsidP="00A66C00" w:rsidR="00DB42C4" w:rsidRPr="005C288F">
            <w:pPr>
              <w:rPr>
                <w:sz w:val="24"/>
                <w:szCs w:val="24"/>
              </w:rPr>
            </w:pPr>
            <w:r w:rsidRPr="005C288F">
              <w:rPr>
                <w:sz w:val="24"/>
                <w:szCs w:val="24"/>
              </w:rPr>
              <w:t>TRGOVAČKI SUD U SPLITU</w:t>
            </w:r>
          </w:p>
          <w:p w:rsidRDefault="00DB42C4" w:rsidP="00DA5B9D" w:rsidR="00DB42C4" w:rsidRPr="005C288F">
            <w:r w:rsidRPr="005C288F">
              <w:rPr>
                <w:sz w:val="24"/>
                <w:szCs w:val="24"/>
              </w:rPr>
              <w:t>Split, Sukoišanska 6</w:t>
            </w:r>
          </w:p>
        </w:tc>
        <w:tc>
          <w:tcPr>
            <w:tcW w:type="dxa" w:w="5811"/>
          </w:tcPr>
          <w:p w:rsidRDefault="00DB42C4" w:rsidP="00DA5B9D" w:rsidR="00DB42C4" w:rsidRPr="005C288F">
            <w:pPr>
              <w:jc w:val="both"/>
            </w:pPr>
          </w:p>
          <w:p w:rsidRDefault="00DB42C4" w:rsidP="00DA5B9D" w:rsidR="00DB42C4" w:rsidRPr="005C288F">
            <w:pPr>
              <w:jc w:val="both"/>
            </w:pPr>
          </w:p>
          <w:p w:rsidRDefault="00DB42C4" w:rsidP="00DA5B9D" w:rsidR="00DB42C4" w:rsidRPr="005C288F">
            <w:pPr>
              <w:jc w:val="both"/>
            </w:pPr>
          </w:p>
          <w:p w:rsidRDefault="00DB42C4" w:rsidP="00DA5B9D" w:rsidR="00DB42C4" w:rsidRPr="005C288F">
            <w:pPr>
              <w:jc w:val="right"/>
            </w:pPr>
          </w:p>
          <w:p w:rsidRDefault="00DB42C4" w:rsidP="00DA5B9D" w:rsidR="00DB42C4" w:rsidRPr="005C288F">
            <w:pPr>
              <w:jc w:val="right"/>
            </w:pPr>
          </w:p>
          <w:p w:rsidRDefault="00DB42C4" w:rsidP="00DA5B9D" w:rsidR="00DB42C4" w:rsidRPr="005C288F">
            <w:pPr>
              <w:jc w:val="right"/>
            </w:pPr>
          </w:p>
          <w:p w:rsidRDefault="00DB42C4" w:rsidP="00DA5B9D" w:rsidR="00DB42C4" w:rsidRPr="005C288F">
            <w:pPr>
              <w:jc w:val="right"/>
            </w:pPr>
          </w:p>
          <w:p w:rsidRDefault="00DB42C4" w:rsidP="00DA5B9D" w:rsidR="00DB42C4" w:rsidRPr="005C288F">
            <w:pPr>
              <w:jc w:val="right"/>
              <w:rPr>
                <w:sz w:val="24"/>
              </w:rPr>
            </w:pPr>
          </w:p>
          <w:p w:rsidRDefault="00DB42C4" w:rsidP="00DB42C4" w:rsidR="00DB42C4" w:rsidRPr="005C288F">
            <w:pPr>
              <w:jc w:val="right"/>
              <w:rPr>
                <w:sz w:val="24"/>
                <w:szCs w:val="24"/>
              </w:rPr>
            </w:pPr>
            <w:r w:rsidRPr="005C288F">
              <w:rPr>
                <w:sz w:val="24"/>
                <w:szCs w:val="24"/>
              </w:rPr>
              <w:t>Poslovni broj: 11.St-42/2010</w:t>
            </w:r>
          </w:p>
        </w:tc>
      </w:tr>
    </w:tbl>
    <w:p w14:textId="8abb70e" w14:paraId="8abb70e" w:rsidRDefault="00646B20" w:rsidP="00DB42C4" w:rsidR="00646B20" w:rsidRPr="005C288F">
      <w:pPr>
        <w:spacing w:lineRule="auto" w:line="240" w:after="0"/>
        <w15:collapsed w:val="false"/>
        <w:rPr>
          <w:rFonts w:cs="Times New Roman" w:hAnsi="Times New Roman" w:ascii="Times New Roman"/>
          <w:sz w:val="24"/>
          <w:szCs w:val="24"/>
        </w:rPr>
      </w:pPr>
    </w:p>
    <w:p w:rsidRDefault="003D787B" w:rsidP="003D787B" w:rsidR="003D787B" w:rsidRPr="005C288F">
      <w:pPr>
        <w:pStyle w:val="Bezproreda"/>
        <w:spacing w:before="240"/>
        <w:jc w:val="center"/>
        <w:rPr>
          <w:rFonts w:cs="Times New Roman" w:hAnsi="Times New Roman" w:ascii="Times New Roman"/>
          <w:spacing w:val="60"/>
          <w:sz w:val="24"/>
          <w:szCs w:val="24"/>
        </w:rPr>
      </w:pPr>
      <w:r w:rsidRPr="005C288F">
        <w:rPr>
          <w:rFonts w:cs="Times New Roman" w:hAnsi="Times New Roman" w:ascii="Times New Roman"/>
          <w:spacing w:val="60"/>
          <w:sz w:val="24"/>
          <w:szCs w:val="24"/>
        </w:rPr>
        <w:t>REPUBLIKA HRVATSKA</w:t>
      </w:r>
    </w:p>
    <w:p w:rsidRDefault="005C288F" w:rsidP="003D787B" w:rsidR="0097393A" w:rsidRPr="005C288F">
      <w:pPr>
        <w:pStyle w:val="Bezproreda"/>
        <w:spacing w:before="240"/>
        <w:jc w:val="center"/>
        <w:rPr>
          <w:rFonts w:cs="Times New Roman" w:hAnsi="Times New Roman" w:ascii="Times New Roman"/>
          <w:sz w:val="24"/>
          <w:szCs w:val="24"/>
        </w:rPr>
      </w:pPr>
      <w:r w:rsidRPr="005C288F">
        <w:rPr>
          <w:rFonts w:cs="Times New Roman" w:hAnsi="Times New Roman" w:ascii="Times New Roman"/>
          <w:spacing w:val="60"/>
          <w:sz w:val="24"/>
          <w:szCs w:val="24"/>
        </w:rPr>
        <w:t>RJEŠENJE</w:t>
      </w:r>
    </w:p>
    <w:p w:rsidRDefault="00646B20" w:rsidP="00646B20" w:rsidR="00646B20" w:rsidRPr="005C288F">
      <w:pPr>
        <w:pStyle w:val="Bezproreda"/>
        <w:rPr>
          <w:rFonts w:cs="Times New Roman" w:hAnsi="Times New Roman" w:ascii="Times New Roman"/>
          <w:sz w:val="24"/>
          <w:szCs w:val="24"/>
        </w:rPr>
      </w:pPr>
    </w:p>
    <w:p w:rsidRDefault="004A4B64" w:rsidP="003D787B" w:rsidR="00646B20" w:rsidRPr="005C288F">
      <w:pPr>
        <w:pStyle w:val="Bezproreda"/>
        <w:ind w:firstLine="708"/>
        <w:jc w:val="both"/>
        <w:rPr>
          <w:rFonts w:cs="Times New Roman" w:hAnsi="Times New Roman" w:ascii="Times New Roman"/>
          <w:sz w:val="24"/>
          <w:szCs w:val="24"/>
        </w:rPr>
      </w:pPr>
      <w:r w:rsidRPr="005C288F">
        <w:rPr>
          <w:rFonts w:cs="Times New Roman" w:hAnsi="Times New Roman" w:ascii="Times New Roman"/>
          <w:sz w:val="24"/>
          <w:szCs w:val="24"/>
        </w:rPr>
        <w:t>Trgovački sud u Splitu, po sutkinji</w:t>
      </w:r>
      <w:r w:rsidR="00074FE1">
        <w:rPr>
          <w:rFonts w:cs="Times New Roman" w:hAnsi="Times New Roman" w:ascii="Times New Roman"/>
          <w:sz w:val="24"/>
          <w:szCs w:val="24"/>
        </w:rPr>
        <w:t xml:space="preserve"> </w:t>
      </w:r>
      <w:r w:rsidRPr="005C288F">
        <w:rPr>
          <w:rFonts w:cs="Times New Roman" w:hAnsi="Times New Roman" w:ascii="Times New Roman"/>
          <w:sz w:val="24"/>
          <w:szCs w:val="24"/>
        </w:rPr>
        <w:t>Ani Golub Gruić</w:t>
      </w:r>
      <w:r w:rsidR="00646B20" w:rsidRPr="005C288F">
        <w:rPr>
          <w:rFonts w:cs="Times New Roman" w:hAnsi="Times New Roman" w:ascii="Times New Roman"/>
          <w:sz w:val="24"/>
          <w:szCs w:val="24"/>
        </w:rPr>
        <w:t xml:space="preserve">, </w:t>
      </w:r>
      <w:r w:rsidR="003D787B" w:rsidRPr="005C288F">
        <w:rPr>
          <w:rFonts w:cs="Times New Roman" w:hAnsi="Times New Roman" w:ascii="Times New Roman"/>
          <w:sz w:val="24"/>
          <w:szCs w:val="24"/>
        </w:rPr>
        <w:t xml:space="preserve">u </w:t>
      </w:r>
      <w:r w:rsidR="00646B20" w:rsidRPr="005C288F">
        <w:rPr>
          <w:rFonts w:cs="Times New Roman" w:hAnsi="Times New Roman" w:ascii="Times New Roman"/>
          <w:sz w:val="24"/>
          <w:szCs w:val="24"/>
        </w:rPr>
        <w:t>stečajnom postupku</w:t>
      </w:r>
      <w:r w:rsidR="003D787B" w:rsidRPr="005C288F">
        <w:rPr>
          <w:rFonts w:cs="Times New Roman" w:hAnsi="Times New Roman" w:ascii="Times New Roman"/>
          <w:sz w:val="24"/>
          <w:szCs w:val="24"/>
        </w:rPr>
        <w:t xml:space="preserve"> nad </w:t>
      </w:r>
      <w:r w:rsidR="003022B9" w:rsidRPr="005C288F">
        <w:rPr>
          <w:rFonts w:cs="Times New Roman" w:hAnsi="Times New Roman" w:ascii="Times New Roman"/>
          <w:sz w:val="24"/>
          <w:szCs w:val="24"/>
        </w:rPr>
        <w:t xml:space="preserve">stečajnim </w:t>
      </w:r>
      <w:r w:rsidR="003D787B" w:rsidRPr="005C288F">
        <w:rPr>
          <w:rFonts w:cs="Times New Roman" w:hAnsi="Times New Roman" w:ascii="Times New Roman"/>
          <w:sz w:val="24"/>
          <w:szCs w:val="24"/>
        </w:rPr>
        <w:t>dužnikom</w:t>
      </w:r>
      <w:r w:rsidR="00074FE1">
        <w:rPr>
          <w:rFonts w:cs="Times New Roman" w:hAnsi="Times New Roman" w:ascii="Times New Roman"/>
          <w:sz w:val="24"/>
          <w:szCs w:val="24"/>
        </w:rPr>
        <w:t xml:space="preserve"> </w:t>
      </w:r>
      <w:r w:rsidR="001D55FF" w:rsidRPr="005C288F">
        <w:rPr>
          <w:rFonts w:cs="Times New Roman" w:hAnsi="Times New Roman" w:ascii="Times New Roman"/>
          <w:sz w:val="24"/>
          <w:szCs w:val="24"/>
        </w:rPr>
        <w:t>KASTELI d.o.o. u stečaju Split, Augusta Cesarca 4, OIB: 11142315939</w:t>
      </w:r>
      <w:r w:rsidR="00B0755A" w:rsidRPr="005C288F">
        <w:rPr>
          <w:rFonts w:cs="Times New Roman" w:hAnsi="Times New Roman" w:ascii="Times New Roman"/>
          <w:sz w:val="24"/>
          <w:szCs w:val="24"/>
        </w:rPr>
        <w:t xml:space="preserve">, </w:t>
      </w:r>
      <w:r w:rsidR="00D5595C" w:rsidRPr="002D570A">
        <w:rPr>
          <w:rFonts w:cs="Times New Roman" w:hAnsi="Times New Roman" w:ascii="Times New Roman"/>
          <w:sz w:val="24"/>
          <w:szCs w:val="24"/>
        </w:rPr>
        <w:t>29</w:t>
      </w:r>
      <w:r w:rsidR="005C288F" w:rsidRPr="002D570A">
        <w:rPr>
          <w:rFonts w:cs="Times New Roman" w:hAnsi="Times New Roman" w:ascii="Times New Roman"/>
          <w:sz w:val="24"/>
          <w:szCs w:val="24"/>
        </w:rPr>
        <w:t>. siječnja 2018</w:t>
      </w:r>
      <w:r w:rsidR="00DB42C4" w:rsidRPr="002D570A">
        <w:rPr>
          <w:rFonts w:cs="Times New Roman" w:hAnsi="Times New Roman" w:ascii="Times New Roman"/>
          <w:sz w:val="24"/>
          <w:szCs w:val="24"/>
        </w:rPr>
        <w:t>.</w:t>
      </w:r>
    </w:p>
    <w:p w:rsidRDefault="005C288F" w:rsidP="005C288F" w:rsidR="00646B20" w:rsidRPr="005C288F">
      <w:pPr>
        <w:pStyle w:val="Bezproreda"/>
        <w:spacing w:after="240" w:before="240"/>
        <w:jc w:val="center"/>
        <w:rPr>
          <w:rFonts w:cs="Times New Roman" w:hAnsi="Times New Roman" w:ascii="Times New Roman"/>
          <w:sz w:val="24"/>
          <w:szCs w:val="24"/>
        </w:rPr>
      </w:pPr>
      <w:r w:rsidRPr="005C288F">
        <w:rPr>
          <w:rFonts w:cs="Times New Roman" w:hAnsi="Times New Roman" w:ascii="Times New Roman"/>
          <w:sz w:val="24"/>
          <w:szCs w:val="24"/>
        </w:rPr>
        <w:t>r i j e š</w:t>
      </w:r>
      <w:r w:rsidR="00646B20" w:rsidRPr="005C288F">
        <w:rPr>
          <w:rFonts w:cs="Times New Roman" w:hAnsi="Times New Roman" w:ascii="Times New Roman"/>
          <w:sz w:val="24"/>
          <w:szCs w:val="24"/>
        </w:rPr>
        <w:t xml:space="preserve"> i o    j e</w:t>
      </w:r>
    </w:p>
    <w:p w:rsidRDefault="005C288F" w:rsidP="005C288F" w:rsidR="005C288F" w:rsidRPr="005C288F">
      <w:pPr>
        <w:pStyle w:val="Bezproreda"/>
        <w:ind w:firstLine="708"/>
        <w:jc w:val="both"/>
        <w:rPr>
          <w:rFonts w:cs="Times New Roman" w:hAnsi="Times New Roman" w:ascii="Times New Roman"/>
          <w:sz w:val="24"/>
          <w:szCs w:val="24"/>
        </w:rPr>
      </w:pPr>
      <w:r w:rsidRPr="005C288F">
        <w:rPr>
          <w:rFonts w:cs="Times New Roman" w:hAnsi="Times New Roman" w:ascii="Times New Roman"/>
          <w:sz w:val="24"/>
          <w:szCs w:val="24"/>
        </w:rPr>
        <w:t xml:space="preserve">  I. Stečajnoj </w:t>
      </w:r>
      <w:r w:rsidRPr="007A52CB">
        <w:rPr>
          <w:rFonts w:cs="Times New Roman" w:hAnsi="Times New Roman" w:ascii="Times New Roman"/>
          <w:sz w:val="24"/>
          <w:szCs w:val="24"/>
        </w:rPr>
        <w:t xml:space="preserve">upraviteljici Meri </w:t>
      </w:r>
      <w:proofErr w:type="spellStart"/>
      <w:r w:rsidRPr="007A52CB">
        <w:rPr>
          <w:rFonts w:cs="Times New Roman" w:hAnsi="Times New Roman" w:ascii="Times New Roman"/>
          <w:sz w:val="24"/>
          <w:szCs w:val="24"/>
        </w:rPr>
        <w:t>Šitić</w:t>
      </w:r>
      <w:proofErr w:type="spellEnd"/>
      <w:r w:rsidRPr="007A52CB">
        <w:rPr>
          <w:rFonts w:cs="Times New Roman" w:hAnsi="Times New Roman" w:ascii="Times New Roman"/>
          <w:sz w:val="24"/>
          <w:szCs w:val="24"/>
        </w:rPr>
        <w:t xml:space="preserve"> iz Splita, Šime Ljubića 7, OIB: 61723426098, izriče se novčana kazna u iznosu od </w:t>
      </w:r>
      <w:r w:rsidR="00392A38" w:rsidRPr="007A52CB">
        <w:rPr>
          <w:rFonts w:cs="Times New Roman" w:hAnsi="Times New Roman" w:ascii="Times New Roman"/>
          <w:sz w:val="24"/>
          <w:szCs w:val="24"/>
        </w:rPr>
        <w:t>1.000,00</w:t>
      </w:r>
      <w:r w:rsidR="00B16F36" w:rsidRPr="007A52CB">
        <w:rPr>
          <w:rFonts w:cs="Times New Roman" w:hAnsi="Times New Roman" w:ascii="Times New Roman"/>
          <w:sz w:val="24"/>
          <w:szCs w:val="24"/>
        </w:rPr>
        <w:t xml:space="preserve"> </w:t>
      </w:r>
      <w:r w:rsidR="00392A38" w:rsidRPr="007A52CB">
        <w:rPr>
          <w:rFonts w:cs="Times New Roman" w:hAnsi="Times New Roman" w:ascii="Times New Roman"/>
          <w:sz w:val="24"/>
          <w:szCs w:val="24"/>
        </w:rPr>
        <w:t>kn  (tisuću kuna)</w:t>
      </w:r>
      <w:r w:rsidR="00D13831" w:rsidRPr="007A52CB">
        <w:rPr>
          <w:rFonts w:cs="Times New Roman" w:hAnsi="Times New Roman" w:ascii="Times New Roman"/>
          <w:sz w:val="24"/>
          <w:szCs w:val="24"/>
        </w:rPr>
        <w:t>.</w:t>
      </w:r>
    </w:p>
    <w:p w:rsidRDefault="005C288F" w:rsidP="005C288F" w:rsidR="005C288F" w:rsidRPr="005C288F">
      <w:pPr>
        <w:pStyle w:val="Bezproreda"/>
        <w:spacing w:before="160"/>
        <w:ind w:firstLine="709"/>
        <w:jc w:val="both"/>
        <w:rPr>
          <w:rFonts w:cs="Times New Roman" w:hAnsi="Times New Roman" w:ascii="Times New Roman"/>
          <w:sz w:val="24"/>
          <w:szCs w:val="24"/>
        </w:rPr>
      </w:pPr>
      <w:r w:rsidRPr="005C288F">
        <w:rPr>
          <w:rFonts w:cs="Times New Roman" w:hAnsi="Times New Roman" w:ascii="Times New Roman"/>
          <w:sz w:val="24"/>
          <w:szCs w:val="24"/>
        </w:rPr>
        <w:t xml:space="preserve"> II. Nalaže se stečajnoj upraviteljici Meri </w:t>
      </w:r>
      <w:proofErr w:type="spellStart"/>
      <w:r w:rsidRPr="005C288F">
        <w:rPr>
          <w:rFonts w:cs="Times New Roman" w:hAnsi="Times New Roman" w:ascii="Times New Roman"/>
          <w:sz w:val="24"/>
          <w:szCs w:val="24"/>
        </w:rPr>
        <w:t>Šitić</w:t>
      </w:r>
      <w:proofErr w:type="spellEnd"/>
      <w:r w:rsidRPr="005C288F">
        <w:rPr>
          <w:rFonts w:cs="Times New Roman" w:hAnsi="Times New Roman" w:ascii="Times New Roman"/>
          <w:sz w:val="24"/>
          <w:szCs w:val="24"/>
        </w:rPr>
        <w:t xml:space="preserve"> iz Splita, Šime Ljubića 7, OIB: 61723426098, kaznu iz točke I. izreke ovog rješenja platiti u roku od 30 dana i o izvršenoj uplati odmah izvijest</w:t>
      </w:r>
      <w:r w:rsidR="00B553D5">
        <w:rPr>
          <w:rFonts w:cs="Times New Roman" w:hAnsi="Times New Roman" w:ascii="Times New Roman"/>
          <w:sz w:val="24"/>
          <w:szCs w:val="24"/>
        </w:rPr>
        <w:t>it</w:t>
      </w:r>
      <w:r w:rsidRPr="005C288F">
        <w:rPr>
          <w:rFonts w:cs="Times New Roman" w:hAnsi="Times New Roman" w:ascii="Times New Roman"/>
          <w:sz w:val="24"/>
          <w:szCs w:val="24"/>
        </w:rPr>
        <w:t xml:space="preserve">i sud. Kazna se plaća u korist Državnog proračuna žiro-račun broj: </w:t>
      </w:r>
      <w:r w:rsidRPr="003A22DE">
        <w:rPr>
          <w:rFonts w:cs="Times New Roman" w:hAnsi="Times New Roman" w:ascii="Times New Roman"/>
          <w:sz w:val="24"/>
          <w:szCs w:val="24"/>
        </w:rPr>
        <w:t>HR</w:t>
      </w:r>
      <w:r w:rsidR="003A22DE" w:rsidRPr="003A22DE">
        <w:rPr>
          <w:rFonts w:cs="Times New Roman" w:hAnsi="Times New Roman" w:ascii="Times New Roman"/>
          <w:sz w:val="24"/>
          <w:szCs w:val="24"/>
        </w:rPr>
        <w:t>1210010051863000160, model HR 64</w:t>
      </w:r>
      <w:r w:rsidRPr="003A22DE">
        <w:rPr>
          <w:rFonts w:cs="Times New Roman" w:hAnsi="Times New Roman" w:ascii="Times New Roman"/>
          <w:sz w:val="24"/>
          <w:szCs w:val="24"/>
        </w:rPr>
        <w:t xml:space="preserve"> s pozivom na broj: 6076-</w:t>
      </w:r>
      <w:r w:rsidR="003A22DE" w:rsidRPr="003A22DE">
        <w:rPr>
          <w:rFonts w:cs="Times New Roman" w:hAnsi="Times New Roman" w:ascii="Times New Roman"/>
          <w:sz w:val="24"/>
          <w:szCs w:val="24"/>
        </w:rPr>
        <w:t>3566</w:t>
      </w:r>
      <w:r w:rsidRPr="003A22DE">
        <w:rPr>
          <w:rFonts w:cs="Times New Roman" w:hAnsi="Times New Roman" w:ascii="Times New Roman"/>
          <w:sz w:val="24"/>
          <w:szCs w:val="24"/>
        </w:rPr>
        <w:t>-</w:t>
      </w:r>
      <w:r w:rsidR="003A22DE">
        <w:rPr>
          <w:rFonts w:cs="Times New Roman" w:hAnsi="Times New Roman" w:ascii="Times New Roman"/>
          <w:sz w:val="24"/>
          <w:szCs w:val="24"/>
        </w:rPr>
        <w:t>422010.</w:t>
      </w:r>
    </w:p>
    <w:p w:rsidRDefault="005C288F" w:rsidP="005C288F" w:rsidR="005C288F" w:rsidRPr="005C288F">
      <w:pPr>
        <w:pStyle w:val="Bezproreda"/>
        <w:spacing w:before="160"/>
        <w:ind w:firstLine="709"/>
        <w:jc w:val="both"/>
        <w:rPr>
          <w:rFonts w:cs="Times New Roman" w:hAnsi="Times New Roman" w:ascii="Times New Roman"/>
          <w:sz w:val="24"/>
          <w:szCs w:val="24"/>
        </w:rPr>
      </w:pPr>
      <w:r w:rsidRPr="005C288F">
        <w:rPr>
          <w:rFonts w:cs="Times New Roman" w:hAnsi="Times New Roman" w:ascii="Times New Roman"/>
          <w:sz w:val="24"/>
          <w:szCs w:val="24"/>
        </w:rPr>
        <w:t>III. Ukoliko stečajna upraviteljica ne plati kaznu u roku iz točke II. izreke ovog rješenja ili o tome ne izvijesti sud, rješenje o izrečenoj novčanoj kazni dostavit će se Financijskoj agenciji radi izravne naplate novčane kazne provedbom ovrhe na novčanim sredstvima.</w:t>
      </w:r>
    </w:p>
    <w:p w:rsidRDefault="005C288F" w:rsidP="005C288F" w:rsidR="005C288F" w:rsidRPr="005C288F">
      <w:pPr>
        <w:pStyle w:val="Bezproreda"/>
        <w:spacing w:before="160"/>
        <w:ind w:firstLine="709"/>
        <w:jc w:val="both"/>
        <w:rPr>
          <w:rFonts w:cs="Times New Roman" w:hAnsi="Times New Roman" w:ascii="Times New Roman"/>
          <w:sz w:val="24"/>
          <w:szCs w:val="24"/>
        </w:rPr>
      </w:pPr>
      <w:r w:rsidRPr="002D570A">
        <w:rPr>
          <w:rFonts w:cs="Times New Roman" w:hAnsi="Times New Roman" w:ascii="Times New Roman"/>
          <w:sz w:val="24"/>
          <w:szCs w:val="24"/>
        </w:rPr>
        <w:t>IV. Žalba izjavljena protiv ovog rješenja o novčanoj kazni ne odgađa njegovu provedbu.</w:t>
      </w:r>
      <w:r w:rsidRPr="005C288F">
        <w:rPr>
          <w:rFonts w:cs="Times New Roman" w:hAnsi="Times New Roman" w:ascii="Times New Roman"/>
          <w:sz w:val="24"/>
          <w:szCs w:val="24"/>
        </w:rPr>
        <w:t xml:space="preserve"> </w:t>
      </w:r>
    </w:p>
    <w:p w:rsidRDefault="005C288F" w:rsidP="005C288F" w:rsidR="005C288F" w:rsidRPr="005C288F">
      <w:pPr>
        <w:pStyle w:val="Bezproreda"/>
        <w:spacing w:after="140" w:before="100"/>
        <w:jc w:val="center"/>
        <w:rPr>
          <w:rFonts w:cs="Times New Roman" w:hAnsi="Times New Roman" w:ascii="Times New Roman"/>
          <w:sz w:val="24"/>
          <w:szCs w:val="24"/>
        </w:rPr>
      </w:pPr>
      <w:r w:rsidRPr="005C288F">
        <w:rPr>
          <w:rFonts w:cs="Times New Roman" w:hAnsi="Times New Roman" w:ascii="Times New Roman"/>
          <w:sz w:val="24"/>
          <w:szCs w:val="24"/>
        </w:rPr>
        <w:t>Obrazloženje</w:t>
      </w:r>
    </w:p>
    <w:p w:rsidRDefault="005C288F" w:rsidP="005C288F" w:rsidR="005C288F">
      <w:pPr>
        <w:pStyle w:val="Bezproreda"/>
        <w:spacing w:before="200"/>
        <w:ind w:firstLine="709"/>
        <w:jc w:val="both"/>
        <w:rPr>
          <w:rFonts w:cs="Times New Roman" w:hAnsi="Times New Roman" w:ascii="Times New Roman"/>
          <w:sz w:val="24"/>
          <w:szCs w:val="24"/>
        </w:rPr>
      </w:pPr>
      <w:r w:rsidRPr="005C288F">
        <w:rPr>
          <w:rFonts w:cs="Times New Roman" w:hAnsi="Times New Roman" w:ascii="Times New Roman"/>
          <w:sz w:val="24"/>
          <w:szCs w:val="24"/>
        </w:rPr>
        <w:t xml:space="preserve">Rješenjem ovoga suda poslovni broj 7.St-42/2010 od 25. listopada 2010. otvoren je stečajni postupak nad dužnikom KASTELI d.o.o. Solin, </w:t>
      </w:r>
      <w:proofErr w:type="spellStart"/>
      <w:r w:rsidRPr="005C288F">
        <w:rPr>
          <w:rFonts w:cs="Times New Roman" w:hAnsi="Times New Roman" w:ascii="Times New Roman"/>
          <w:sz w:val="24"/>
          <w:szCs w:val="24"/>
        </w:rPr>
        <w:t>Vranjički</w:t>
      </w:r>
      <w:proofErr w:type="spellEnd"/>
      <w:r w:rsidRPr="005C288F">
        <w:rPr>
          <w:rFonts w:cs="Times New Roman" w:hAnsi="Times New Roman" w:ascii="Times New Roman"/>
          <w:sz w:val="24"/>
          <w:szCs w:val="24"/>
        </w:rPr>
        <w:t xml:space="preserve"> put </w:t>
      </w:r>
      <w:proofErr w:type="spellStart"/>
      <w:r w:rsidRPr="005C288F">
        <w:rPr>
          <w:rFonts w:cs="Times New Roman" w:hAnsi="Times New Roman" w:ascii="Times New Roman"/>
          <w:sz w:val="24"/>
          <w:szCs w:val="24"/>
        </w:rPr>
        <w:t>bb</w:t>
      </w:r>
      <w:proofErr w:type="spellEnd"/>
      <w:r w:rsidRPr="005C288F">
        <w:rPr>
          <w:rFonts w:cs="Times New Roman" w:hAnsi="Times New Roman" w:ascii="Times New Roman"/>
          <w:sz w:val="24"/>
          <w:szCs w:val="24"/>
        </w:rPr>
        <w:t xml:space="preserve">, OIB: 11142315939. Za stečajnu upraviteljicu imenovana je Meri </w:t>
      </w:r>
      <w:proofErr w:type="spellStart"/>
      <w:r w:rsidRPr="005C288F">
        <w:rPr>
          <w:rFonts w:cs="Times New Roman" w:hAnsi="Times New Roman" w:ascii="Times New Roman"/>
          <w:sz w:val="24"/>
          <w:szCs w:val="24"/>
        </w:rPr>
        <w:t>Šitić</w:t>
      </w:r>
      <w:proofErr w:type="spellEnd"/>
      <w:r w:rsidR="00D13831">
        <w:rPr>
          <w:rFonts w:cs="Times New Roman" w:hAnsi="Times New Roman" w:ascii="Times New Roman"/>
          <w:sz w:val="24"/>
          <w:szCs w:val="24"/>
        </w:rPr>
        <w:t xml:space="preserve"> </w:t>
      </w:r>
      <w:r w:rsidR="00995154">
        <w:rPr>
          <w:rFonts w:cs="Times New Roman" w:hAnsi="Times New Roman" w:ascii="Times New Roman"/>
          <w:sz w:val="24"/>
          <w:szCs w:val="24"/>
        </w:rPr>
        <w:t>iz Splita.</w:t>
      </w:r>
    </w:p>
    <w:p w:rsidRDefault="005D79AC" w:rsidP="005D79AC" w:rsidR="005D79AC" w:rsidRPr="00656616">
      <w:pPr>
        <w:pStyle w:val="Bezproreda"/>
        <w:spacing w:before="200"/>
        <w:ind w:firstLine="709"/>
        <w:jc w:val="both"/>
        <w:rPr>
          <w:rFonts w:cs="Times New Roman" w:hAnsi="Times New Roman" w:ascii="Times New Roman"/>
          <w:sz w:val="24"/>
          <w:szCs w:val="24"/>
        </w:rPr>
      </w:pPr>
      <w:r w:rsidRPr="00656616">
        <w:rPr>
          <w:rFonts w:cs="Times New Roman" w:hAnsi="Times New Roman" w:ascii="Times New Roman"/>
          <w:sz w:val="24"/>
          <w:szCs w:val="24"/>
        </w:rPr>
        <w:t xml:space="preserve">Dana </w:t>
      </w:r>
      <w:r w:rsidR="00656616" w:rsidRPr="00656616">
        <w:rPr>
          <w:rFonts w:cs="Times New Roman" w:hAnsi="Times New Roman" w:ascii="Times New Roman"/>
          <w:sz w:val="24"/>
          <w:szCs w:val="24"/>
        </w:rPr>
        <w:t>7. ožujka 2012.</w:t>
      </w:r>
      <w:r w:rsidRPr="00656616">
        <w:rPr>
          <w:rFonts w:cs="Times New Roman" w:hAnsi="Times New Roman" w:ascii="Times New Roman"/>
          <w:sz w:val="24"/>
          <w:szCs w:val="24"/>
        </w:rPr>
        <w:t xml:space="preserve"> održano je ispitno i izvještajno ročište.</w:t>
      </w:r>
      <w:r w:rsidR="00D13831" w:rsidRPr="00656616">
        <w:rPr>
          <w:rFonts w:cs="Times New Roman" w:hAnsi="Times New Roman" w:ascii="Times New Roman"/>
          <w:sz w:val="24"/>
          <w:szCs w:val="24"/>
        </w:rPr>
        <w:t xml:space="preserve"> </w:t>
      </w:r>
    </w:p>
    <w:p w:rsidRDefault="005C288F" w:rsidP="005C288F" w:rsidR="005C288F" w:rsidRPr="005C288F">
      <w:pPr>
        <w:pStyle w:val="Bezproreda"/>
        <w:spacing w:before="200"/>
        <w:ind w:firstLine="709"/>
        <w:jc w:val="both"/>
        <w:rPr>
          <w:rFonts w:cs="Times New Roman" w:hAnsi="Times New Roman" w:ascii="Times New Roman"/>
          <w:sz w:val="24"/>
          <w:szCs w:val="24"/>
        </w:rPr>
      </w:pPr>
      <w:r w:rsidRPr="005C288F">
        <w:rPr>
          <w:rFonts w:cs="Times New Roman" w:hAnsi="Times New Roman" w:ascii="Times New Roman"/>
          <w:sz w:val="24"/>
          <w:szCs w:val="24"/>
        </w:rPr>
        <w:t>Zaključkom ovoga suda poslovni broj St-42/2010 od 9. studenog 2017. naloženo je stečajnoj upraviteljici u roku od 8 dana dostaviti pisano izvješće o tijeku stečajnog postupka i stanju stečajne mase i to na propisanom obrascu u smislu odredbe čl. 89. st. 2. Stečajnog zakona („Narodne novine“ broj 71/15 i 104/17; dalje: SZ/15), a koja se u ovom postupku primjenjuje sukladno odredbi čl. 441. st. 2. SZ/15.</w:t>
      </w:r>
    </w:p>
    <w:p w:rsidRDefault="005C288F" w:rsidP="005C288F" w:rsidR="005C288F" w:rsidRPr="005C288F">
      <w:pPr>
        <w:pStyle w:val="Bezproreda"/>
        <w:spacing w:before="200"/>
        <w:ind w:firstLine="709"/>
        <w:jc w:val="both"/>
        <w:rPr>
          <w:rFonts w:cs="Times New Roman" w:hAnsi="Times New Roman" w:ascii="Times New Roman"/>
          <w:sz w:val="24"/>
          <w:szCs w:val="24"/>
        </w:rPr>
      </w:pPr>
      <w:r w:rsidRPr="005C288F">
        <w:rPr>
          <w:rFonts w:cs="Times New Roman" w:hAnsi="Times New Roman" w:ascii="Times New Roman"/>
          <w:sz w:val="24"/>
          <w:szCs w:val="24"/>
        </w:rPr>
        <w:t>Kako stečajna upraviteljica nije postupila po nalogu iz predmetnog zaključka u ostavljenom roku (a iz dostavnice priložene u spis proizlazi da je zaključak zaprimila 16. studenog 2017. pa je rok za dostavu izvješća istekao 27. studenog 2017.), to</w:t>
      </w:r>
      <w:r w:rsidR="00DB68F9">
        <w:rPr>
          <w:rFonts w:cs="Times New Roman" w:hAnsi="Times New Roman" w:ascii="Times New Roman"/>
          <w:sz w:val="24"/>
          <w:szCs w:val="24"/>
        </w:rPr>
        <w:t xml:space="preserve"> joj</w:t>
      </w:r>
      <w:r w:rsidRPr="005C288F">
        <w:rPr>
          <w:rFonts w:cs="Times New Roman" w:hAnsi="Times New Roman" w:ascii="Times New Roman"/>
          <w:sz w:val="24"/>
          <w:szCs w:val="24"/>
        </w:rPr>
        <w:t xml:space="preserve"> je zaključkom </w:t>
      </w:r>
      <w:r w:rsidRPr="005C288F">
        <w:rPr>
          <w:rFonts w:cs="Times New Roman" w:hAnsi="Times New Roman" w:ascii="Times New Roman"/>
          <w:sz w:val="24"/>
          <w:szCs w:val="24"/>
        </w:rPr>
        <w:lastRenderedPageBreak/>
        <w:t>ovoga suda poslovni broj St-42/2010 od 8. prosinca 2017. naloženo da se u roku od 3 dana očituje o razlozima iz kojih nije postupila po</w:t>
      </w:r>
      <w:r w:rsidR="00DB68F9">
        <w:rPr>
          <w:rFonts w:cs="Times New Roman" w:hAnsi="Times New Roman" w:ascii="Times New Roman"/>
          <w:sz w:val="24"/>
          <w:szCs w:val="24"/>
        </w:rPr>
        <w:t xml:space="preserve"> predmetnom zaključku</w:t>
      </w:r>
      <w:r w:rsidRPr="005C288F">
        <w:rPr>
          <w:rFonts w:cs="Times New Roman" w:hAnsi="Times New Roman" w:ascii="Times New Roman"/>
          <w:sz w:val="24"/>
          <w:szCs w:val="24"/>
        </w:rPr>
        <w:t>.</w:t>
      </w:r>
    </w:p>
    <w:p w:rsidRDefault="005C288F" w:rsidP="005C288F" w:rsidR="005C288F" w:rsidRPr="005C288F">
      <w:pPr>
        <w:pStyle w:val="Bezproreda"/>
        <w:spacing w:before="200"/>
        <w:ind w:firstLine="709"/>
        <w:jc w:val="both"/>
        <w:rPr>
          <w:rFonts w:cs="Times New Roman" w:hAnsi="Times New Roman" w:ascii="Times New Roman"/>
          <w:sz w:val="24"/>
          <w:szCs w:val="24"/>
        </w:rPr>
      </w:pPr>
      <w:r w:rsidRPr="005C288F">
        <w:rPr>
          <w:rFonts w:cs="Times New Roman" w:hAnsi="Times New Roman" w:ascii="Times New Roman"/>
          <w:sz w:val="24"/>
          <w:szCs w:val="24"/>
        </w:rPr>
        <w:t>Ni po ovom zaključku stečajna upraviteljica nije postupila, iako ga je (prema dostavnici priloženoj u spis) uredno zaprimila 13. prosinca 2017.</w:t>
      </w:r>
    </w:p>
    <w:p w:rsidRDefault="00B553D5" w:rsidP="005C288F" w:rsidR="00B553D5">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Naknadno, dana 22. siječnja 2018. (</w:t>
      </w:r>
      <w:r w:rsidRPr="006941FF">
        <w:rPr>
          <w:rFonts w:cs="Times New Roman" w:hAnsi="Times New Roman" w:ascii="Times New Roman"/>
          <w:sz w:val="24"/>
          <w:szCs w:val="24"/>
        </w:rPr>
        <w:t xml:space="preserve">dakle </w:t>
      </w:r>
      <w:r w:rsidR="006941FF" w:rsidRPr="006941FF">
        <w:rPr>
          <w:rFonts w:cs="Times New Roman" w:hAnsi="Times New Roman" w:ascii="Times New Roman"/>
          <w:sz w:val="24"/>
          <w:szCs w:val="24"/>
        </w:rPr>
        <w:t>59</w:t>
      </w:r>
      <w:r w:rsidR="00567627" w:rsidRPr="006941FF">
        <w:rPr>
          <w:rFonts w:cs="Times New Roman" w:hAnsi="Times New Roman" w:ascii="Times New Roman"/>
          <w:sz w:val="24"/>
          <w:szCs w:val="24"/>
        </w:rPr>
        <w:t xml:space="preserve"> dana </w:t>
      </w:r>
      <w:r w:rsidRPr="006941FF">
        <w:rPr>
          <w:rFonts w:cs="Times New Roman" w:hAnsi="Times New Roman" w:ascii="Times New Roman"/>
          <w:sz w:val="24"/>
          <w:szCs w:val="24"/>
        </w:rPr>
        <w:t>izvan ostavljenog roka), stečajna upraviteljica dostavila je izvješće o tijeku stečajnog postupka</w:t>
      </w:r>
      <w:r>
        <w:rPr>
          <w:rFonts w:cs="Times New Roman" w:hAnsi="Times New Roman" w:ascii="Times New Roman"/>
          <w:sz w:val="24"/>
          <w:szCs w:val="24"/>
        </w:rPr>
        <w:t xml:space="preserve"> i stanju stečajne mase</w:t>
      </w:r>
      <w:r w:rsidR="00FD12A2">
        <w:rPr>
          <w:rFonts w:cs="Times New Roman" w:hAnsi="Times New Roman" w:ascii="Times New Roman"/>
          <w:sz w:val="24"/>
          <w:szCs w:val="24"/>
        </w:rPr>
        <w:t xml:space="preserve">. U tom </w:t>
      </w:r>
      <w:r w:rsidR="00FD12A2" w:rsidRPr="00D13831">
        <w:rPr>
          <w:rFonts w:cs="Times New Roman" w:hAnsi="Times New Roman" w:ascii="Times New Roman"/>
          <w:sz w:val="24"/>
          <w:szCs w:val="24"/>
        </w:rPr>
        <w:t>izvješću, stečajna</w:t>
      </w:r>
      <w:r w:rsidR="00FD12A2">
        <w:rPr>
          <w:rFonts w:cs="Times New Roman" w:hAnsi="Times New Roman" w:ascii="Times New Roman"/>
          <w:sz w:val="24"/>
          <w:szCs w:val="24"/>
        </w:rPr>
        <w:t xml:space="preserve"> upraviteljica nije se očitovala o </w:t>
      </w:r>
      <w:r w:rsidR="00FD12A2" w:rsidRPr="00FD12A2">
        <w:rPr>
          <w:rFonts w:cs="Times New Roman" w:hAnsi="Times New Roman" w:ascii="Times New Roman"/>
          <w:sz w:val="24"/>
          <w:szCs w:val="24"/>
        </w:rPr>
        <w:t>razlozima iz kojih nije postupila po zaključku</w:t>
      </w:r>
      <w:r w:rsidR="005E019F">
        <w:rPr>
          <w:rFonts w:cs="Times New Roman" w:hAnsi="Times New Roman" w:ascii="Times New Roman"/>
          <w:sz w:val="24"/>
          <w:szCs w:val="24"/>
        </w:rPr>
        <w:t xml:space="preserve"> </w:t>
      </w:r>
      <w:r w:rsidR="00FD12A2" w:rsidRPr="00FD12A2">
        <w:rPr>
          <w:rFonts w:cs="Times New Roman" w:hAnsi="Times New Roman" w:ascii="Times New Roman"/>
          <w:sz w:val="24"/>
          <w:szCs w:val="24"/>
        </w:rPr>
        <w:t>9. studenog 2017.</w:t>
      </w:r>
      <w:r w:rsidR="00FD12A2">
        <w:rPr>
          <w:rFonts w:cs="Times New Roman" w:hAnsi="Times New Roman" w:ascii="Times New Roman"/>
          <w:sz w:val="24"/>
          <w:szCs w:val="24"/>
        </w:rPr>
        <w:t xml:space="preserve"> u ostavljenom roku.</w:t>
      </w:r>
    </w:p>
    <w:p w:rsidRDefault="005C288F" w:rsidP="005C288F" w:rsidR="005C288F" w:rsidRPr="005C288F">
      <w:pPr>
        <w:pStyle w:val="Bezproreda"/>
        <w:spacing w:before="200"/>
        <w:ind w:firstLine="709"/>
        <w:jc w:val="both"/>
        <w:rPr>
          <w:rFonts w:cs="Times New Roman" w:hAnsi="Times New Roman" w:ascii="Times New Roman"/>
          <w:sz w:val="24"/>
          <w:szCs w:val="24"/>
        </w:rPr>
      </w:pPr>
      <w:r w:rsidRPr="005C288F">
        <w:rPr>
          <w:rFonts w:cs="Times New Roman" w:hAnsi="Times New Roman" w:ascii="Times New Roman"/>
          <w:sz w:val="24"/>
          <w:szCs w:val="24"/>
        </w:rPr>
        <w:t>Sukladno odredbi čl. 89. st. 2. SZ/15</w:t>
      </w:r>
      <w:r w:rsidR="005E019F">
        <w:rPr>
          <w:rFonts w:cs="Times New Roman" w:hAnsi="Times New Roman" w:ascii="Times New Roman"/>
          <w:sz w:val="24"/>
          <w:szCs w:val="24"/>
        </w:rPr>
        <w:t xml:space="preserve"> </w:t>
      </w:r>
      <w:r w:rsidR="006941FF">
        <w:rPr>
          <w:rFonts w:cs="Times New Roman" w:hAnsi="Times New Roman" w:ascii="Times New Roman"/>
          <w:sz w:val="24"/>
          <w:szCs w:val="24"/>
        </w:rPr>
        <w:t>u vezi sa čl. 441. st. 2. SZ/15</w:t>
      </w:r>
      <w:r w:rsidRPr="005C288F">
        <w:rPr>
          <w:rFonts w:cs="Times New Roman" w:hAnsi="Times New Roman" w:ascii="Times New Roman"/>
          <w:sz w:val="24"/>
          <w:szCs w:val="24"/>
        </w:rPr>
        <w:t xml:space="preserve"> stečajni upravitelj je dužan podnositi na propisanom obrascu pisana izvješća o tijeku stečajnoga postupka i stanju stečajne mase, i to najmanje jedanput u tri mjeseca, a sud može kazniti stečajnog upravitelja novčanom kaznom </w:t>
      </w:r>
      <w:r w:rsidR="00D46538" w:rsidRPr="00D13831">
        <w:rPr>
          <w:rFonts w:cs="Times New Roman" w:hAnsi="Times New Roman" w:ascii="Times New Roman"/>
          <w:sz w:val="24"/>
          <w:szCs w:val="24"/>
        </w:rPr>
        <w:t>do</w:t>
      </w:r>
      <w:r w:rsidR="00D46538">
        <w:rPr>
          <w:rFonts w:cs="Times New Roman" w:hAnsi="Times New Roman" w:ascii="Times New Roman"/>
          <w:sz w:val="24"/>
          <w:szCs w:val="24"/>
        </w:rPr>
        <w:t xml:space="preserve"> </w:t>
      </w:r>
      <w:r w:rsidRPr="005C288F">
        <w:rPr>
          <w:rFonts w:cs="Times New Roman" w:hAnsi="Times New Roman" w:ascii="Times New Roman"/>
          <w:sz w:val="24"/>
          <w:szCs w:val="24"/>
        </w:rPr>
        <w:t>10.000,00 kn, ako ne postupi po nalogu suda za obavljanje dužnosti iz čl. 89. SZ/15 (čl. 90. st. 2. SZ/15).</w:t>
      </w:r>
    </w:p>
    <w:p w:rsidRDefault="005C288F" w:rsidP="005C288F" w:rsidR="00FD12A2" w:rsidRPr="00927D6C">
      <w:pPr>
        <w:pStyle w:val="Bezproreda"/>
        <w:spacing w:before="200"/>
        <w:ind w:firstLine="709"/>
        <w:jc w:val="both"/>
        <w:rPr>
          <w:rFonts w:cs="Times New Roman" w:hAnsi="Times New Roman" w:ascii="Times New Roman"/>
          <w:color w:val="C00000"/>
          <w:sz w:val="24"/>
          <w:szCs w:val="24"/>
        </w:rPr>
      </w:pPr>
      <w:r w:rsidRPr="005C288F">
        <w:rPr>
          <w:rFonts w:cs="Times New Roman" w:hAnsi="Times New Roman" w:ascii="Times New Roman"/>
          <w:sz w:val="24"/>
          <w:szCs w:val="24"/>
        </w:rPr>
        <w:t>Obveza podnošenja izvješća o tijeku stečajnoga postupka i stanju stečajne mase (i to najmanje jedanput u tri mjeseca) je, dakle, zakonska obveza stečajnog upravitelja</w:t>
      </w:r>
      <w:r w:rsidR="00FD12A2">
        <w:rPr>
          <w:rFonts w:cs="Times New Roman" w:hAnsi="Times New Roman" w:ascii="Times New Roman"/>
          <w:sz w:val="24"/>
          <w:szCs w:val="24"/>
        </w:rPr>
        <w:t xml:space="preserve">. Naime, upravo kroz izviješća stečajnog upravitelja o tijeku stečajnog postupka i stanju stečajne mase, ostala tijela stečajnog postupka (stečajni sudac, odbor vjerovnika i skupština vjerovnika) vrše nadzor nad radom stečajnog upravitelja </w:t>
      </w:r>
      <w:r w:rsidR="00FD12A2" w:rsidRPr="00D13831">
        <w:rPr>
          <w:rFonts w:cs="Times New Roman" w:hAnsi="Times New Roman" w:ascii="Times New Roman"/>
          <w:sz w:val="24"/>
          <w:szCs w:val="24"/>
        </w:rPr>
        <w:t xml:space="preserve">(čl. 26. </w:t>
      </w:r>
      <w:r w:rsidR="00D13831" w:rsidRPr="00D13831">
        <w:rPr>
          <w:rFonts w:cs="Times New Roman" w:hAnsi="Times New Roman" w:ascii="Times New Roman"/>
          <w:sz w:val="24"/>
          <w:szCs w:val="24"/>
        </w:rPr>
        <w:t xml:space="preserve">Stečajnog zakona („Narodne novine“ broj </w:t>
      </w:r>
      <w:r w:rsidR="00D13831" w:rsidRPr="00D13831">
        <w:rPr>
          <w:rStyle w:val="Naglaeno"/>
          <w:rFonts w:cs="Times New Roman" w:hAnsi="Times New Roman" w:ascii="Times New Roman"/>
          <w:b w:val="false"/>
          <w:sz w:val="24"/>
          <w:szCs w:val="24"/>
        </w:rPr>
        <w:t>44/96, 29/99, 129/00, 123/03, 82/06, 116/10, 25/12, 133/12 i 45/13</w:t>
      </w:r>
      <w:r w:rsidR="00D13831" w:rsidRPr="00D13831">
        <w:rPr>
          <w:rFonts w:cs="Times New Roman" w:hAnsi="Times New Roman" w:ascii="Times New Roman"/>
          <w:sz w:val="24"/>
          <w:szCs w:val="24"/>
        </w:rPr>
        <w:t xml:space="preserve"> dalje SZ/96)</w:t>
      </w:r>
      <w:r w:rsidR="00927D6C">
        <w:rPr>
          <w:rFonts w:cs="Times New Roman" w:hAnsi="Times New Roman" w:ascii="Times New Roman"/>
          <w:sz w:val="24"/>
          <w:szCs w:val="24"/>
        </w:rPr>
        <w:t xml:space="preserve"> </w:t>
      </w:r>
      <w:r w:rsidR="00D13831" w:rsidRPr="00D13831">
        <w:rPr>
          <w:rFonts w:cs="Times New Roman" w:hAnsi="Times New Roman" w:ascii="Times New Roman"/>
          <w:sz w:val="24"/>
          <w:szCs w:val="24"/>
        </w:rPr>
        <w:t xml:space="preserve"> u vezi sa čl. 441. st. 1. SZ/15.</w:t>
      </w:r>
    </w:p>
    <w:p w:rsidRDefault="00FD12A2" w:rsidP="00FD12A2" w:rsidR="00FD12A2">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U konkretnom stečajnom postupku iz spisu priloženih isprava proizlazi da se, zbog nesuradnje bivših odgovornih osoba dužnika sa stečajnom upraviteljicom radnje u postupku (ispitivanje prijava tražbina, održavanje ispitnog i izvještajnog ročišta pa posljedično donošenje odluke o unovčenju i poduzimanju drugih relevantnih radnji u postupku) nisu poduzimale u zakonskim </w:t>
      </w:r>
      <w:r w:rsidRPr="00D13831">
        <w:rPr>
          <w:rFonts w:cs="Times New Roman" w:hAnsi="Times New Roman" w:ascii="Times New Roman"/>
          <w:sz w:val="24"/>
          <w:szCs w:val="24"/>
        </w:rPr>
        <w:t>rokovima</w:t>
      </w:r>
      <w:r w:rsidR="00D13831" w:rsidRPr="00D13831">
        <w:rPr>
          <w:rFonts w:cs="Times New Roman" w:hAnsi="Times New Roman" w:ascii="Times New Roman"/>
          <w:sz w:val="24"/>
          <w:szCs w:val="24"/>
        </w:rPr>
        <w:t>,</w:t>
      </w:r>
      <w:r w:rsidRPr="00D13831">
        <w:rPr>
          <w:rFonts w:cs="Times New Roman" w:hAnsi="Times New Roman" w:ascii="Times New Roman"/>
          <w:sz w:val="24"/>
          <w:szCs w:val="24"/>
        </w:rPr>
        <w:t xml:space="preserve"> a</w:t>
      </w:r>
      <w:r>
        <w:rPr>
          <w:rFonts w:cs="Times New Roman" w:hAnsi="Times New Roman" w:ascii="Times New Roman"/>
          <w:sz w:val="24"/>
          <w:szCs w:val="24"/>
        </w:rPr>
        <w:t xml:space="preserve"> posebno nakon održavanja ispitnog i izvještajnog ročišta od 7. ožujka 2012. (</w:t>
      </w:r>
      <w:r w:rsidR="00FC779F">
        <w:rPr>
          <w:rFonts w:cs="Times New Roman" w:hAnsi="Times New Roman" w:ascii="Times New Roman"/>
          <w:sz w:val="24"/>
          <w:szCs w:val="24"/>
        </w:rPr>
        <w:t>naime od tada pa do dana pisanja ovog rješenja stečajna upraviteljica je bila dužna dostaviti najmanje 22 izvješća, a u spisu ih je tek 6 pri čemu je svih 6 dostavljeno po nalogu suda i izvan ostavljenog roka).</w:t>
      </w:r>
    </w:p>
    <w:p w:rsidRDefault="001D3249" w:rsidP="00A920E7" w:rsidR="005C288F" w:rsidRPr="00A920E7">
      <w:pPr>
        <w:pStyle w:val="Bezproreda"/>
        <w:spacing w:before="200"/>
        <w:ind w:firstLine="708"/>
        <w:jc w:val="both"/>
        <w:rPr>
          <w:rFonts w:cs="Times New Roman" w:hAnsi="Times New Roman" w:ascii="Times New Roman"/>
          <w:sz w:val="24"/>
          <w:szCs w:val="24"/>
          <w:u w:val="single"/>
        </w:rPr>
      </w:pPr>
      <w:r w:rsidRPr="00A07B26">
        <w:rPr>
          <w:rFonts w:cs="Times New Roman" w:hAnsi="Times New Roman" w:ascii="Times New Roman"/>
          <w:sz w:val="24"/>
          <w:szCs w:val="24"/>
        </w:rPr>
        <w:t>Slijedom navedenog ovaj sud nalazi opravdanim stečajnoj upraviteljici izreći novčanu kaznu u iznosu od 1.000,00</w:t>
      </w:r>
      <w:r w:rsidR="00D13831" w:rsidRPr="00A07B26">
        <w:rPr>
          <w:rFonts w:cs="Times New Roman" w:hAnsi="Times New Roman" w:ascii="Times New Roman"/>
          <w:sz w:val="24"/>
          <w:szCs w:val="24"/>
        </w:rPr>
        <w:t xml:space="preserve"> </w:t>
      </w:r>
      <w:r w:rsidRPr="00A07B26">
        <w:rPr>
          <w:rFonts w:cs="Times New Roman" w:hAnsi="Times New Roman" w:ascii="Times New Roman"/>
          <w:sz w:val="24"/>
          <w:szCs w:val="24"/>
        </w:rPr>
        <w:t>kn uzimajući u obzir okolnosti</w:t>
      </w:r>
      <w:r w:rsidR="00D13831" w:rsidRPr="005E019F">
        <w:rPr>
          <w:rFonts w:cs="Times New Roman" w:hAnsi="Times New Roman" w:ascii="Times New Roman"/>
          <w:sz w:val="24"/>
          <w:szCs w:val="24"/>
        </w:rPr>
        <w:t>:</w:t>
      </w:r>
      <w:r w:rsidRPr="005E019F">
        <w:rPr>
          <w:rFonts w:cs="Times New Roman" w:hAnsi="Times New Roman" w:ascii="Times New Roman"/>
          <w:sz w:val="24"/>
          <w:szCs w:val="24"/>
        </w:rPr>
        <w:t xml:space="preserve"> </w:t>
      </w:r>
      <w:r w:rsidRPr="00A07B26">
        <w:rPr>
          <w:rFonts w:cs="Times New Roman" w:hAnsi="Times New Roman" w:ascii="Times New Roman"/>
          <w:sz w:val="24"/>
          <w:szCs w:val="24"/>
        </w:rPr>
        <w:t>trajanje postupka, broj (ne)poduzetih radnji, neažurnost u postupanju sukladno zakonskim odredbama, nepostupanje po nalogu ovoga suda, cijeneći pri tome olakotnim realnu opterećenost stečajne upraviteljice u drugim (puno složenijim) stečajnim predmetima, kao i propust ovoga suda da i ranije sankcionira stečajnu upraviteljicu (</w:t>
      </w:r>
      <w:r w:rsidR="00387DDA" w:rsidRPr="00A07B26">
        <w:rPr>
          <w:rFonts w:cs="Times New Roman" w:hAnsi="Times New Roman" w:ascii="Times New Roman"/>
          <w:sz w:val="24"/>
          <w:szCs w:val="24"/>
        </w:rPr>
        <w:t xml:space="preserve">očito </w:t>
      </w:r>
      <w:r w:rsidRPr="00A07B26">
        <w:rPr>
          <w:rFonts w:cs="Times New Roman" w:hAnsi="Times New Roman" w:ascii="Times New Roman"/>
          <w:sz w:val="24"/>
          <w:szCs w:val="24"/>
        </w:rPr>
        <w:t xml:space="preserve">pogrešno ocjenjujući da su ti propusti </w:t>
      </w:r>
      <w:r w:rsidR="00387DDA" w:rsidRPr="00A07B26">
        <w:rPr>
          <w:rFonts w:cs="Times New Roman" w:hAnsi="Times New Roman" w:ascii="Times New Roman"/>
          <w:sz w:val="24"/>
          <w:szCs w:val="24"/>
        </w:rPr>
        <w:t xml:space="preserve">od strane iskusne stečajne upraviteljice </w:t>
      </w:r>
      <w:r w:rsidRPr="00A07B26">
        <w:rPr>
          <w:rFonts w:cs="Times New Roman" w:hAnsi="Times New Roman" w:ascii="Times New Roman"/>
          <w:sz w:val="24"/>
          <w:szCs w:val="24"/>
        </w:rPr>
        <w:t xml:space="preserve">samo privremenog </w:t>
      </w:r>
      <w:r w:rsidRPr="00A920E7">
        <w:rPr>
          <w:rFonts w:cs="Times New Roman" w:hAnsi="Times New Roman" w:ascii="Times New Roman"/>
          <w:sz w:val="24"/>
          <w:szCs w:val="24"/>
        </w:rPr>
        <w:t>karaktera</w:t>
      </w:r>
      <w:r w:rsidR="00387DDA" w:rsidRPr="00A920E7">
        <w:rPr>
          <w:rFonts w:cs="Times New Roman" w:hAnsi="Times New Roman" w:ascii="Times New Roman"/>
          <w:sz w:val="24"/>
          <w:szCs w:val="24"/>
        </w:rPr>
        <w:t>)</w:t>
      </w:r>
      <w:r w:rsidR="00A920E7" w:rsidRPr="00A920E7">
        <w:rPr>
          <w:rFonts w:cs="Times New Roman" w:hAnsi="Times New Roman" w:ascii="Times New Roman"/>
          <w:sz w:val="24"/>
          <w:szCs w:val="24"/>
        </w:rPr>
        <w:t xml:space="preserve">. Stoga je </w:t>
      </w:r>
      <w:r w:rsidR="005C288F" w:rsidRPr="00A920E7">
        <w:rPr>
          <w:rFonts w:cs="Times New Roman" w:hAnsi="Times New Roman" w:ascii="Times New Roman"/>
          <w:sz w:val="24"/>
          <w:szCs w:val="24"/>
        </w:rPr>
        <w:t>temeljem odredaba čl. 89. st. 2. i 90</w:t>
      </w:r>
      <w:r w:rsidR="00A07B26" w:rsidRPr="00A920E7">
        <w:rPr>
          <w:rFonts w:cs="Times New Roman" w:hAnsi="Times New Roman" w:ascii="Times New Roman"/>
          <w:sz w:val="24"/>
          <w:szCs w:val="24"/>
        </w:rPr>
        <w:t>. SZ/15</w:t>
      </w:r>
      <w:r w:rsidR="005C288F" w:rsidRPr="00A920E7">
        <w:rPr>
          <w:rFonts w:cs="Times New Roman" w:hAnsi="Times New Roman" w:ascii="Times New Roman"/>
          <w:sz w:val="24"/>
          <w:szCs w:val="24"/>
        </w:rPr>
        <w:t xml:space="preserve">  u vezi sa odredbom čl. 441. st. 2. SZ/15 te čl. 10. Zakona</w:t>
      </w:r>
      <w:r w:rsidR="005C288F" w:rsidRPr="005C288F">
        <w:rPr>
          <w:rFonts w:cs="Times New Roman" w:hAnsi="Times New Roman" w:ascii="Times New Roman"/>
          <w:sz w:val="24"/>
          <w:szCs w:val="24"/>
        </w:rPr>
        <w:t xml:space="preserve"> o parničnom postupku („Narodne novine“ broj 53/91, 91/92, 112/99, 88/01, 117/03, 88/05, 2/07, 84/08, 96/08, 123/08, 57/11 i 25/13, dalje ZPP) odlučeno je kao u izreci ovog rješenja.</w:t>
      </w:r>
    </w:p>
    <w:p w:rsidRDefault="005C288F" w:rsidP="005C288F" w:rsidR="005C288F" w:rsidRPr="005C288F">
      <w:pPr>
        <w:pStyle w:val="Bezproreda"/>
        <w:ind w:firstLine="708"/>
        <w:jc w:val="both"/>
        <w:rPr>
          <w:rFonts w:cs="Times New Roman" w:hAnsi="Times New Roman" w:ascii="Times New Roman"/>
          <w:sz w:val="24"/>
          <w:szCs w:val="24"/>
        </w:rPr>
      </w:pPr>
    </w:p>
    <w:p w:rsidRDefault="00B15E7C" w:rsidP="00646B20" w:rsidR="00646B20" w:rsidRPr="005C288F">
      <w:pPr>
        <w:pStyle w:val="Bezproreda"/>
        <w:jc w:val="center"/>
        <w:rPr>
          <w:rFonts w:cs="Times New Roman" w:hAnsi="Times New Roman" w:ascii="Times New Roman"/>
          <w:sz w:val="24"/>
          <w:szCs w:val="24"/>
        </w:rPr>
      </w:pPr>
      <w:r w:rsidRPr="005C288F">
        <w:rPr>
          <w:rFonts w:cs="Times New Roman" w:hAnsi="Times New Roman" w:ascii="Times New Roman"/>
          <w:sz w:val="24"/>
          <w:szCs w:val="24"/>
        </w:rPr>
        <w:t xml:space="preserve">U Splitu </w:t>
      </w:r>
      <w:r w:rsidR="00D5595C">
        <w:rPr>
          <w:rFonts w:cs="Times New Roman" w:hAnsi="Times New Roman" w:ascii="Times New Roman"/>
          <w:sz w:val="24"/>
          <w:szCs w:val="24"/>
        </w:rPr>
        <w:t>29. siječnja 2018.</w:t>
      </w:r>
    </w:p>
    <w:p w:rsidRDefault="00646B20" w:rsidP="00646B20" w:rsidR="00646B20" w:rsidRPr="005C288F">
      <w:pPr>
        <w:pStyle w:val="Bezproreda"/>
        <w:jc w:val="right"/>
        <w:rPr>
          <w:rFonts w:cs="Times New Roman" w:hAnsi="Times New Roman" w:ascii="Times New Roman"/>
          <w:sz w:val="24"/>
          <w:szCs w:val="24"/>
        </w:rPr>
      </w:pPr>
    </w:p>
    <w:p w:rsidRDefault="00FF72C9" w:rsidP="008C3540" w:rsidR="0077277F" w:rsidRPr="005C288F">
      <w:pPr>
        <w:pStyle w:val="Bezproreda"/>
        <w:ind w:left="6372"/>
        <w:jc w:val="center"/>
        <w:rPr>
          <w:rFonts w:cs="Times New Roman" w:hAnsi="Times New Roman" w:ascii="Times New Roman"/>
          <w:sz w:val="24"/>
          <w:szCs w:val="24"/>
        </w:rPr>
      </w:pPr>
      <w:r w:rsidRPr="005C288F">
        <w:rPr>
          <w:rFonts w:cs="Times New Roman" w:hAnsi="Times New Roman" w:ascii="Times New Roman"/>
          <w:sz w:val="24"/>
          <w:szCs w:val="24"/>
        </w:rPr>
        <w:t>Sutkinja</w:t>
      </w:r>
    </w:p>
    <w:p w:rsidRDefault="00FF72C9" w:rsidP="008C3540" w:rsidR="002A6F85">
      <w:pPr>
        <w:pStyle w:val="Bezproreda"/>
        <w:ind w:left="6372"/>
        <w:jc w:val="center"/>
        <w:rPr>
          <w:rFonts w:cs="Times New Roman" w:hAnsi="Times New Roman" w:ascii="Times New Roman"/>
          <w:sz w:val="24"/>
          <w:szCs w:val="24"/>
        </w:rPr>
      </w:pPr>
      <w:r w:rsidRPr="005C288F">
        <w:rPr>
          <w:rFonts w:cs="Times New Roman" w:hAnsi="Times New Roman" w:ascii="Times New Roman"/>
          <w:sz w:val="24"/>
          <w:szCs w:val="24"/>
        </w:rPr>
        <w:t>Ana Golub Gruić</w:t>
      </w:r>
      <w:bookmarkStart w:name="_GoBack" w:id="0"/>
      <w:bookmarkEnd w:id="0"/>
    </w:p>
    <w:p w:rsidRDefault="004C6ABE" w:rsidP="004C6ABE" w:rsidR="004C6ABE" w:rsidRPr="004C6ABE">
      <w:pPr>
        <w:pStyle w:val="Bezproreda"/>
        <w:rPr>
          <w:rFonts w:cs="Times New Roman" w:hAnsi="Times New Roman" w:ascii="Times New Roman"/>
          <w:color w:val="FF0000"/>
          <w:sz w:val="24"/>
          <w:szCs w:val="24"/>
        </w:rPr>
      </w:pPr>
    </w:p>
    <w:p w:rsidRDefault="006941FF" w:rsidP="00B16F36" w:rsidR="006941FF">
      <w:pPr>
        <w:pStyle w:val="Bezproreda"/>
        <w:jc w:val="both"/>
        <w:rPr>
          <w:rFonts w:cs="Times New Roman" w:hAnsi="Times New Roman" w:ascii="Times New Roman"/>
          <w:sz w:val="24"/>
          <w:szCs w:val="24"/>
        </w:rPr>
      </w:pPr>
    </w:p>
    <w:p w:rsidRDefault="00FF72C9" w:rsidP="00B16F36" w:rsidR="005C288F" w:rsidRPr="005C288F">
      <w:pPr>
        <w:pStyle w:val="Bezproreda"/>
        <w:jc w:val="both"/>
        <w:rPr>
          <w:rFonts w:cs="Times New Roman" w:hAnsi="Times New Roman" w:ascii="Times New Roman"/>
          <w:sz w:val="24"/>
          <w:szCs w:val="24"/>
        </w:rPr>
      </w:pPr>
      <w:r w:rsidRPr="005C288F">
        <w:rPr>
          <w:rFonts w:cs="Times New Roman" w:hAnsi="Times New Roman" w:ascii="Times New Roman"/>
          <w:sz w:val="24"/>
          <w:szCs w:val="24"/>
        </w:rPr>
        <w:t>Pouka o pravnom lijeku</w:t>
      </w:r>
      <w:r w:rsidR="005C288F" w:rsidRPr="005C288F">
        <w:rPr>
          <w:rFonts w:cs="Times New Roman" w:hAnsi="Times New Roman" w:ascii="Times New Roman"/>
          <w:sz w:val="24"/>
          <w:szCs w:val="24"/>
        </w:rPr>
        <w:t xml:space="preserve">: </w:t>
      </w:r>
      <w:r w:rsidR="00B553D5" w:rsidRPr="00B553D5">
        <w:rPr>
          <w:rFonts w:cs="Times New Roman" w:hAnsi="Times New Roman" w:ascii="Times New Roman"/>
          <w:sz w:val="24"/>
          <w:szCs w:val="24"/>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46B20" w:rsidP="00646B20" w:rsidR="00646B20" w:rsidRPr="005C288F">
      <w:pPr>
        <w:pStyle w:val="Bezproreda"/>
        <w:rPr>
          <w:rFonts w:cs="Times New Roman" w:hAnsi="Times New Roman" w:ascii="Times New Roman"/>
          <w:sz w:val="24"/>
          <w:szCs w:val="24"/>
        </w:rPr>
      </w:pPr>
    </w:p>
    <w:p w:rsidRDefault="00646B20" w:rsidP="00646B20" w:rsidR="00646B20" w:rsidRPr="005C288F">
      <w:pPr>
        <w:pStyle w:val="Bezproreda"/>
        <w:rPr>
          <w:rFonts w:cs="Times New Roman" w:hAnsi="Times New Roman" w:ascii="Times New Roman"/>
          <w:sz w:val="24"/>
          <w:szCs w:val="24"/>
        </w:rPr>
      </w:pPr>
    </w:p>
    <w:p w:rsidRDefault="00FF72C9" w:rsidP="00646B20" w:rsidR="00646B20" w:rsidRPr="005C288F">
      <w:pPr>
        <w:pStyle w:val="Bezproreda"/>
        <w:rPr>
          <w:rFonts w:cs="Times New Roman" w:hAnsi="Times New Roman" w:ascii="Times New Roman"/>
          <w:sz w:val="24"/>
          <w:szCs w:val="24"/>
        </w:rPr>
      </w:pPr>
      <w:r w:rsidRPr="005C288F">
        <w:rPr>
          <w:rFonts w:cs="Times New Roman" w:hAnsi="Times New Roman" w:ascii="Times New Roman"/>
          <w:sz w:val="24"/>
          <w:szCs w:val="24"/>
        </w:rPr>
        <w:t>Dna</w:t>
      </w:r>
      <w:r w:rsidR="00646B20" w:rsidRPr="005C288F">
        <w:rPr>
          <w:rFonts w:cs="Times New Roman" w:hAnsi="Times New Roman" w:ascii="Times New Roman"/>
          <w:sz w:val="24"/>
          <w:szCs w:val="24"/>
        </w:rPr>
        <w:t>:</w:t>
      </w:r>
    </w:p>
    <w:p w:rsidRDefault="00646B20" w:rsidP="00646B20" w:rsidR="003022B9">
      <w:pPr>
        <w:pStyle w:val="Bezproreda"/>
        <w:rPr>
          <w:rFonts w:cs="Times New Roman" w:hAnsi="Times New Roman" w:ascii="Times New Roman"/>
          <w:sz w:val="24"/>
          <w:szCs w:val="24"/>
        </w:rPr>
      </w:pPr>
      <w:r w:rsidRPr="005C288F">
        <w:rPr>
          <w:rFonts w:cs="Times New Roman" w:hAnsi="Times New Roman" w:ascii="Times New Roman"/>
          <w:sz w:val="24"/>
          <w:szCs w:val="24"/>
        </w:rPr>
        <w:t>-</w:t>
      </w:r>
      <w:r w:rsidR="004C6EC9">
        <w:rPr>
          <w:rFonts w:cs="Times New Roman" w:hAnsi="Times New Roman" w:ascii="Times New Roman"/>
          <w:sz w:val="24"/>
          <w:szCs w:val="24"/>
        </w:rPr>
        <w:t xml:space="preserve"> </w:t>
      </w:r>
      <w:r w:rsidR="00EF5C5E" w:rsidRPr="005C288F">
        <w:rPr>
          <w:rFonts w:cs="Times New Roman" w:hAnsi="Times New Roman" w:ascii="Times New Roman"/>
          <w:sz w:val="24"/>
          <w:szCs w:val="24"/>
        </w:rPr>
        <w:t xml:space="preserve">stečajna upraviteljica Meri </w:t>
      </w:r>
      <w:proofErr w:type="spellStart"/>
      <w:r w:rsidR="00EF5C5E" w:rsidRPr="005C288F">
        <w:rPr>
          <w:rFonts w:cs="Times New Roman" w:hAnsi="Times New Roman" w:ascii="Times New Roman"/>
          <w:sz w:val="24"/>
          <w:szCs w:val="24"/>
        </w:rPr>
        <w:t>Šitić</w:t>
      </w:r>
      <w:proofErr w:type="spellEnd"/>
    </w:p>
    <w:p w:rsidRDefault="00B553D5" w:rsidP="00646B20" w:rsidR="00B553D5" w:rsidRPr="005C288F">
      <w:pPr>
        <w:pStyle w:val="Bezproreda"/>
        <w:rPr>
          <w:rFonts w:cs="Times New Roman" w:hAnsi="Times New Roman" w:ascii="Times New Roman"/>
          <w:sz w:val="24"/>
          <w:szCs w:val="24"/>
        </w:rPr>
      </w:pPr>
      <w:r>
        <w:rPr>
          <w:rFonts w:cs="Times New Roman" w:hAnsi="Times New Roman" w:ascii="Times New Roman"/>
          <w:sz w:val="24"/>
          <w:szCs w:val="24"/>
        </w:rPr>
        <w:t>- mrežna stranica</w:t>
      </w:r>
      <w:r w:rsidRPr="00B553D5">
        <w:rPr>
          <w:rFonts w:cs="Times New Roman" w:hAnsi="Times New Roman" w:ascii="Times New Roman"/>
          <w:sz w:val="24"/>
          <w:szCs w:val="24"/>
        </w:rPr>
        <w:t xml:space="preserve"> e-Oglasna ploča sudova</w:t>
      </w:r>
    </w:p>
    <w:p w:rsidRDefault="003022B9" w:rsidP="00646B20" w:rsidR="00646B20" w:rsidRPr="005C288F">
      <w:pPr>
        <w:pStyle w:val="Bezproreda"/>
        <w:rPr>
          <w:rFonts w:cs="Times New Roman" w:hAnsi="Times New Roman" w:ascii="Times New Roman"/>
          <w:sz w:val="24"/>
          <w:szCs w:val="24"/>
        </w:rPr>
      </w:pPr>
      <w:r w:rsidRPr="005C288F">
        <w:rPr>
          <w:rFonts w:cs="Times New Roman" w:hAnsi="Times New Roman" w:ascii="Times New Roman"/>
          <w:sz w:val="24"/>
          <w:szCs w:val="24"/>
        </w:rPr>
        <w:t>-</w:t>
      </w:r>
      <w:r w:rsidR="004C6EC9">
        <w:rPr>
          <w:rFonts w:cs="Times New Roman" w:hAnsi="Times New Roman" w:ascii="Times New Roman"/>
          <w:sz w:val="24"/>
          <w:szCs w:val="24"/>
        </w:rPr>
        <w:t xml:space="preserve"> </w:t>
      </w:r>
      <w:r w:rsidR="00646B20" w:rsidRPr="005C288F">
        <w:rPr>
          <w:rFonts w:cs="Times New Roman" w:hAnsi="Times New Roman" w:ascii="Times New Roman"/>
          <w:sz w:val="24"/>
          <w:szCs w:val="24"/>
        </w:rPr>
        <w:t>u spis</w:t>
      </w:r>
    </w:p>
    <w:sectPr w:rsidSect="005C288F" w:rsidR="00646B20" w:rsidRPr="005C288F">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565C" w:rsidP="004A4B64" w:rsidR="00A4565C">
      <w:pPr>
        <w:spacing w:lineRule="auto" w:line="240" w:after="0"/>
      </w:pPr>
      <w:r>
        <w:separator/>
      </w:r>
    </w:p>
  </w:endnote>
  <w:endnote w:id="0" w:type="continuationSeparator">
    <w:p w:rsidRDefault="00A4565C" w:rsidP="004A4B64" w:rsidR="00A4565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565C" w:rsidP="004A4B64" w:rsidR="00A4565C">
      <w:pPr>
        <w:spacing w:lineRule="auto" w:line="240" w:after="0"/>
      </w:pPr>
      <w:r>
        <w:separator/>
      </w:r>
    </w:p>
  </w:footnote>
  <w:footnote w:id="0" w:type="continuationSeparator">
    <w:p w:rsidRDefault="00A4565C" w:rsidP="004A4B64" w:rsidR="00A4565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1272435821"/>
      <w:docPartObj>
        <w:docPartGallery w:val="Page Numbers (Top of Page)"/>
        <w:docPartUnique/>
      </w:docPartObj>
    </w:sdtPr>
    <w:sdtEndPr/>
    <w:sdtContent>
      <w:p w:rsidRDefault="00574EE4" w:rsidP="005C288F" w:rsidR="005C288F" w:rsidRPr="005C288F">
        <w:pPr>
          <w:pStyle w:val="Zaglavlje"/>
          <w:ind w:firstLine="1416"/>
          <w:jc w:val="right"/>
          <w:rPr>
            <w:rFonts w:cs="Times New Roman" w:hAnsi="Times New Roman" w:ascii="Times New Roman"/>
            <w:sz w:val="24"/>
            <w:szCs w:val="24"/>
          </w:rPr>
        </w:pPr>
        <w:r w:rsidRPr="005C288F">
          <w:rPr>
            <w:rFonts w:cs="Times New Roman" w:hAnsi="Times New Roman" w:ascii="Times New Roman"/>
            <w:sz w:val="24"/>
            <w:szCs w:val="24"/>
          </w:rPr>
          <w:fldChar w:fldCharType="begin"/>
        </w:r>
        <w:r w:rsidR="005C288F" w:rsidRPr="005C288F">
          <w:rPr>
            <w:rFonts w:cs="Times New Roman" w:hAnsi="Times New Roman" w:ascii="Times New Roman"/>
            <w:sz w:val="24"/>
            <w:szCs w:val="24"/>
          </w:rPr>
          <w:instrText>PAGE   \* MERGEFORMAT</w:instrText>
        </w:r>
        <w:r w:rsidRPr="005C288F">
          <w:rPr>
            <w:rFonts w:cs="Times New Roman" w:hAnsi="Times New Roman" w:ascii="Times New Roman"/>
            <w:sz w:val="24"/>
            <w:szCs w:val="24"/>
          </w:rPr>
          <w:fldChar w:fldCharType="separate"/>
        </w:r>
        <w:r w:rsidR="00AF26BA">
          <w:rPr>
            <w:rFonts w:cs="Times New Roman" w:hAnsi="Times New Roman" w:ascii="Times New Roman"/>
            <w:noProof/>
            <w:sz w:val="24"/>
            <w:szCs w:val="24"/>
          </w:rPr>
          <w:t>2</w:t>
        </w:r>
        <w:r w:rsidRPr="005C288F">
          <w:rPr>
            <w:rFonts w:cs="Times New Roman" w:hAnsi="Times New Roman" w:ascii="Times New Roman"/>
            <w:sz w:val="24"/>
            <w:szCs w:val="24"/>
          </w:rPr>
          <w:fldChar w:fldCharType="end"/>
        </w:r>
        <w:r w:rsidR="005C288F">
          <w:rPr>
            <w:rFonts w:cs="Times New Roman" w:hAnsi="Times New Roman" w:ascii="Times New Roman"/>
            <w:sz w:val="24"/>
            <w:szCs w:val="24"/>
          </w:rPr>
          <w:tab/>
          <w:t>Poslovni broj: 11.St-42/2010</w:t>
        </w:r>
      </w:p>
    </w:sdtContent>
  </w:sdt>
  <w:p w:rsidRDefault="005C288F" w:rsidR="005C288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6B20"/>
    <w:rsid w:val="000063FE"/>
    <w:rsid w:val="00074FE1"/>
    <w:rsid w:val="0011455A"/>
    <w:rsid w:val="00115B73"/>
    <w:rsid w:val="001D3249"/>
    <w:rsid w:val="001D55FF"/>
    <w:rsid w:val="00225AB9"/>
    <w:rsid w:val="002724EF"/>
    <w:rsid w:val="002A6F85"/>
    <w:rsid w:val="002D570A"/>
    <w:rsid w:val="003022B9"/>
    <w:rsid w:val="00347F0E"/>
    <w:rsid w:val="0037703E"/>
    <w:rsid w:val="00387DDA"/>
    <w:rsid w:val="00392A38"/>
    <w:rsid w:val="003A22DE"/>
    <w:rsid w:val="003D787B"/>
    <w:rsid w:val="00421B2F"/>
    <w:rsid w:val="004A4B64"/>
    <w:rsid w:val="004C6ABE"/>
    <w:rsid w:val="004C6EC9"/>
    <w:rsid w:val="00533954"/>
    <w:rsid w:val="00567627"/>
    <w:rsid w:val="00574EE4"/>
    <w:rsid w:val="00583E47"/>
    <w:rsid w:val="00592084"/>
    <w:rsid w:val="0059567F"/>
    <w:rsid w:val="005B1DE5"/>
    <w:rsid w:val="005C288F"/>
    <w:rsid w:val="005D79AC"/>
    <w:rsid w:val="005E019F"/>
    <w:rsid w:val="006000E5"/>
    <w:rsid w:val="00646B20"/>
    <w:rsid w:val="00656616"/>
    <w:rsid w:val="006941FF"/>
    <w:rsid w:val="00734D37"/>
    <w:rsid w:val="00766E19"/>
    <w:rsid w:val="0077277F"/>
    <w:rsid w:val="007A52CB"/>
    <w:rsid w:val="007F4E50"/>
    <w:rsid w:val="0080641B"/>
    <w:rsid w:val="00886E80"/>
    <w:rsid w:val="008C3540"/>
    <w:rsid w:val="00923A34"/>
    <w:rsid w:val="00927D6C"/>
    <w:rsid w:val="0097393A"/>
    <w:rsid w:val="00986179"/>
    <w:rsid w:val="00995154"/>
    <w:rsid w:val="009B0D74"/>
    <w:rsid w:val="009D0CD2"/>
    <w:rsid w:val="009D4E56"/>
    <w:rsid w:val="00A00623"/>
    <w:rsid w:val="00A07B26"/>
    <w:rsid w:val="00A4565C"/>
    <w:rsid w:val="00A920E7"/>
    <w:rsid w:val="00AE1291"/>
    <w:rsid w:val="00AF26BA"/>
    <w:rsid w:val="00AF3A20"/>
    <w:rsid w:val="00B0755A"/>
    <w:rsid w:val="00B15E7C"/>
    <w:rsid w:val="00B16F36"/>
    <w:rsid w:val="00B4466B"/>
    <w:rsid w:val="00B54505"/>
    <w:rsid w:val="00B553D5"/>
    <w:rsid w:val="00B726F7"/>
    <w:rsid w:val="00BA72BB"/>
    <w:rsid w:val="00C47AE4"/>
    <w:rsid w:val="00C91ED7"/>
    <w:rsid w:val="00D13831"/>
    <w:rsid w:val="00D46538"/>
    <w:rsid w:val="00D5595C"/>
    <w:rsid w:val="00D60740"/>
    <w:rsid w:val="00D77276"/>
    <w:rsid w:val="00DB42C4"/>
    <w:rsid w:val="00DB68F9"/>
    <w:rsid w:val="00DC5AF4"/>
    <w:rsid w:val="00E748C9"/>
    <w:rsid w:val="00EF5C5E"/>
    <w:rsid w:val="00FC779F"/>
    <w:rsid w:val="00FD12A2"/>
    <w:rsid w:val="00FF72C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641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46B20"/>
    <w:pPr>
      <w:spacing w:lineRule="auto" w:line="240" w:after="0"/>
    </w:pPr>
  </w:style>
  <w:style w:styleId="Zaglavlje" w:type="paragraph">
    <w:name w:val="header"/>
    <w:basedOn w:val="Normal"/>
    <w:link w:val="ZaglavljeChar"/>
    <w:uiPriority w:val="99"/>
    <w:unhideWhenUsed/>
    <w:rsid w:val="004A4B6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80641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0641B"/>
    <w:rPr>
      <w:rFonts w:cs="Tahoma" w:hAnsi="Tahoma" w:ascii="Tahoma"/>
      <w:sz w:val="16"/>
      <w:szCs w:val="16"/>
    </w:rPr>
  </w:style>
  <w:style w:styleId="Reetkatablice" w:type="table">
    <w:name w:val="Table Grid"/>
    <w:basedOn w:val="Obinatablica"/>
    <w:rsid w:val="00DB42C4"/>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D13831"/>
    <w:rPr>
      <w:b/>
      <w:bCs/>
    </w:rPr>
  </w:style>
  <w:style w:styleId="Tekstrezerviranogmjesta" w:type="character">
    <w:name w:val="Placeholder Text"/>
    <w:basedOn w:val="Zadanifontodlomka"/>
    <w:uiPriority w:val="99"/>
    <w:semiHidden/>
    <w:rsid w:val="00B54505"/>
    <w:rPr>
      <w:color w:val="808080"/>
      <w:bdr w:space="0" w:sz="0" w:color="auto" w:val="none"/>
      <w:shd w:fill="CCFFFF" w:color="auto" w:val="clear"/>
    </w:rPr>
  </w:style>
  <w:style w:customStyle="true" w:styleId="eSPISCCParagraphDefaultFont" w:type="character">
    <w:name w:val="eSPIS_CC_Paragraph Default Font"/>
    <w:basedOn w:val="Zadanifontodlomka"/>
    <w:rsid w:val="00B54505"/>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54505"/>
    <w:rPr>
      <w:rFonts w:cs="Times New Roman" w:eastAsia="Times New Roman" w:hAnsi="Times New Roman" w:ascii="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54505"/>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54505"/>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0641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46B20"/>
    <w:pPr>
      <w:spacing w:after="0" w:line="240" w:lineRule="auto"/>
    </w:pPr>
  </w:style>
  <w:style w:styleId="Zaglavlje" w:type="paragraph">
    <w:name w:val="header"/>
    <w:basedOn w:val="Normal"/>
    <w:link w:val="ZaglavljeChar"/>
    <w:uiPriority w:val="99"/>
    <w:unhideWhenUsed/>
    <w:rsid w:val="004A4B6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80641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0641B"/>
    <w:rPr>
      <w:rFonts w:ascii="Tahoma" w:cs="Tahoma" w:hAnsi="Tahoma"/>
      <w:sz w:val="16"/>
      <w:szCs w:val="16"/>
    </w:rPr>
  </w:style>
  <w:style w:styleId="Reetkatablice" w:type="table">
    <w:name w:val="Table Grid"/>
    <w:basedOn w:val="Obinatablica"/>
    <w:rsid w:val="00DB42C4"/>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D13831"/>
    <w:rPr>
      <w:b/>
      <w:bCs/>
    </w:rPr>
  </w:style>
  <w:style w:styleId="Tekstrezerviranogmjesta" w:type="character">
    <w:name w:val="Placeholder Text"/>
    <w:basedOn w:val="Zadanifontodlomka"/>
    <w:uiPriority w:val="99"/>
    <w:semiHidden/>
    <w:rsid w:val="00B54505"/>
    <w:rPr>
      <w:color w:val="808080"/>
      <w:bdr w:color="auto" w:space="0" w:sz="0" w:val="none"/>
      <w:shd w:color="auto" w:fill="CCFFFF" w:val="clear"/>
    </w:rPr>
  </w:style>
  <w:style w:customStyle="1" w:styleId="eSPISCCParagraphDefaultFont" w:type="character">
    <w:name w:val="eSPIS_CC_Paragraph Default Font"/>
    <w:basedOn w:val="Zadanifontodlomka"/>
    <w:rsid w:val="00B54505"/>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54505"/>
    <w:rPr>
      <w:rFonts w:ascii="Times New Roman" w:cs="Times New Roman" w:eastAsia="Times New Roman" w:hAnsi="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54505"/>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54505"/>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96356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St-42/2010-318</izvorni_sadrzaj>
    <derivirana_varijabla naziv="DomainObject.Oznaka_1">St-42/2010-318</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2010.</izvorni_sadrzaj>
    <derivirana_varijabla naziv="DomainObject.Predmet.DatumOsnivanja_1">9. lipnja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St-42/2010</izvorni_sadrzaj>
    <derivirana_varijabla naziv="DomainObject.Predmet.OznakaBroj_1">St-42/2010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KASTELI, d.o.o. za trgovinu i usluge "u stečaju"</izvorni_sadrzaj>
    <derivirana_varijabla naziv="DomainObject.Predmet.ProtustrankaFormated_1">  KASTELI, d.o.o. za trgovinu i usluge "u stečaju"</derivirana_varijabla>
  </DomainObject.Predmet.ProtustrankaFormated>
  <DomainObject.Predmet.ProtustrankaFormatedOIB>
    <izvorni_sadrzaj>  KASTELI, d.o.o. za trgovinu i usluge "u stečaju", OIB 11142315939</izvorni_sadrzaj>
    <derivirana_varijabla naziv="DomainObject.Predmet.ProtustrankaFormatedOIB_1">  KASTELI, d.o.o. za trgovinu i usluge "u stečaju", OIB 11142315939</derivirana_varijabla>
  </DomainObject.Predmet.ProtustrankaFormatedOIB>
  <DomainObject.Predmet.ProtustrankaFormatedWithAdress>
    <izvorni_sadrzaj> KASTELI, d.o.o. za trgovinu i usluge "u stečaju", Augusta Cesarca 4, 21000 Split</izvorni_sadrzaj>
    <derivirana_varijabla naziv="DomainObject.Predmet.ProtustrankaFormatedWithAdress_1"> KASTELI, d.o.o. za trgovinu i usluge "u stečaju", Augusta Cesarca 4, 21000 Split</derivirana_varijabla>
  </DomainObject.Predmet.ProtustrankaFormatedWithAdress>
  <DomainObject.Predmet.ProtustrankaFormatedWithAdressOIB>
    <izvorni_sadrzaj> KASTELI, d.o.o. za trgovinu i usluge "u stečaju", OIB 11142315939, Augusta Cesarca 4, 21000 Split</izvorni_sadrzaj>
    <derivirana_varijabla naziv="DomainObject.Predmet.ProtustrankaFormatedWithAdressOIB_1"> KASTELI, d.o.o. za trgovinu i usluge "u stečaju", OIB 11142315939, Augusta Cesarca 4, 21000 Split</derivirana_varijabla>
  </DomainObject.Predmet.ProtustrankaFormatedWithAdressOIB>
  <DomainObject.Predmet.ProtustrankaWithAdress>
    <izvorni_sadrzaj>KASTELI, d.o.o. za trgovinu i usluge "u stečaju" Augusta Cesarca 4, 21000 Split</izvorni_sadrzaj>
    <derivirana_varijabla naziv="DomainObject.Predmet.ProtustrankaWithAdress_1">KASTELI, d.o.o. za trgovinu i usluge "u stečaju" Augusta Cesarca 4, 21000 Split</derivirana_varijabla>
  </DomainObject.Predmet.ProtustrankaWithAdress>
  <DomainObject.Predmet.ProtustrankaWithAdressOIB>
    <izvorni_sadrzaj>KASTELI, d.o.o. za trgovinu i usluge "u stečaju", OIB 11142315939, Augusta Cesarca 4, 21000 Split</izvorni_sadrzaj>
    <derivirana_varijabla naziv="DomainObject.Predmet.ProtustrankaWithAdressOIB_1">KASTELI, d.o.o. za trgovinu i usluge "u stečaju", OIB 11142315939, Augusta Cesarca 4, 21000 Split</derivirana_varijabla>
  </DomainObject.Predmet.ProtustrankaWithAdressOIB>
  <DomainObject.Predmet.ProtustrankaNazivFormated>
    <izvorni_sadrzaj>KASTELI, d.o.o. za trgovinu i usluge "u stečaju"</izvorni_sadrzaj>
    <derivirana_varijabla naziv="DomainObject.Predmet.ProtustrankaNazivFormated_1">KASTELI, d.o.o. za trgovinu i usluge "u stečaju"</derivirana_varijabla>
  </DomainObject.Predmet.ProtustrankaNazivFormated>
  <DomainObject.Predmet.ProtustrankaNazivFormatedOIB>
    <izvorni_sadrzaj>KASTELI, d.o.o. za trgovinu i usluge "u stečaju", OIB 11142315939</izvorni_sadrzaj>
    <derivirana_varijabla naziv="DomainObject.Predmet.ProtustrankaNazivFormatedOIB_1">KASTELI, d.o.o. za trgovinu i usluge "u stečaju", OIB 11142315939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MERCATOR - H  društvo s ograničenom odgovornošću za trgovinu i proizvodnju zastupanog po punomoćniku Tomislav Kos; GRAĐA - PRODAJNI CENTRI d.o.o. za trgovinu zastupanog po punomoćniku Ivan Vidović; FLIO d.o.o. za trgovinu, ugostiteljstvo i poslovanje nekretninama zastupanog po punomoćniku Mijo Jeličić; KERUM društvo s ograničenom odgovornošću, za unutarnju i vanjsku trgovinu, promet i usluge; BR-EMA društvo s ograničenom odgovornošću za ugostiteljstvo, trgovinu i usluge; Hrvatski Telekom d.d.; Hrvatske vode, pravna osoba za upravljanje vodama; TRGOVAČKI CENTAR ZAGREB d.o.o. za trgovinu nekretninama; MAKARSKI KOMUNALAC društvo s ograničenom odgovornošću za obavljanje komunalnih poslova; GENERALI OSIGURANJE dioničko društvo; ČISTOĆA društvo s ograničenom odgovornošću za obavljanje komunalnih djelatnosti održavanja čistoće i odlaganja komunaln; Raiffeisenbank Austria d.d.; VENETO BANKA dioničko društvo; VODOVOD I KANALIZACIJA, društvo s ograničenom odgovornošću za vodoopskrbu, odvodnju i pročišćavanje otpadnih voda; SOCIETE GENERALE-SPLITSKA BANKA dioničko društvo; HARO društvo s ograničenom odgovornošću za trgovinu i usluge zastupanog po punomoćniku ANTOLIĆ I SURADNICI odvjetničko društvo, javno trgovačko društvo; Nebojša Antolić; GLOBALNI SERVIS d.o.o. za upravljanje i održavanje objekata zastupanog po punomoćniku Mr. sc. Tin Matić; BONAČIĆ SECURITY za zaštitu osoba i imovine, društvo s ograničenom odgovornošću; CARGO-PARTNER d.o.o. za otpremništvo, zastupanje u prometu roba i usluge skladištenja; FLIO d.o.o. za trgovinu, ugostiteljstvo i poslovanje nekretninama; DHL International d.o.o, hitna dostava širom svijeta zastupanog po punomoćniku Krešimir Lisak; KERUM društvo s ograničenom odgovornošću, za unutarnju i vanjsku trgovinu, promet i usluge; VODOVOD-OSIJEK d.o.o. za vodoopskrbu i odvodnju; MARKO MIHOVILOVIĆ; HRVATSKA POŠTANSKA BANKA, dioničko društvo; Hrvatske vode, pravna osoba za upravljanje vodama; FLIBA, društvo s ograničenom odgovornošću za trgovinu zastupanog po punomoćniku Edi Biočić; ZAGREBAČKI HOLDING, društvo s ograničenom odgovornošću za javni prijevoz, opskrbu vodom, održavanje čistoće, putnička a; SIMILIS društvo s ograničenom odgovornošću za trgovinu i usluge; IMEX BANKA dioničko društvo; GRIP GRADNJA d.o.o. za gradnju, trgovinu, turizam, ugostiteljstvo i usluge zastupanog po punomoćniku Dora Živković; OT-OPTIMA TELEKOM d.d. za telekomunikacije; Hrvatska radiotelevizija; AFIRMACIJA MARSONIA društvo s ograničenom odgovornošću za poslovanje nekretninama; VIPnet usluge d.o.o. za telekomunikacijske usluge; Raiffeisenbank Austria d.d.; GENERALI OSIGURANJE dioničko društvo; HYPO ALPE-ADRIA-BANK dioničko društvo; TRGOVAČKI CENTAR ZAGREB d.o.o. za trgovinu nekretninama zastupanog po punomoćniku PEĆAREVIĆ &amp; RELIĆ odvjetničko društvo; Hrvatski Telekom d.d.; VODOVOD-OSIJEK d.o.o. za vodoopskrbu i odvodnju; HEP - Opskrba d.o.o. za opskrbu potrošača električnom, toplinskom energijom i plinom; AFIRMACIJA MARSONIA društvo s ograničenom odgovornošću za poslovanje nekretninama zastupanog po punomoćniku JAGAR &amp; GREBENAR, ODVJETNIČKO DRUŠTVO; OPTIMA LEASING d.o.o. za usluge zastupanog po punomoćniku Goran Božić; INKASATOR d.o.o. za obavljanje poslova naplate troškova stanovanja i drugih knjigovodstvenih usluga; HYPO-LEASING KROATIEN, društvo za financiranje, d.o.o.; APLANOS za trgovinu i usluge društvo s ograničenom odgovornošću zastupanog po punomoćniku ŽELJKO LUBINA; SHOPPING CENTER, društvo s ograničenom odgovornošću za graditeljstvo i trgovinu; HRVATSKE ŠUME TOURS društvo s ograničenom odgovornošću - putnička agencija - u likvidaciji zastupanog po punomoćniku Odvjetničko društvo TOMIĆ &amp; ŠUŠNJAR j.t.d. u likvidaciji; VARTEKS varaždinska tekstilna industrija  d. d.; MARANA d.o.o. proizvodnja, trgovina, usluge, export-import zastupanog po punomoćniku Odvjetničko društvo MATULIĆ, BILIĆ I PARTNERI, j.t.d.; MICRONIC, d.o.o. za proizvodnju, trgovinu i usluge; KONTINENTAL PAKIRANJE d.o.o. za graditeljstvo i usluge; KABRIO društvo s ograničenom odgovornošću za trgovinu i usluge zastupanog po punomoćniku GOLUBIĆ I PARTNERI odvjetničko društvo; Financijska agencija; HRVATSKE ŠUME društvo s ograničenom odgovornošću; GRAĐA dioničko društvo za trgovinu na veliko i malo; TOWER CENTER RIJEKA društvo s ograničenom odgovornošću za usluge; HEP-Operator distribucijskog sustava d.o.o. za distribuciju i opskrbu električne energije; GRAD RIJEKA zastupanog po punomoćniku Vinko Samardžić; Zajednički odvjetnički ured Veljko Knežević, Edi Bradamante, Mira Hinić, Ivana Radić, Bojana Pavković, Senka Perhat i Neven Knežević</izvorni_sadrzaj>
    <derivirana_varijabla naziv="DomainObject.Predmet.StrankaFormated_1">  MERCATOR - H  društvo s ograničenom odgovornošću za trgovinu i proizvodnju zastupanog po punomoćniku Tomislav Kos; GRAĐA - PRODAJNI CENTRI d.o.o. za trgovinu zastupanog po punomoćniku Ivan Vidović; FLIO d.o.o. za trgovinu, ugostiteljstvo i poslovanje nekretninama zastupanog po punomoćniku Mijo Jeličić; KERUM društvo s ograničenom odgovornošću, za unutarnju i vanjsku trgovinu, promet i usluge; BR-EMA društvo s ograničenom odgovornošću za ugostiteljstvo, trgovinu i usluge; Hrvatski Telekom d.d.; Hrvatske vode, pravna osoba za upravljanje vodama; TRGOVAČKI CENTAR ZAGREB d.o.o. za trgovinu nekretninama; MAKARSKI KOMUNALAC društvo s ograničenom odgovornošću za obavljanje komunalnih poslova; GENERALI OSIGURANJE dioničko društvo; ČISTOĆA društvo s ograničenom odgovornošću za obavljanje komunalnih djelatnosti održavanja čistoće i odlaganja komunaln; Raiffeisenbank Austria d.d.; VENETO BANKA dioničko društvo; VODOVOD I KANALIZACIJA, društvo s ograničenom odgovornošću za vodoopskrbu, odvodnju i pročišćavanje otpadnih voda; SOCIETE GENERALE-SPLITSKA BANKA dioničko društvo; HARO društvo s ograničenom odgovornošću za trgovinu i usluge zastupanog po punomoćniku ANTOLIĆ I SURADNICI odvjetničko društvo, javno trgovačko društvo; Nebojša Antolić; GLOBALNI SERVIS d.o.o. za upravljanje i održavanje objekata zastupanog po punomoćniku Mr. sc. Tin Matić; BONAČIĆ SECURITY za zaštitu osoba i imovine, društvo s ograničenom odgovornošću; CARGO-PARTNER d.o.o. za otpremništvo, zastupanje u prometu roba i usluge skladištenja; FLIO d.o.o. za trgovinu, ugostiteljstvo i poslovanje nekretninama; DHL International d.o.o, hitna dostava širom svijeta zastupanog po punomoćniku Krešimir Lisak; KERUM društvo s ograničenom odgovornošću, za unutarnju i vanjsku trgovinu, promet i usluge; VODOVOD-OSIJEK d.o.o. za vodoopskrbu i odvodnju; MARKO MIHOVILOVIĆ; HRVATSKA POŠTANSKA BANKA, dioničko društvo; Hrvatske vode, pravna osoba za upravljanje vodama; FLIBA, društvo s ograničenom odgovornošću za trgovinu zastupanog po punomoćniku Edi Biočić; ZAGREBAČKI HOLDING, društvo s ograničenom odgovornošću za javni prijevoz, opskrbu vodom, održavanje čistoće, putnička a; SIMILIS društvo s ograničenom odgovornošću za trgovinu i usluge; IMEX BANKA dioničko društvo; GRIP GRADNJA d.o.o. za gradnju, trgovinu, turizam, ugostiteljstvo i usluge zastupanog po punomoćniku Dora Živković; OT-OPTIMA TELEKOM d.d. za telekomunikacije; Hrvatska radiotelevizija; AFIRMACIJA MARSONIA društvo s ograničenom odgovornošću za poslovanje nekretninama; VIPnet usluge d.o.o. za telekomunikacijske usluge; Raiffeisenbank Austria d.d.; GENERALI OSIGURANJE dioničko društvo; HYPO ALPE-ADRIA-BANK dioničko društvo; TRGOVAČKI CENTAR ZAGREB d.o.o. za trgovinu nekretninama zastupanog po punomoćniku PEĆAREVIĆ &amp; RELIĆ odvjetničko društvo; Hrvatski Telekom d.d.; VODOVOD-OSIJEK d.o.o. za vodoopskrbu i odvodnju; HEP - Opskrba d.o.o. za opskrbu potrošača električnom, toplinskom energijom i plinom; AFIRMACIJA MARSONIA društvo s ograničenom odgovornošću za poslovanje nekretninama zastupanog po punomoćniku JAGAR &amp; GREBENAR, ODVJETNIČKO DRUŠTVO; OPTIMA LEASING d.o.o. za usluge zastupanog po punomoćniku Goran Božić; INKASATOR d.o.o. za obavljanje poslova naplate troškova stanovanja i drugih knjigovodstvenih usluga; HYPO-LEASING KROATIEN, društvo za financiranje, d.o.o.; APLANOS za trgovinu i usluge društvo s ograničenom odgovornošću zastupanog po punomoćniku ŽELJKO LUBINA; SHOPPING CENTER, društvo s ograničenom odgovornošću za graditeljstvo i trgovinu; HRVATSKE ŠUME TOURS društvo s ograničenom odgovornošću - putnička agencija - u likvidaciji zastupanog po punomoćniku Odvjetničko društvo TOMIĆ &amp; ŠUŠNJAR j.t.d. u likvidaciji; VARTEKS varaždinska tekstilna industrija  d. d.; MARANA d.o.o. proizvodnja, trgovina, usluge, export-import zastupanog po punomoćniku Odvjetničko društvo MATULIĆ, BILIĆ I PARTNERI, j.t.d.; MICRONIC, d.o.o. za proizvodnju, trgovinu i usluge; KONTINENTAL PAKIRANJE d.o.o. za graditeljstvo i usluge; KABRIO društvo s ograničenom odgovornošću za trgovinu i usluge zastupanog po punomoćniku GOLUBIĆ I PARTNERI odvjetničko društvo; Financijska agencija; HRVATSKE ŠUME društvo s ograničenom odgovornošću; GRAĐA dioničko društvo za trgovinu na veliko i malo; TOWER CENTER RIJEKA društvo s ograničenom odgovornošću za usluge; HEP-Operator distribucijskog sustava d.o.o. za distribuciju i opskrbu električne energije; GRAD RIJEKA zastupanog po punomoćniku Vinko Samardžić; Zajednički odvjetnički ured Veljko Knežević, Edi Bradamante, Mira Hinić, Ivana Radić, Bojana Pavković, Senka Perhat i Neven Knežević</derivirana_varijabla>
  </DomainObject.Predmet.StrankaFormated>
  <DomainObject.Predmet.StrankaFormatedOIB>
    <izvorni_sadrzaj>  MERCATOR - H  društvo s ograničenom odgovornošću za trgovinu i proizvodnju, OIB 10045107278 zastupanog po punomoćniku Tomislav Kos; GRAĐA - PRODAJNI CENTRI d.o.o. za trgovinu, OIB 70571833346 zastupanog po punomoćniku Ivan Vidović; FLIO d.o.o. za trgovinu, ugostiteljstvo i poslovanje nekretninama, OIB 39808838633 zastupanog po punomoćniku Mijo Jeličić; KERUM društvo s ograničenom odgovornošću, za unutarnju i vanjsku trgovinu, promet i usluge, OIB 66124057408; BR-EMA društvo s ograničenom odgovornošću za ugostiteljstvo, trgovinu i usluge, OIB 55690591528; Hrvatski Telekom d.d., OIB 81793146560; Hrvatske vode, pravna osoba za upravljanje vodama, OIB 28921383001; TRGOVAČKI CENTAR ZAGREB d.o.o. za trgovinu nekretninama, OIB 57136792631; MAKARSKI KOMUNALAC društvo s ograničenom odgovornošću za obavljanje komunalnih poslova, OIB 12733878804; GENERALI OSIGURANJE dioničko društvo, OIB 10840749604; ČISTOĆA društvo s ograničenom odgovornošću za obavljanje komunalnih djelatnosti održavanja čistoće i odlaganja komunaln, OIB 38812451417; Raiffeisenbank Austria d.d., OIB 53056966535; VENETO BANKA dioničko društvo, OIB 81712716992; VODOVOD I KANALIZACIJA, društvo s ograničenom odgovornošću za vodoopskrbu, odvodnju i pročišćavanje otpadnih voda, OIB 56826138353; SOCIETE GENERALE-SPLITSKA BANKA dioničko društvo, OIB 69326397242; HARO društvo s ograničenom odgovornošću za trgovinu i usluge, OIB 21478700168 zastupanog po punomoćniku ANTOLIĆ I SURADNICI odvjetničko društvo, javno trgovačko društvo; Nebojša Antolić; GLOBALNI SERVIS d.o.o. za upravljanje i održavanje objekata, OIB 16428352077 zastupanog po punomoćniku Mr. sc. Tin Matić; BONAČIĆ SECURITY za zaštitu osoba i imovine, društvo s ograničenom odgovornošću, OIB 63135369237; CARGO-PARTNER d.o.o. za otpremništvo, zastupanje u prometu roba i usluge skladištenja, OIB 84596041174; FLIO d.o.o. za trgovinu, ugostiteljstvo i poslovanje nekretninama, OIB 39808838633; DHL International d.o.o, hitna dostava širom svijeta, OIB 79069474349 zastupanog po punomoćniku Krešimir Lisak; KERUM društvo s ograničenom odgovornošću, za unutarnju i vanjsku trgovinu, promet i usluge, OIB 66124057408; VODOVOD-OSIJEK d.o.o. za vodoopskrbu i odvodnju, OIB 43654507669; MARKO MIHOVILOVIĆ, OIB 05481546487; HRVATSKA POŠTANSKA BANKA, dioničko društvo, OIB 87939104217; Hrvatske vode, pravna osoba za upravljanje vodama, OIB 28921383001; FLIBA, društvo s ograničenom odgovornošću za trgovinu, OIB 30777726033 zastupanog po punomoćniku Edi Biočić; ZAGREBAČKI HOLDING, društvo s ograničenom odgovornošću za javni prijevoz, opskrbu vodom, održavanje čistoće, putnička a, OIB 85584865987; SIMILIS društvo s ograničenom odgovornošću za trgovinu i usluge, OIB 35016480287; IMEX BANKA dioničko društvo, OIB 99326633206; GRIP GRADNJA d.o.o. za gradnju, trgovinu, turizam, ugostiteljstvo i usluge, OIB 45163761671 zastupanog po punomoćniku Dora Živković; OT-OPTIMA TELEKOM d.d. za telekomunikacije, OIB 36004425025; Hrvatska radiotelevizija, OIB 68419124305; AFIRMACIJA MARSONIA društvo s ograničenom odgovornošću za poslovanje nekretninama, OIB 67378156267; VIPnet usluge d.o.o. za telekomunikacijske usluge, OIB 00565279090; Raiffeisenbank Austria d.d., OIB 53056966535; GENERALI OSIGURANJE dioničko društvo, OIB 10840749604; HYPO ALPE-ADRIA-BANK dioničko društvo, OIB 14036333877; TRGOVAČKI CENTAR ZAGREB d.o.o. za trgovinu nekretninama, OIB 57136792631 zastupanog po punomoćniku PEĆAREVIĆ &amp; RELIĆ odvjetničko društvo; Hrvatski Telekom d.d., OIB 81793146560; VODOVOD-OSIJEK d.o.o. za vodoopskrbu i odvodnju, OIB 43654507669; HEP - Opskrba d.o.o. za opskrbu potrošača električnom, toplinskom energijom i plinom, OIB 63073332379; AFIRMACIJA MARSONIA društvo s ograničenom odgovornošću za poslovanje nekretninama, OIB 67378156267 zastupanog po punomoćniku JAGAR &amp; GREBENAR, ODVJETNIČKO DRUŠTVO; OPTIMA LEASING d.o.o. za usluge, OIB 71463153978 zastupanog po punomoćniku Goran Božić; INKASATOR d.o.o. za obavljanje poslova naplate troškova stanovanja i drugih knjigovodstvenih usluga, OIB 51671452481; HYPO-LEASING KROATIEN, društvo za financiranje, d.o.o., OIB 87064273078; APLANOS za trgovinu i usluge društvo s ograničenom odgovornošću, OIB 86169679468 zastupanog po punomoćniku ŽELJKO LUBINA; SHOPPING CENTER, društvo s ograničenom odgovornošću za graditeljstvo i trgovinu, OIB 48527883403; HRVATSKE ŠUME TOURS društvo s ograničenom odgovornošću - putnička agencija - u likvidaciji, OIB 39596197214 zastupanog po punomoćniku Odvjetničko društvo TOMIĆ &amp; ŠUŠNJAR j.t.d. u likvidaciji; VARTEKS varaždinska tekstilna industrija  d. d., OIB 00872098033; MARANA d.o.o. proizvodnja, trgovina, usluge, export-import, OIB 20038755624 zastupanog po punomoćniku Odvjetničko društvo MATULIĆ, BILIĆ I PARTNERI, j.t.d.; MICRONIC, d.o.o. za proizvodnju, trgovinu i usluge, OIB 89489773101; KONTINENTAL PAKIRANJE d.o.o. za graditeljstvo i usluge, OIB 87358951669; KABRIO društvo s ograničenom odgovornošću za trgovinu i usluge, OIB 02014925756 zastupanog po punomoćniku GOLUBIĆ I PARTNERI odvjetničko društvo; Financijska agencija, OIB 85821130368; HRVATSKE ŠUME društvo s ograničenom odgovornošću, OIB 69693144506; GRAĐA dioničko društvo za trgovinu na veliko i malo, OIB 75628884500; TOWER CENTER RIJEKA društvo s ograničenom odgovornošću za usluge, OIB 84184387126; HEP-Operator distribucijskog sustava d.o.o. za distribuciju i opskrbu električne energije, OIB 46830600751; GRAD RIJEKA, OIB 54382731928 zastupanog po punomoćniku Vinko Samardžić; Zajednički odvjetnički ured Veljko Knežević, Edi Bradamante, Mira Hinić, Ivana Radić, Bojana Pavković, Senka Perhat i Neven Knežević</izvorni_sadrzaj>
    <derivirana_varijabla naziv="DomainObject.Predmet.StrankaFormatedOIB_1">  MERCATOR - H  društvo s ograničenom odgovornošću za trgovinu i proizvodnju, OIB 10045107278 zastupanog po punomoćniku Tomislav Kos; GRAĐA - PRODAJNI CENTRI d.o.o. za trgovinu, OIB 70571833346 zastupanog po punomoćniku Ivan Vidović; FLIO d.o.o. za trgovinu, ugostiteljstvo i poslovanje nekretninama, OIB 39808838633 zastupanog po punomoćniku Mijo Jeličić; KERUM društvo s ograničenom odgovornošću, za unutarnju i vanjsku trgovinu, promet i usluge, OIB 66124057408; BR-EMA društvo s ograničenom odgovornošću za ugostiteljstvo, trgovinu i usluge, OIB 55690591528; Hrvatski Telekom d.d., OIB 81793146560; Hrvatske vode, pravna osoba za upravljanje vodama, OIB 28921383001; TRGOVAČKI CENTAR ZAGREB d.o.o. za trgovinu nekretninama, OIB 57136792631; MAKARSKI KOMUNALAC društvo s ograničenom odgovornošću za obavljanje komunalnih poslova, OIB 12733878804; GENERALI OSIGURANJE dioničko društvo, OIB 10840749604; ČISTOĆA društvo s ograničenom odgovornošću za obavljanje komunalnih djelatnosti održavanja čistoće i odlaganja komunaln, OIB 38812451417; Raiffeisenbank Austria d.d., OIB 53056966535; VENETO BANKA dioničko društvo, OIB 81712716992; VODOVOD I KANALIZACIJA, društvo s ograničenom odgovornošću za vodoopskrbu, odvodnju i pročišćavanje otpadnih voda, OIB 56826138353; SOCIETE GENERALE-SPLITSKA BANKA dioničko društvo, OIB 69326397242; HARO društvo s ograničenom odgovornošću za trgovinu i usluge, OIB 21478700168 zastupanog po punomoćniku ANTOLIĆ I SURADNICI odvjetničko društvo, javno trgovačko društvo; Nebojša Antolić; GLOBALNI SERVIS d.o.o. za upravljanje i održavanje objekata, OIB 16428352077 zastupanog po punomoćniku Mr. sc. Tin Matić; BONAČIĆ SECURITY za zaštitu osoba i imovine, društvo s ograničenom odgovornošću, OIB 63135369237; CARGO-PARTNER d.o.o. za otpremništvo, zastupanje u prometu roba i usluge skladištenja, OIB 84596041174; FLIO d.o.o. za trgovinu, ugostiteljstvo i poslovanje nekretninama, OIB 39808838633; DHL International d.o.o, hitna dostava širom svijeta, OIB 79069474349 zastupanog po punomoćniku Krešimir Lisak; KERUM društvo s ograničenom odgovornošću, za unutarnju i vanjsku trgovinu, promet i usluge, OIB 66124057408; VODOVOD-OSIJEK d.o.o. za vodoopskrbu i odvodnju, OIB 43654507669; MARKO MIHOVILOVIĆ, OIB 05481546487; HRVATSKA POŠTANSKA BANKA, dioničko društvo, OIB 87939104217; Hrvatske vode, pravna osoba za upravljanje vodama, OIB 28921383001; FLIBA, društvo s ograničenom odgovornošću za trgovinu, OIB 30777726033 zastupanog po punomoćniku Edi Biočić; ZAGREBAČKI HOLDING, društvo s ograničenom odgovornošću za javni prijevoz, opskrbu vodom, održavanje čistoće, putnička a, OIB 85584865987; SIMILIS društvo s ograničenom odgovornošću za trgovinu i usluge, OIB 35016480287; IMEX BANKA dioničko društvo, OIB 99326633206; GRIP GRADNJA d.o.o. za gradnju, trgovinu, turizam, ugostiteljstvo i usluge, OIB 45163761671 zastupanog po punomoćniku Dora Živković; OT-OPTIMA TELEKOM d.d. za telekomunikacije, OIB 36004425025; Hrvatska radiotelevizija, OIB 68419124305; AFIRMACIJA MARSONIA društvo s ograničenom odgovornošću za poslovanje nekretninama, OIB 67378156267; VIPnet usluge d.o.o. za telekomunikacijske usluge, OIB 00565279090; Raiffeisenbank Austria d.d., OIB 53056966535; GENERALI OSIGURANJE dioničko društvo, OIB 10840749604; HYPO ALPE-ADRIA-BANK dioničko društvo, OIB 14036333877; TRGOVAČKI CENTAR ZAGREB d.o.o. za trgovinu nekretninama, OIB 57136792631 zastupanog po punomoćniku PEĆAREVIĆ &amp; RELIĆ odvjetničko društvo; Hrvatski Telekom d.d., OIB 81793146560; VODOVOD-OSIJEK d.o.o. za vodoopskrbu i odvodnju, OIB 43654507669; HEP - Opskrba d.o.o. za opskrbu potrošača električnom, toplinskom energijom i plinom, OIB 63073332379; AFIRMACIJA MARSONIA društvo s ograničenom odgovornošću za poslovanje nekretninama, OIB 67378156267 zastupanog po punomoćniku JAGAR &amp; GREBENAR, ODVJETNIČKO DRUŠTVO; OPTIMA LEASING d.o.o. za usluge, OIB 71463153978 zastupanog po punomoćniku Goran Božić; INKASATOR d.o.o. za obavljanje poslova naplate troškova stanovanja i drugih knjigovodstvenih usluga, OIB 51671452481; HYPO-LEASING KROATIEN, društvo za financiranje, d.o.o., OIB 87064273078; APLANOS za trgovinu i usluge društvo s ograničenom odgovornošću, OIB 86169679468 zastupanog po punomoćniku ŽELJKO LUBINA; SHOPPING CENTER, društvo s ograničenom odgovornošću za graditeljstvo i trgovinu, OIB 48527883403; HRVATSKE ŠUME TOURS društvo s ograničenom odgovornošću - putnička agencija - u likvidaciji, OIB 39596197214 zastupanog po punomoćniku Odvjetničko društvo TOMIĆ &amp; ŠUŠNJAR j.t.d. u likvidaciji; VARTEKS varaždinska tekstilna industrija  d. d., OIB 00872098033; MARANA d.o.o. proizvodnja, trgovina, usluge, export-import, OIB 20038755624 zastupanog po punomoćniku Odvjetničko društvo MATULIĆ, BILIĆ I PARTNERI, j.t.d.; MICRONIC, d.o.o. za proizvodnju, trgovinu i usluge, OIB 89489773101; KONTINENTAL PAKIRANJE d.o.o. za graditeljstvo i usluge, OIB 87358951669; KABRIO društvo s ograničenom odgovornošću za trgovinu i usluge, OIB 02014925756 zastupanog po punomoćniku GOLUBIĆ I PARTNERI odvjetničko društvo; Financijska agencija, OIB 85821130368; HRVATSKE ŠUME društvo s ograničenom odgovornošću, OIB 69693144506; GRAĐA dioničko društvo za trgovinu na veliko i malo, OIB 75628884500; TOWER CENTER RIJEKA društvo s ograničenom odgovornošću za usluge, OIB 84184387126; HEP-Operator distribucijskog sustava d.o.o. za distribuciju i opskrbu električne energije, OIB 46830600751; GRAD RIJEKA, OIB 54382731928 zastupanog po punomoćniku Vinko Samardžić; Zajednički odvjetnički ured Veljko Knežević, Edi Bradamante, Mira Hinić, Ivana Radić, Bojana Pavković, Senka Perhat i Neven Knežević</derivirana_varijabla>
  </DomainObject.Predmet.StrankaFormatedOIB>
  <DomainObject.Predmet.StrankaFormatedWithAdress>
    <izvorni_sadrzaj> MERCATOR - H  društvo s ograničenom odgovornošću za trgovinu i proizvodnju, Ljudevita Posavskog 5, Sesvete zastupanog po punomoćniku Tomislav Kos; GRAĐA - PRODAJNI CENTRI d.o.o. za trgovinu, Vranjički put 2, Solin zastupanog po punomoćniku Ivan Vidović; FLIO d.o.o. za trgovinu, ugostiteljstvo i poslovanje nekretninama, Slavonska avenija 56, 10000 Zagreb zastupanog po punomoćniku Mijo Jeličić; KERUM društvo s ograničenom odgovornošću, za unutarnju i vanjsku trgovinu, promet i usluge, Zrinjsko Frankopanska 68, Split; BR-EMA društvo s ograničenom odgovornošću za ugostiteljstvo, trgovinu i usluge, Vinogradska 8, 41319 Repušnica; Hrvatski Telekom d.d., Savska cesta 32, 10000 Zagreb; Hrvatske vode, pravna osoba za upravljanje vodama, Grada Vukovara 220, 10000 Zagreb; TRGOVAČKI CENTAR ZAGREB d.o.o. za trgovinu nekretninama, Zaprešićka 2, Jablanovec; MAKARSKI KOMUNALAC društvo s ograničenom odgovornošću za obavljanje komunalnih poslova, Trg Tina Ujevića 1, Makarska; GENERALI OSIGURANJE dioničko društvo, Bani 110, 10000 Zagreb; ČISTOĆA društvo s ograničenom odgovornošću za obavljanje komunalnih djelatnosti održavanja čistoće i odlaganja komunaln, Put Plokita 81, Split; Raiffeisenbank Austria d.d., Petrinjska 59, 10000 Zagreb; VENETO BANKA dioničko društvo, Draškovićeva 58, 10000 Zagreb; VODOVOD I KANALIZACIJA, društvo s ograničenom odgovornošću za vodoopskrbu, odvodnju i pročišćavanje otpadnih voda, Biokovska 3, Split; SOCIETE GENERALE-SPLITSKA BANKA dioničko društvo, Ruđera Boškovića 16, Split; HARO društvo s ograničenom odgovornošću za trgovinu i usluge, Virovska 29, 10000 Zagreb zastupanog po punomoćniku ANTOLIĆ I SURADNICI odvjetničko društvo, javno trgovačko društvo; Nebojša Antolić; GLOBALNI SERVIS d.o.o. za upravljanje i održavanje objekata, Jaruščica 9d, 10000 Zagreb zastupanog po punomoćniku Mr. sc. Tin Matić; BONAČIĆ SECURITY za zaštitu osoba i imovine, društvo s ograničenom odgovornošću, Dinka Šimunovića 2 A, 21000 Split; CARGO-PARTNER d.o.o. za otpremništvo, zastupanje u prometu roba i usluge skladištenja, Jankomir 25 J, 10000 Zagreb; FLIO d.o.o. za trgovinu, ugostiteljstvo i poslovanje nekretninama, Slavonska avenija 56, 10000 Zagreb; DHL International d.o.o, hitna dostava širom svijeta, Utinjska 40, 10000 Zagreb zastupanog po punomoćniku Krešimir Lisak; KERUM društvo s ograničenom odgovornošću, za unutarnju i vanjsku trgovinu, promet i usluge, Zrinjsko Frankopanska 68, Split; VODOVOD-OSIJEK d.o.o. za vodoopskrbu i odvodnju, Poljski Put 1, Osijek; MARKO MIHOVILOVIĆ, Augusta Cesarca 4, Split; HRVATSKA POŠTANSKA BANKA, dioničko društvo, Jurišićeva 4, 10000 Zagreb; Hrvatske vode, pravna osoba za upravljanje vodama, Ulica grada Vukovara 220, 10000 Zagreb; FLIBA, društvo s ograničenom odgovornošću za trgovinu, Gospodarska ulica 5, Donji Stupnik zastupanog po punomoćniku Edi Biočić; ZAGREBAČKI HOLDING, društvo s ograničenom odgovornošću za javni prijevoz, opskrbu vodom, održavanje čistoće, putnička a, Ulica grada Vukovara 41, 10000 Zagreb; SIMILIS društvo s ograničenom odgovornošću za trgovinu i usluge, Duga 17, Vinkovci; IMEX BANKA dioničko društvo, Tolstojeva 6, Split; GRIP GRADNJA d.o.o. za gradnju, trgovinu, turizam, ugostiteljstvo i usluge, Oko Sv.Kaje 30, Solin zastupanog po punomoćniku Dora Živković; OT-OPTIMA TELEKOM d.d. za telekomunikacije, Bani 75/a, 10000 Zagreb; Hrvatska radiotelevizija, Prisavlje 3, 10000 Zagreb; AFIRMACIJA MARSONIA društvo s ograničenom odgovornošću za poslovanje nekretninama, Škorpikova 24/4, 10000 Zagreb; VIPnet usluge d.o.o. za telekomunikacijske usluge, Vrtni put 1, 10000 Zagreb; Raiffeisenbank Austria d.d., Petrinjska 59, 10000 Zagreb; GENERALI OSIGURANJE dioničko društvo, Bani 110, 10000 Zagreb; HYPO ALPE-ADRIA-BANK dioničko društvo, Slavonska avenija 6, 10000 Zagreb; TRGOVAČKI CENTAR ZAGREB d.o.o. za trgovinu nekretninama, Zaprešićka 2, Jablanovec zastupanog po punomoćniku PEĆAREVIĆ &amp; RELIĆ odvjetničko društvo; Hrvatski Telekom d.d., Savska cesta 32, 10000 Zagreb; VODOVOD-OSIJEK d.o.o. za vodoopskrbu i odvodnju, Poljski put 1, 31000 Osijek; HEP - Opskrba d.o.o. za opskrbu potrošača električnom, toplinskom energijom i plinom, Ulica Grada Vukovara 37, 10000 Zagreb; AFIRMACIJA MARSONIA društvo s ograničenom odgovornošću za poslovanje nekretninama, Škorpikova 24/4, 10000 Zagreb zastupanog po punomoćniku JAGAR &amp; GREBENAR, ODVJETNIČKO DRUŠTVO; OPTIMA LEASING d.o.o. za usluge, Ivana Lučića 2 A, 10000 Zagreb zastupanog po punomoćniku Goran Božić; INKASATOR d.o.o. za obavljanje poslova naplate troškova stanovanja i drugih knjigovodstvenih usluga, Trg Josipa Broza 4, Karlovac; HYPO-LEASING KROATIEN, društvo za financiranje, d.o.o., Koranska 16, 10000 Zagreb; APLANOS za trgovinu i usluge društvo s ograničenom odgovornošću, Ulica Bruna Bušića 8, Kaštel Gomilica zastupanog po punomoćniku ŽELJKO LUBINA; SHOPPING CENTER, društvo s ograničenom odgovornošću za graditeljstvo i trgovinu, Branimirova 29, 10000 Zagreb; HRVATSKE ŠUME TOURS društvo s ograničenom odgovornošću - putnička agencija - u likvidaciji, Ljudevita Farkaša Vukotinovića 2, 10000 Zagreb zastupanog po punomoćniku Odvjetničko društvo TOMIĆ &amp; ŠUŠNJAR j.t.d. u likvidaciji; VARTEKS varaždinska tekstilna industrija  d. d., Zagrebačka 94, 42000 Varaždin; MARANA d.o.o. proizvodnja, trgovina, usluge, export-import, Put plokita 14, 21000 Split zastupanog po punomoćniku Odvjetničko društvo MATULIĆ, BILIĆ I PARTNERI, j.t.d.; MICRONIC, d.o.o. za proizvodnju, trgovinu i usluge, Gotovčeva 8, 21000 Split; KONTINENTAL PAKIRANJE d.o.o. za graditeljstvo i usluge, Pod Kosom 40, Split; KABRIO društvo s ograničenom odgovornošću za trgovinu i usluge, Zagrebačka avenija 100 a, 10000 Zagreb zastupanog po punomoćniku GOLUBIĆ I PARTNERI odvjetničko društvo; Financijska agencija, Vrtni put 3, 10000 Zagreb; HRVATSKE ŠUME društvo s ograničenom odgovornošću, Ul.Ljudevita Farkaša Vukotinovića 2, 10000 Zagreb; GRAĐA dioničko društvo za trgovinu na veliko i malo, Vranjički put 2, Solin; TOWER CENTER RIJEKA društvo s ograničenom odgovornošću za usluge, Strossmayerova 16, Rijeka; HEP-Operator distribucijskog sustava d.o.o. za distribuciju i opskrbu električne energije, Vergerijeva 6, 52100 Pula; GRAD RIJEKA, Korzo 16, 51000 Rijeka zastupanog po punomoćniku Vinko Samardžić; Zajednički odvjetnički ured Veljko Knežević, Edi Bradamante, Mira Hinić, Ivana Radić, Bojana Pavković, Senka Perhat i Neven Knežević</izvorni_sadrzaj>
    <derivirana_varijabla naziv="DomainObject.Predmet.StrankaFormatedWithAdress_1"> MERCATOR - H  društvo s ograničenom odgovornošću za trgovinu i proizvodnju, Ljudevita Posavskog 5, Sesvete zastupanog po punomoćniku Tomislav Kos; GRAĐA - PRODAJNI CENTRI d.o.o. za trgovinu, Vranjički put 2, Solin zastupanog po punomoćniku Ivan Vidović; FLIO d.o.o. za trgovinu, ugostiteljstvo i poslovanje nekretninama, Slavonska avenija 56, 10000 Zagreb zastupanog po punomoćniku Mijo Jeličić; KERUM društvo s ograničenom odgovornošću, za unutarnju i vanjsku trgovinu, promet i usluge, Zrinjsko Frankopanska 68, Split; BR-EMA društvo s ograničenom odgovornošću za ugostiteljstvo, trgovinu i usluge, Vinogradska 8, 41319 Repušnica; Hrvatski Telekom d.d., Savska cesta 32, 10000 Zagreb; Hrvatske vode, pravna osoba za upravljanje vodama, Grada Vukovara 220, 10000 Zagreb; TRGOVAČKI CENTAR ZAGREB d.o.o. za trgovinu nekretninama, Zaprešićka 2, Jablanovec; MAKARSKI KOMUNALAC društvo s ograničenom odgovornošću za obavljanje komunalnih poslova, Trg Tina Ujevića 1, Makarska; GENERALI OSIGURANJE dioničko društvo, Bani 110, 10000 Zagreb; ČISTOĆA društvo s ograničenom odgovornošću za obavljanje komunalnih djelatnosti održavanja čistoće i odlaganja komunaln, Put Plokita 81, Split; Raiffeisenbank Austria d.d., Petrinjska 59, 10000 Zagreb; VENETO BANKA dioničko društvo, Draškovićeva 58, 10000 Zagreb; VODOVOD I KANALIZACIJA, društvo s ograničenom odgovornošću za vodoopskrbu, odvodnju i pročišćavanje otpadnih voda, Biokovska 3, Split; SOCIETE GENERALE-SPLITSKA BANKA dioničko društvo, Ruđera Boškovića 16, Split; HARO društvo s ograničenom odgovornošću za trgovinu i usluge, Virovska 29, 10000 Zagreb zastupanog po punomoćniku ANTOLIĆ I SURADNICI odvjetničko društvo, javno trgovačko društvo; Nebojša Antolić; GLOBALNI SERVIS d.o.o. za upravljanje i održavanje objekata, Jaruščica 9d, 10000 Zagreb zastupanog po punomoćniku Mr. sc. Tin Matić; BONAČIĆ SECURITY za zaštitu osoba i imovine, društvo s ograničenom odgovornošću, Dinka Šimunovića 2 A, 21000 Split; CARGO-PARTNER d.o.o. za otpremništvo, zastupanje u prometu roba i usluge skladištenja, Jankomir 25 J, 10000 Zagreb; FLIO d.o.o. za trgovinu, ugostiteljstvo i poslovanje nekretninama, Slavonska avenija 56, 10000 Zagreb; DHL International d.o.o, hitna dostava širom svijeta, Utinjska 40, 10000 Zagreb zastupanog po punomoćniku Krešimir Lisak; KERUM društvo s ograničenom odgovornošću, za unutarnju i vanjsku trgovinu, promet i usluge, Zrinjsko Frankopanska 68, Split; VODOVOD-OSIJEK d.o.o. za vodoopskrbu i odvodnju, Poljski Put 1, Osijek; MARKO MIHOVILOVIĆ, Augusta Cesarca 4, Split; HRVATSKA POŠTANSKA BANKA, dioničko društvo, Jurišićeva 4, 10000 Zagreb; Hrvatske vode, pravna osoba za upravljanje vodama, Ulica grada Vukovara 220, 10000 Zagreb; FLIBA, društvo s ograničenom odgovornošću za trgovinu, Gospodarska ulica 5, Donji Stupnik zastupanog po punomoćniku Edi Biočić; ZAGREBAČKI HOLDING, društvo s ograničenom odgovornošću za javni prijevoz, opskrbu vodom, održavanje čistoće, putnička a, Ulica grada Vukovara 41, 10000 Zagreb; SIMILIS društvo s ograničenom odgovornošću za trgovinu i usluge, Duga 17, Vinkovci; IMEX BANKA dioničko društvo, Tolstojeva 6, Split; GRIP GRADNJA d.o.o. za gradnju, trgovinu, turizam, ugostiteljstvo i usluge, Oko Sv.Kaje 30, Solin zastupanog po punomoćniku Dora Živković; OT-OPTIMA TELEKOM d.d. za telekomunikacije, Bani 75/a, 10000 Zagreb; Hrvatska radiotelevizija, Prisavlje 3, 10000 Zagreb; AFIRMACIJA MARSONIA društvo s ograničenom odgovornošću za poslovanje nekretninama, Škorpikova 24/4, 10000 Zagreb; VIPnet usluge d.o.o. za telekomunikacijske usluge, Vrtni put 1, 10000 Zagreb; Raiffeisenbank Austria d.d., Petrinjska 59, 10000 Zagreb; GENERALI OSIGURANJE dioničko društvo, Bani 110, 10000 Zagreb; HYPO ALPE-ADRIA-BANK dioničko društvo, Slavonska avenija 6, 10000 Zagreb; TRGOVAČKI CENTAR ZAGREB d.o.o. za trgovinu nekretninama, Zaprešićka 2, Jablanovec zastupanog po punomoćniku PEĆAREVIĆ &amp; RELIĆ odvjetničko društvo; Hrvatski Telekom d.d., Savska cesta 32, 10000 Zagreb; VODOVOD-OSIJEK d.o.o. za vodoopskrbu i odvodnju, Poljski put 1, 31000 Osijek; HEP - Opskrba d.o.o. za opskrbu potrošača električnom, toplinskom energijom i plinom, Ulica Grada Vukovara 37, 10000 Zagreb; AFIRMACIJA MARSONIA društvo s ograničenom odgovornošću za poslovanje nekretninama, Škorpikova 24/4, 10000 Zagreb zastupanog po punomoćniku JAGAR &amp; GREBENAR, ODVJETNIČKO DRUŠTVO; OPTIMA LEASING d.o.o. za usluge, Ivana Lučića 2 A, 10000 Zagreb zastupanog po punomoćniku Goran Božić; INKASATOR d.o.o. za obavljanje poslova naplate troškova stanovanja i drugih knjigovodstvenih usluga, Trg Josipa Broza 4, Karlovac; HYPO-LEASING KROATIEN, društvo za financiranje, d.o.o., Koranska 16, 10000 Zagreb; APLANOS za trgovinu i usluge društvo s ograničenom odgovornošću, Ulica Bruna Bušića 8, Kaštel Gomilica zastupanog po punomoćniku ŽELJKO LUBINA; SHOPPING CENTER, društvo s ograničenom odgovornošću za graditeljstvo i trgovinu, Branimirova 29, 10000 Zagreb; HRVATSKE ŠUME TOURS društvo s ograničenom odgovornošću - putnička agencija - u likvidaciji, Ljudevita Farkaša Vukotinovića 2, 10000 Zagreb zastupanog po punomoćniku Odvjetničko društvo TOMIĆ &amp; ŠUŠNJAR j.t.d. u likvidaciji; VARTEKS varaždinska tekstilna industrija  d. d., Zagrebačka 94, 42000 Varaždin; MARANA d.o.o. proizvodnja, trgovina, usluge, export-import, Put plokita 14, 21000 Split zastupanog po punomoćniku Odvjetničko društvo MATULIĆ, BILIĆ I PARTNERI, j.t.d.; MICRONIC, d.o.o. za proizvodnju, trgovinu i usluge, Gotovčeva 8, 21000 Split; KONTINENTAL PAKIRANJE d.o.o. za graditeljstvo i usluge, Pod Kosom 40, Split; KABRIO društvo s ograničenom odgovornošću za trgovinu i usluge, Zagrebačka avenija 100 a, 10000 Zagreb zastupanog po punomoćniku GOLUBIĆ I PARTNERI odvjetničko društvo; Financijska agencija, Vrtni put 3, 10000 Zagreb; HRVATSKE ŠUME društvo s ograničenom odgovornošću, Ul.Ljudevita Farkaša Vukotinovića 2, 10000 Zagreb; GRAĐA dioničko društvo za trgovinu na veliko i malo, Vranjički put 2, Solin; TOWER CENTER RIJEKA društvo s ograničenom odgovornošću za usluge, Strossmayerova 16, Rijeka; HEP-Operator distribucijskog sustava d.o.o. za distribuciju i opskrbu električne energije, Vergerijeva 6, 52100 Pula; GRAD RIJEKA, Korzo 16, 51000 Rijeka zastupanog po punomoćniku Vinko Samardžić; Zajednički odvjetnički ured Veljko Knežević, Edi Bradamante, Mira Hinić, Ivana Radić, Bojana Pavković, Senka Perhat i Neven Knežević</derivirana_varijabla>
  </DomainObject.Predmet.StrankaFormatedWithAdress>
  <DomainObject.Predmet.StrankaFormatedWithAdressOIB>
    <izvorni_sadrzaj> MERCATOR - H  društvo s ograničenom odgovornošću za trgovinu i proizvodnju, OIB 10045107278, Ljudevita Posavskog 5, Sesvete zastupanog po punomoćniku Tomislav Kos; GRAĐA - PRODAJNI CENTRI d.o.o. za trgovinu, OIB 70571833346, Vranjički put 2, Solin zastupanog po punomoćniku Ivan Vidović; FLIO d.o.o. za trgovinu, ugostiteljstvo i poslovanje nekretninama, OIB 39808838633, Slavonska avenija 56, 10000 Zagreb zastupanog po punomoćniku Mijo Jeličić; KERUM društvo s ograničenom odgovornošću, za unutarnju i vanjsku trgovinu, promet i usluge, OIB 66124057408, Zrinjsko Frankopanska 68, Split; BR-EMA društvo s ograničenom odgovornošću za ugostiteljstvo, trgovinu i usluge, OIB 55690591528, Vinogradska 8, 41319 Repušnica; Hrvatski Telekom d.d., OIB 81793146560, Savska cesta 32, 10000 Zagreb; Hrvatske vode, pravna osoba za upravljanje vodama, OIB 28921383001, Grada Vukovara 220, 10000 Zagreb; TRGOVAČKI CENTAR ZAGREB d.o.o. za trgovinu nekretninama, OIB 57136792631, Zaprešićka 2, Jablanovec; MAKARSKI KOMUNALAC društvo s ograničenom odgovornošću za obavljanje komunalnih poslova, OIB 12733878804, Trg Tina Ujevića 1, Makarska; GENERALI OSIGURANJE dioničko društvo, OIB 10840749604, Bani 110, 10000 Zagreb; ČISTOĆA društvo s ograničenom odgovornošću za obavljanje komunalnih djelatnosti održavanja čistoće i odlaganja komunaln, OIB 38812451417, Put Plokita 81, Split; Raiffeisenbank Austria d.d., OIB 53056966535, Petrinjska 59, 10000 Zagreb; VENETO BANKA dioničko društvo, OIB 81712716992, Draškovićeva 58, 10000 Zagreb; VODOVOD I KANALIZACIJA, društvo s ograničenom odgovornošću za vodoopskrbu, odvodnju i pročišćavanje otpadnih voda, OIB 56826138353, Biokovska 3, Split; SOCIETE GENERALE-SPLITSKA BANKA dioničko društvo, OIB 69326397242, Ruđera Boškovića 16, Split; HARO društvo s ograničenom odgovornošću za trgovinu i usluge, OIB 21478700168, Virovska 29, 10000 Zagreb zastupanog po punomoćniku ANTOLIĆ I SURADNICI odvjetničko društvo, javno trgovačko društvo; Nebojša Antolić; GLOBALNI SERVIS d.o.o. za upravljanje i održavanje objekata, OIB 16428352077, Jaruščica 9d, 10000 Zagreb zastupanog po punomoćniku Mr. sc. Tin Matić; BONAČIĆ SECURITY za zaštitu osoba i imovine, društvo s ograničenom odgovornošću, OIB 63135369237, Dinka Šimunovića 2 A, 21000 Split; CARGO-PARTNER d.o.o. za otpremništvo, zastupanje u prometu roba i usluge skladištenja, OIB 84596041174, Jankomir 25 J, 10000 Zagreb; FLIO d.o.o. za trgovinu, ugostiteljstvo i poslovanje nekretninama, OIB 39808838633, Slavonska avenija 56, 10000 Zagreb; DHL International d.o.o, hitna dostava širom svijeta, OIB 79069474349, Utinjska 40, 10000 Zagreb zastupanog po punomoćniku Krešimir Lisak; KERUM društvo s ograničenom odgovornošću, za unutarnju i vanjsku trgovinu, promet i usluge, OIB 66124057408, Zrinjsko Frankopanska 68, Split; VODOVOD-OSIJEK d.o.o. za vodoopskrbu i odvodnju, OIB 43654507669, Poljski Put 1, Osijek; MARKO MIHOVILOVIĆ, OIB 05481546487, Augusta Cesarca 4, Split; HRVATSKA POŠTANSKA BANKA, dioničko društvo, OIB 87939104217, Jurišićeva 4, 10000 Zagreb; Hrvatske vode, pravna osoba za upravljanje vodama, OIB 28921383001, Ulica grada Vukovara 220, 10000 Zagreb; FLIBA, društvo s ograničenom odgovornošću za trgovinu, OIB 30777726033, Gospodarska ulica 5, Donji Stupnik zastupanog po punomoćniku Edi Biočić; ZAGREBAČKI HOLDING, društvo s ograničenom odgovornošću za javni prijevoz, opskrbu vodom, održavanje čistoće, putnička a, OIB 85584865987, Ulica grada Vukovara 41, 10000 Zagreb; SIMILIS društvo s ograničenom odgovornošću za trgovinu i usluge, OIB 35016480287, Duga 17, Vinkovci; IMEX BANKA dioničko društvo, OIB 99326633206, Tolstojeva 6, Split; GRIP GRADNJA d.o.o. za gradnju, trgovinu, turizam, ugostiteljstvo i usluge, OIB 45163761671, Oko Sv.Kaje 30, Solin zastupanog po punomoćniku Dora Živković; OT-OPTIMA TELEKOM d.d. za telekomunikacije, OIB 36004425025, Bani 75/a, 10000 Zagreb; Hrvatska radiotelevizija, OIB 68419124305, Prisavlje 3, 10000 Zagreb; AFIRMACIJA MARSONIA društvo s ograničenom odgovornošću za poslovanje nekretninama, OIB 67378156267, Škorpikova 24/4, 10000 Zagreb; VIPnet usluge d.o.o. za telekomunikacijske usluge, OIB 00565279090, Vrtni put 1, 10000 Zagreb; Raiffeisenbank Austria d.d., OIB 53056966535, Petrinjska 59, 10000 Zagreb; GENERALI OSIGURANJE dioničko društvo, OIB 10840749604, Bani 110, 10000 Zagreb; HYPO ALPE-ADRIA-BANK dioničko društvo, OIB 14036333877, Slavonska avenija 6, 10000 Zagreb; TRGOVAČKI CENTAR ZAGREB d.o.o. za trgovinu nekretninama, OIB 57136792631, Zaprešićka 2, Jablanovec zastupanog po punomoćniku PEĆAREVIĆ &amp; RELIĆ odvjetničko društvo; Hrvatski Telekom d.d., OIB 81793146560, Savska cesta 32, 10000 Zagreb; VODOVOD-OSIJEK d.o.o. za vodoopskrbu i odvodnju, OIB 43654507669, Poljski put 1, 31000 Osijek; HEP - Opskrba d.o.o. za opskrbu potrošača električnom, toplinskom energijom i plinom, OIB 63073332379, Ulica Grada Vukovara 37, 10000 Zagreb; AFIRMACIJA MARSONIA društvo s ograničenom odgovornošću za poslovanje nekretninama, OIB 67378156267, Škorpikova 24/4, 10000 Zagreb zastupanog po punomoćniku JAGAR &amp; GREBENAR, ODVJETNIČKO DRUŠTVO; OPTIMA LEASING d.o.o. za usluge, OIB 71463153978, Ivana Lučića 2 A, 10000 Zagreb zastupanog po punomoćniku Goran Božić; INKASATOR d.o.o. za obavljanje poslova naplate troškova stanovanja i drugih knjigovodstvenih usluga, OIB 51671452481, Trg Josipa Broza 4, Karlovac; HYPO-LEASING KROATIEN, društvo za financiranje, d.o.o., OIB 87064273078, Koranska 16, 10000 Zagreb; APLANOS za trgovinu i usluge društvo s ograničenom odgovornošću, OIB 86169679468, Ulica Bruna Bušića 8, Kaštel Gomilica zastupanog po punomoćniku ŽELJKO LUBINA; SHOPPING CENTER, društvo s ograničenom odgovornošću za graditeljstvo i trgovinu, OIB 48527883403, Branimirova 29, 10000 Zagreb; HRVATSKE ŠUME TOURS društvo s ograničenom odgovornošću - putnička agencija - u likvidaciji, OIB 39596197214, Ljudevita Farkaša Vukotinovića 2, 10000 Zagreb zastupanog po punomoćniku Odvjetničko društvo TOMIĆ &amp; ŠUŠNJAR j.t.d. u likvidaciji; VARTEKS varaždinska tekstilna industrija  d. d., OIB 00872098033, Zagrebačka 94, 42000 Varaždin; MARANA d.o.o. proizvodnja, trgovina, usluge, export-import, OIB 20038755624, Put plokita 14, 21000 Split zastupanog po punomoćniku Odvjetničko društvo MATULIĆ, BILIĆ I PARTNERI, j.t.d.; MICRONIC, d.o.o. za proizvodnju, trgovinu i usluge, OIB 89489773101, Gotovčeva 8, 21000 Split; KONTINENTAL PAKIRANJE d.o.o. za graditeljstvo i usluge, OIB 87358951669, Pod Kosom 40, Split; KABRIO društvo s ograničenom odgovornošću za trgovinu i usluge, OIB 02014925756, Zagrebačka avenija 100 a, 10000 Zagreb zastupanog po punomoćniku GOLUBIĆ I PARTNERI odvjetničko društvo; Financijska agencija, OIB 85821130368, Vrtni put 3, 10000 Zagreb; HRVATSKE ŠUME društvo s ograničenom odgovornošću, OIB 69693144506, Ul.Ljudevita Farkaša Vukotinovića 2, 10000 Zagreb; GRAĐA dioničko društvo za trgovinu na veliko i malo, OIB 75628884500, Vranjički put 2, Solin; TOWER CENTER RIJEKA društvo s ograničenom odgovornošću za usluge, OIB 84184387126, Strossmayerova 16, Rijeka; HEP-Operator distribucijskog sustava d.o.o. za distribuciju i opskrbu električne energije, OIB 46830600751, Vergerijeva 6, 52100 Pula; GRAD RIJEKA, OIB 54382731928, Korzo 16, 51000 Rijeka zastupanog po punomoćniku Vinko Samardžić; Zajednički odvjetnički ured Veljko Knežević, Edi Bradamante, Mira Hinić, Ivana Radić, Bojana Pavković, Senka Perhat i Neven Knežević</izvorni_sadrzaj>
    <derivirana_varijabla naziv="DomainObject.Predmet.StrankaFormatedWithAdressOIB_1"> MERCATOR - H  društvo s ograničenom odgovornošću za trgovinu i proizvodnju, OIB 10045107278, Ljudevita Posavskog 5, Sesvete zastupanog po punomoćniku Tomislav Kos; GRAĐA - PRODAJNI CENTRI d.o.o. za trgovinu, OIB 70571833346, Vranjički put 2, Solin zastupanog po punomoćniku Ivan Vidović; FLIO d.o.o. za trgovinu, ugostiteljstvo i poslovanje nekretninama, OIB 39808838633, Slavonska avenija 56, 10000 Zagreb zastupanog po punomoćniku Mijo Jeličić; KERUM društvo s ograničenom odgovornošću, za unutarnju i vanjsku trgovinu, promet i usluge, OIB 66124057408, Zrinjsko Frankopanska 68, Split; BR-EMA društvo s ograničenom odgovornošću za ugostiteljstvo, trgovinu i usluge, OIB 55690591528, Vinogradska 8, 41319 Repušnica; Hrvatski Telekom d.d., OIB 81793146560, Savska cesta 32, 10000 Zagreb; Hrvatske vode, pravna osoba za upravljanje vodama, OIB 28921383001, Grada Vukovara 220, 10000 Zagreb; TRGOVAČKI CENTAR ZAGREB d.o.o. za trgovinu nekretninama, OIB 57136792631, Zaprešićka 2, Jablanovec; MAKARSKI KOMUNALAC društvo s ograničenom odgovornošću za obavljanje komunalnih poslova, OIB 12733878804, Trg Tina Ujevića 1, Makarska; GENERALI OSIGURANJE dioničko društvo, OIB 10840749604, Bani 110, 10000 Zagreb; ČISTOĆA društvo s ograničenom odgovornošću za obavljanje komunalnih djelatnosti održavanja čistoće i odlaganja komunaln, OIB 38812451417, Put Plokita 81, Split; Raiffeisenbank Austria d.d., OIB 53056966535, Petrinjska 59, 10000 Zagreb; VENETO BANKA dioničko društvo, OIB 81712716992, Draškovićeva 58, 10000 Zagreb; VODOVOD I KANALIZACIJA, društvo s ograničenom odgovornošću za vodoopskrbu, odvodnju i pročišćavanje otpadnih voda, OIB 56826138353, Biokovska 3, Split; SOCIETE GENERALE-SPLITSKA BANKA dioničko društvo, OIB 69326397242, Ruđera Boškovića 16, Split; HARO društvo s ograničenom odgovornošću za trgovinu i usluge, OIB 21478700168, Virovska 29, 10000 Zagreb zastupanog po punomoćniku ANTOLIĆ I SURADNICI odvjetničko društvo, javno trgovačko društvo; Nebojša Antolić; GLOBALNI SERVIS d.o.o. za upravljanje i održavanje objekata, OIB 16428352077, Jaruščica 9d, 10000 Zagreb zastupanog po punomoćniku Mr. sc. Tin Matić; BONAČIĆ SECURITY za zaštitu osoba i imovine, društvo s ograničenom odgovornošću, OIB 63135369237, Dinka Šimunovića 2 A, 21000 Split; CARGO-PARTNER d.o.o. za otpremništvo, zastupanje u prometu roba i usluge skladištenja, OIB 84596041174, Jankomir 25 J, 10000 Zagreb; FLIO d.o.o. za trgovinu, ugostiteljstvo i poslovanje nekretninama, OIB 39808838633, Slavonska avenija 56, 10000 Zagreb; DHL International d.o.o, hitna dostava širom svijeta, OIB 79069474349, Utinjska 40, 10000 Zagreb zastupanog po punomoćniku Krešimir Lisak; KERUM društvo s ograničenom odgovornošću, za unutarnju i vanjsku trgovinu, promet i usluge, OIB 66124057408, Zrinjsko Frankopanska 68, Split; VODOVOD-OSIJEK d.o.o. za vodoopskrbu i odvodnju, OIB 43654507669, Poljski Put 1, Osijek; MARKO MIHOVILOVIĆ, OIB 05481546487, Augusta Cesarca 4, Split; HRVATSKA POŠTANSKA BANKA, dioničko društvo, OIB 87939104217, Jurišićeva 4, 10000 Zagreb; Hrvatske vode, pravna osoba za upravljanje vodama, OIB 28921383001, Ulica grada Vukovara 220, 10000 Zagreb; FLIBA, društvo s ograničenom odgovornošću za trgovinu, OIB 30777726033, Gospodarska ulica 5, Donji Stupnik zastupanog po punomoćniku Edi Biočić; ZAGREBAČKI HOLDING, društvo s ograničenom odgovornošću za javni prijevoz, opskrbu vodom, održavanje čistoće, putnička a, OIB 85584865987, Ulica grada Vukovara 41, 10000 Zagreb; SIMILIS društvo s ograničenom odgovornošću za trgovinu i usluge, OIB 35016480287, Duga 17, Vinkovci; IMEX BANKA dioničko društvo, OIB 99326633206, Tolstojeva 6, Split; GRIP GRADNJA d.o.o. za gradnju, trgovinu, turizam, ugostiteljstvo i usluge, OIB 45163761671, Oko Sv.Kaje 30, Solin zastupanog po punomoćniku Dora Živković; OT-OPTIMA TELEKOM d.d. za telekomunikacije, OIB 36004425025, Bani 75/a, 10000 Zagreb; Hrvatska radiotelevizija, OIB 68419124305, Prisavlje 3, 10000 Zagreb; AFIRMACIJA MARSONIA društvo s ograničenom odgovornošću za poslovanje nekretninama, OIB 67378156267, Škorpikova 24/4, 10000 Zagreb; VIPnet usluge d.o.o. za telekomunikacijske usluge, OIB 00565279090, Vrtni put 1, 10000 Zagreb; Raiffeisenbank Austria d.d., OIB 53056966535, Petrinjska 59, 10000 Zagreb; GENERALI OSIGURANJE dioničko društvo, OIB 10840749604, Bani 110, 10000 Zagreb; HYPO ALPE-ADRIA-BANK dioničko društvo, OIB 14036333877, Slavonska avenija 6, 10000 Zagreb; TRGOVAČKI CENTAR ZAGREB d.o.o. za trgovinu nekretninama, OIB 57136792631, Zaprešićka 2, Jablanovec zastupanog po punomoćniku PEĆAREVIĆ &amp; RELIĆ odvjetničko društvo; Hrvatski Telekom d.d., OIB 81793146560, Savska cesta 32, 10000 Zagreb; VODOVOD-OSIJEK d.o.o. za vodoopskrbu i odvodnju, OIB 43654507669, Poljski put 1, 31000 Osijek; HEP - Opskrba d.o.o. za opskrbu potrošača električnom, toplinskom energijom i plinom, OIB 63073332379, Ulica Grada Vukovara 37, 10000 Zagreb; AFIRMACIJA MARSONIA društvo s ograničenom odgovornošću za poslovanje nekretninama, OIB 67378156267, Škorpikova 24/4, 10000 Zagreb zastupanog po punomoćniku JAGAR &amp; GREBENAR, ODVJETNIČKO DRUŠTVO; OPTIMA LEASING d.o.o. za usluge, OIB 71463153978, Ivana Lučića 2 A, 10000 Zagreb zastupanog po punomoćniku Goran Božić; INKASATOR d.o.o. za obavljanje poslova naplate troškova stanovanja i drugih knjigovodstvenih usluga, OIB 51671452481, Trg Josipa Broza 4, Karlovac; HYPO-LEASING KROATIEN, društvo za financiranje, d.o.o., OIB 87064273078, Koranska 16, 10000 Zagreb; APLANOS za trgovinu i usluge društvo s ograničenom odgovornošću, OIB 86169679468, Ulica Bruna Bušića 8, Kaštel Gomilica zastupanog po punomoćniku ŽELJKO LUBINA; SHOPPING CENTER, društvo s ograničenom odgovornošću za graditeljstvo i trgovinu, OIB 48527883403, Branimirova 29, 10000 Zagreb; HRVATSKE ŠUME TOURS društvo s ograničenom odgovornošću - putnička agencija - u likvidaciji, OIB 39596197214, Ljudevita Farkaša Vukotinovića 2, 10000 Zagreb zastupanog po punomoćniku Odvjetničko društvo TOMIĆ &amp; ŠUŠNJAR j.t.d. u likvidaciji; VARTEKS varaždinska tekstilna industrija  d. d., OIB 00872098033, Zagrebačka 94, 42000 Varaždin; MARANA d.o.o. proizvodnja, trgovina, usluge, export-import, OIB 20038755624, Put plokita 14, 21000 Split zastupanog po punomoćniku Odvjetničko društvo MATULIĆ, BILIĆ I PARTNERI, j.t.d.; MICRONIC, d.o.o. za proizvodnju, trgovinu i usluge, OIB 89489773101, Gotovčeva 8, 21000 Split; KONTINENTAL PAKIRANJE d.o.o. za graditeljstvo i usluge, OIB 87358951669, Pod Kosom 40, Split; KABRIO društvo s ograničenom odgovornošću za trgovinu i usluge, OIB 02014925756, Zagrebačka avenija 100 a, 10000 Zagreb zastupanog po punomoćniku GOLUBIĆ I PARTNERI odvjetničko društvo; Financijska agencija, OIB 85821130368, Vrtni put 3, 10000 Zagreb; HRVATSKE ŠUME društvo s ograničenom odgovornošću, OIB 69693144506, Ul.Ljudevita Farkaša Vukotinovića 2, 10000 Zagreb; GRAĐA dioničko društvo za trgovinu na veliko i malo, OIB 75628884500, Vranjički put 2, Solin; TOWER CENTER RIJEKA društvo s ograničenom odgovornošću za usluge, OIB 84184387126, Strossmayerova 16, Rijeka; HEP-Operator distribucijskog sustava d.o.o. za distribuciju i opskrbu električne energije, OIB 46830600751, Vergerijeva 6, 52100 Pula; GRAD RIJEKA, OIB 54382731928, Korzo 16, 51000 Rijeka zastupanog po punomoćniku Vinko Samardžić; Zajednički odvjetnički ured Veljko Knežević, Edi Bradamante, Mira Hinić, Ivana Radić, Bojana Pavković, Senka Perhat i Neven Knežević</derivirana_varijabla>
  </DomainObject.Predmet.StrankaFormatedWithAdressOIB>
  <DomainObject.Predmet.StrankaWithAdress>
    <izvorni_sadrzaj>MERCATOR - H  društvo s ograničenom odgovornošću za trgovinu i proizvodnju Ljudevita Posavskog 5,Sesvete,GRAĐA - PRODAJNI CENTRI d.o.o. za trgovinu Vranjički put 2,Solin,FLIO d.o.o. za trgovinu, ugostiteljstvo i poslovanje nekretninama Slavonska avenija 56,10000 Zagreb,KERUM društvo s ograničenom odgovornošću, za unutarnju i vanjsku trgovinu, promet i usluge Zrinjsko Frankopanska 68,Split,BR-EMA društvo s ograničenom odgovornošću za ugostiteljstvo, trgovinu i usluge Vinogradska 8,41319 Repušnica,Hrvatski Telekom d.d. Savska cesta 32,10000 Zagreb,Hrvatske vode, pravna osoba za upravljanje vodama Grada Vukovara 220,10000 Zagreb,TRGOVAČKI CENTAR ZAGREB d.o.o. za trgovinu nekretninama Zaprešićka 2,Jablanovec,MAKARSKI KOMUNALAC društvo s ograničenom odgovornošću za obavljanje komunalnih poslova Trg Tina Ujevića 1,Makarska,GENERALI OSIGURANJE dioničko društvo Bani 110,10000 Zagreb,ČISTOĆA društvo s ograničenom odgovornošću za obavljanje komunalnih djelatnosti održavanja čistoće i odlaganja komunaln Put Plokita 81,Split,Raiffeisenbank Austria d.d. Petrinjska 59,10000 Zagreb,VENETO BANKA dioničko društvo Draškovićeva 58,10000 Zagreb,VODOVOD I KANALIZACIJA, društvo s ograničenom odgovornošću za vodoopskrbu, odvodnju i pročišćavanje otpadnih voda Biokovska 3,Split,SOCIETE GENERALE-SPLITSKA BANKA dioničko društvo Ruđera Boškovića 16,Split,HARO društvo s ograničenom odgovornošću za trgovinu i usluge Virovska 29,10000 Zagreb,GLOBALNI SERVIS d.o.o. za upravljanje i održavanje objekata Jaruščica 9d,10000 Zagreb,BONAČIĆ SECURITY za zaštitu osoba i imovine, društvo s ograničenom odgovornošću Dinka Šimunovića 2 A,21000 Split,CARGO-PARTNER d.o.o. za otpremništvo, zastupanje u prometu roba i usluge skladištenja Jankomir 25 J,10000 Zagreb,FLIO d.o.o. za trgovinu, ugostiteljstvo i poslovanje nekretninama Slavonska avenija 56,10000 Zagreb,DHL International d.o.o, hitna dostava širom svijeta Utinjska 40,10000 Zagreb,KERUM društvo s ograničenom odgovornošću, za unutarnju i vanjsku trgovinu, promet i usluge Zrinjsko Frankopanska 68,Split,VODOVOD-OSIJEK d.o.o. za vodoopskrbu i odvodnju Poljski Put 1,Osijek,MARKO MIHOVILOVIĆ Augusta Cesarca 4,Split,HRVATSKA POŠTANSKA BANKA, dioničko društvo Jurišićeva 4,10000 Zagreb,Hrvatske vode, pravna osoba za upravljanje vodama Ulica grada Vukovara 220,10000 Zagreb,FLIBA, društvo s ograničenom odgovornošću za trgovinu Gospodarska ulica 5,Donji Stupnik,ZAGREBAČKI HOLDING, društvo s ograničenom odgovornošću za javni prijevoz, opskrbu vodom, održavanje čistoće, putnička a Ulica grada Vukovara 41,10000 Zagreb,SIMILIS društvo s ograničenom odgovornošću za trgovinu i usluge Duga 17,Vinkovci,IMEX BANKA dioničko društvo Tolstojeva 6,Split,GRIP GRADNJA d.o.o. za gradnju, trgovinu, turizam, ugostiteljstvo i usluge Oko Sv.Kaje 30,Solin,OT-OPTIMA TELEKOM d.d. za telekomunikacije Bani 75/a,10000 Zagreb,Hrvatska radiotelevizija Prisavlje 3,10000 Zagreb,AFIRMACIJA MARSONIA društvo s ograničenom odgovornošću za poslovanje nekretninama Škorpikova 24/4,10000 Zagreb,VIPnet usluge d.o.o. za telekomunikacijske usluge Vrtni put 1,10000 Zagreb,Raiffeisenbank Austria d.d. Petrinjska 59,10000 Zagreb,GENERALI OSIGURANJE dioničko društvo Bani 110,10000 Zagreb,HYPO ALPE-ADRIA-BANK dioničko društvo Slavonska avenija 6,10000 Zagreb,TRGOVAČKI CENTAR ZAGREB d.o.o. za trgovinu nekretninama Zaprešićka 2,Jablanovec,Hrvatski Telekom d.d. Savska cesta 32,10000 Zagreb,VODOVOD-OSIJEK d.o.o. za vodoopskrbu i odvodnju Poljski put 1,31000 Osijek,HEP - Opskrba d.o.o. za opskrbu potrošača električnom, toplinskom energijom i plinom Ulica Grada Vukovara 37,10000 Zagreb,AFIRMACIJA MARSONIA društvo s ograničenom odgovornošću za poslovanje nekretninama Škorpikova 24/4,10000 Zagreb,OPTIMA LEASING d.o.o. za usluge Ivana Lučića 2 A,10000 Zagreb,INKASATOR d.o.o. za obavljanje poslova naplate troškova stanovanja i drugih knjigovodstvenih usluga Trg Josipa Broza 4,Karlovac,HYPO-LEASING KROATIEN, društvo za financiranje, d.o.o. Koranska 16,10000 Zagreb,APLANOS za trgovinu i usluge društvo s ograničenom odgovornošću Ulica Bruna Bušića 8,Kaštel Gomilica,SHOPPING CENTER, društvo s ograničenom odgovornošću za graditeljstvo i trgovinu Branimirova 29,10000 Zagreb,HRVATSKE ŠUME TOURS društvo s ograničenom odgovornošću - putnička agencija - u likvidaciji Ljudevita Farkaša Vukotinovića 2,10000 Zagreb,VARTEKS varaždinska tekstilna industrija  d. d. Zagrebačka 94,42000 Varaždin,MARANA d.o.o. proizvodnja, trgovina, usluge, export-import Put plokita 14,21000 Split,MICRONIC, d.o.o. za proizvodnju, trgovinu i usluge Gotovčeva 8,21000 Split,KONTINENTAL PAKIRANJE d.o.o. za graditeljstvo i usluge Pod Kosom 40,Split,KABRIO društvo s ograničenom odgovornošću za trgovinu i usluge Zagrebačka avenija 100 a,10000 Zagreb,Financijska agencija Vrtni put 3,10000 Zagreb,HRVATSKE ŠUME društvo s ograničenom odgovornošću Ul.Ljudevita Farkaša Vukotinovića 2,10000 Zagreb,GRAĐA dioničko društvo za trgovinu na veliko i malo Vranjički put 2,Solin,TOWER CENTER RIJEKA društvo s ograničenom odgovornošću za usluge Strossmayerova 16,Rijeka,HEP-Operator distribucijskog sustava d.o.o. za distribuciju i opskrbu električne energije Vergerijeva 6,52100 Pula,GRAD RIJEKA Korzo 16,51000 Rijeka</izvorni_sadrzaj>
    <derivirana_varijabla naziv="DomainObject.Predmet.StrankaWithAdress_1">MERCATOR - H  društvo s ograničenom odgovornošću za trgovinu i proizvodnju Ljudevita Posavskog 5,Sesvete,GRAĐA - PRODAJNI CENTRI d.o.o. za trgovinu Vranjički put 2,Solin,FLIO d.o.o. za trgovinu, ugostiteljstvo i poslovanje nekretninama Slavonska avenija 56,10000 Zagreb,KERUM društvo s ograničenom odgovornošću, za unutarnju i vanjsku trgovinu, promet i usluge Zrinjsko Frankopanska 68,Split,BR-EMA društvo s ograničenom odgovornošću za ugostiteljstvo, trgovinu i usluge Vinogradska 8,41319 Repušnica,Hrvatski Telekom d.d. Savska cesta 32,10000 Zagreb,Hrvatske vode, pravna osoba za upravljanje vodama Grada Vukovara 220,10000 Zagreb,TRGOVAČKI CENTAR ZAGREB d.o.o. za trgovinu nekretninama Zaprešićka 2,Jablanovec,MAKARSKI KOMUNALAC društvo s ograničenom odgovornošću za obavljanje komunalnih poslova Trg Tina Ujevića 1,Makarska,GENERALI OSIGURANJE dioničko društvo Bani 110,10000 Zagreb,ČISTOĆA društvo s ograničenom odgovornošću za obavljanje komunalnih djelatnosti održavanja čistoće i odlaganja komunaln Put Plokita 81,Split,Raiffeisenbank Austria d.d. Petrinjska 59,10000 Zagreb,VENETO BANKA dioničko društvo Draškovićeva 58,10000 Zagreb,VODOVOD I KANALIZACIJA, društvo s ograničenom odgovornošću za vodoopskrbu, odvodnju i pročišćavanje otpadnih voda Biokovska 3,Split,SOCIETE GENERALE-SPLITSKA BANKA dioničko društvo Ruđera Boškovića 16,Split,HARO društvo s ograničenom odgovornošću za trgovinu i usluge Virovska 29,10000 Zagreb,GLOBALNI SERVIS d.o.o. za upravljanje i održavanje objekata Jaruščica 9d,10000 Zagreb,BONAČIĆ SECURITY za zaštitu osoba i imovine, društvo s ograničenom odgovornošću Dinka Šimunovića 2 A,21000 Split,CARGO-PARTNER d.o.o. za otpremništvo, zastupanje u prometu roba i usluge skladištenja Jankomir 25 J,10000 Zagreb,FLIO d.o.o. za trgovinu, ugostiteljstvo i poslovanje nekretninama Slavonska avenija 56,10000 Zagreb,DHL International d.o.o, hitna dostava širom svijeta Utinjska 40,10000 Zagreb,KERUM društvo s ograničenom odgovornošću, za unutarnju i vanjsku trgovinu, promet i usluge Zrinjsko Frankopanska 68,Split,VODOVOD-OSIJEK d.o.o. za vodoopskrbu i odvodnju Poljski Put 1,Osijek,MARKO MIHOVILOVIĆ Augusta Cesarca 4,Split,HRVATSKA POŠTANSKA BANKA, dioničko društvo Jurišićeva 4,10000 Zagreb,Hrvatske vode, pravna osoba za upravljanje vodama Ulica grada Vukovara 220,10000 Zagreb,FLIBA, društvo s ograničenom odgovornošću za trgovinu Gospodarska ulica 5,Donji Stupnik,ZAGREBAČKI HOLDING, društvo s ograničenom odgovornošću za javni prijevoz, opskrbu vodom, održavanje čistoće, putnička a Ulica grada Vukovara 41,10000 Zagreb,SIMILIS društvo s ograničenom odgovornošću za trgovinu i usluge Duga 17,Vinkovci,IMEX BANKA dioničko društvo Tolstojeva 6,Split,GRIP GRADNJA d.o.o. za gradnju, trgovinu, turizam, ugostiteljstvo i usluge Oko Sv.Kaje 30,Solin,OT-OPTIMA TELEKOM d.d. za telekomunikacije Bani 75/a,10000 Zagreb,Hrvatska radiotelevizija Prisavlje 3,10000 Zagreb,AFIRMACIJA MARSONIA društvo s ograničenom odgovornošću za poslovanje nekretninama Škorpikova 24/4,10000 Zagreb,VIPnet usluge d.o.o. za telekomunikacijske usluge Vrtni put 1,10000 Zagreb,Raiffeisenbank Austria d.d. Petrinjska 59,10000 Zagreb,GENERALI OSIGURANJE dioničko društvo Bani 110,10000 Zagreb,HYPO ALPE-ADRIA-BANK dioničko društvo Slavonska avenija 6,10000 Zagreb,TRGOVAČKI CENTAR ZAGREB d.o.o. za trgovinu nekretninama Zaprešićka 2,Jablanovec,Hrvatski Telekom d.d. Savska cesta 32,10000 Zagreb,VODOVOD-OSIJEK d.o.o. za vodoopskrbu i odvodnju Poljski put 1,31000 Osijek,HEP - Opskrba d.o.o. za opskrbu potrošača električnom, toplinskom energijom i plinom Ulica Grada Vukovara 37,10000 Zagreb,AFIRMACIJA MARSONIA društvo s ograničenom odgovornošću za poslovanje nekretninama Škorpikova 24/4,10000 Zagreb,OPTIMA LEASING d.o.o. za usluge Ivana Lučića 2 A,10000 Zagreb,INKASATOR d.o.o. za obavljanje poslova naplate troškova stanovanja i drugih knjigovodstvenih usluga Trg Josipa Broza 4,Karlovac,HYPO-LEASING KROATIEN, društvo za financiranje, d.o.o. Koranska 16,10000 Zagreb,APLANOS za trgovinu i usluge društvo s ograničenom odgovornošću Ulica Bruna Bušića 8,Kaštel Gomilica,SHOPPING CENTER, društvo s ograničenom odgovornošću za graditeljstvo i trgovinu Branimirova 29,10000 Zagreb,HRVATSKE ŠUME TOURS društvo s ograničenom odgovornošću - putnička agencija - u likvidaciji Ljudevita Farkaša Vukotinovića 2,10000 Zagreb,VARTEKS varaždinska tekstilna industrija  d. d. Zagrebačka 94,42000 Varaždin,MARANA d.o.o. proizvodnja, trgovina, usluge, export-import Put plokita 14,21000 Split,MICRONIC, d.o.o. za proizvodnju, trgovinu i usluge Gotovčeva 8,21000 Split,KONTINENTAL PAKIRANJE d.o.o. za graditeljstvo i usluge Pod Kosom 40,Split,KABRIO društvo s ograničenom odgovornošću za trgovinu i usluge Zagrebačka avenija 100 a,10000 Zagreb,Financijska agencija Vrtni put 3,10000 Zagreb,HRVATSKE ŠUME društvo s ograničenom odgovornošću Ul.Ljudevita Farkaša Vukotinovića 2,10000 Zagreb,GRAĐA dioničko društvo za trgovinu na veliko i malo Vranjički put 2,Solin,TOWER CENTER RIJEKA društvo s ograničenom odgovornošću za usluge Strossmayerova 16,Rijeka,HEP-Operator distribucijskog sustava d.o.o. za distribuciju i opskrbu električne energije Vergerijeva 6,52100 Pula,GRAD RIJEKA Korzo 16,51000 Rijeka</derivirana_varijabla>
  </DomainObject.Predmet.StrankaWithAdress>
  <DomainObject.Predmet.StrankaWithAdressOIB>
    <izvorni_sadrzaj>MERCATOR - H  društvo s ograničenom odgovornošću za trgovinu i proizvodnju, OIB 10045107278, Ljudevita Posavskog 5,Sesvete,GRAĐA - PRODAJNI CENTRI d.o.o. za trgovinu, OIB 70571833346, Vranjički put 2,Solin,FLIO d.o.o. za trgovinu, ugostiteljstvo i poslovanje nekretninama, OIB 39808838633, Slavonska avenija 56,10000 Zagreb,KERUM društvo s ograničenom odgovornošću, za unutarnju i vanjsku trgovinu, promet i usluge, OIB 66124057408, Zrinjsko Frankopanska 68,Split,BR-EMA društvo s ograničenom odgovornošću za ugostiteljstvo, trgovinu i usluge, OIB 55690591528, Vinogradska 8,41319 Repušnica,Hrvatski Telekom d.d., OIB 81793146560, Savska cesta 32,10000 Zagreb,Hrvatske vode, pravna osoba za upravljanje vodama, OIB 28921383001, Grada Vukovara 220,10000 Zagreb,TRGOVAČKI CENTAR ZAGREB d.o.o. za trgovinu nekretninama, OIB 57136792631, Zaprešićka 2,Jablanovec,MAKARSKI KOMUNALAC društvo s ograničenom odgovornošću za obavljanje komunalnih poslova, OIB 12733878804, Trg Tina Ujevića 1,Makarska,GENERALI OSIGURANJE dioničko društvo, OIB 10840749604, Bani 110,10000 Zagreb,ČISTOĆA društvo s ograničenom odgovornošću za obavljanje komunalnih djelatnosti održavanja čistoće i odlaganja komunaln, OIB 38812451417, Put Plokita 81,Split,Raiffeisenbank Austria d.d., OIB 53056966535, Petrinjska 59,10000 Zagreb,VENETO BANKA dioničko društvo, OIB 81712716992, Draškovićeva 58,10000 Zagreb,VODOVOD I KANALIZACIJA, društvo s ograničenom odgovornošću za vodoopskrbu, odvodnju i pročišćavanje otpadnih voda, OIB 56826138353, Biokovska 3,Split,SOCIETE GENERALE-SPLITSKA BANKA dioničko društvo, OIB 69326397242, Ruđera Boškovića 16,Split,HARO društvo s ograničenom odgovornošću za trgovinu i usluge, OIB 21478700168, Virovska 29,10000 Zagreb,GLOBALNI SERVIS d.o.o. za upravljanje i održavanje objekata, OIB 16428352077, Jaruščica 9d,10000 Zagreb,BONAČIĆ SECURITY za zaštitu osoba i imovine, društvo s ograničenom odgovornošću, OIB 63135369237, Dinka Šimunovića 2 A,21000 Split,CARGO-PARTNER d.o.o. za otpremništvo, zastupanje u prometu roba i usluge skladištenja, OIB 84596041174, Jankomir 25 J,10000 Zagreb,FLIO d.o.o. za trgovinu, ugostiteljstvo i poslovanje nekretninama, OIB 39808838633, Slavonska avenija 56,10000 Zagreb,DHL International d.o.o, hitna dostava širom svijeta, OIB 79069474349, Utinjska 40,10000 Zagreb,KERUM društvo s ograničenom odgovornošću, za unutarnju i vanjsku trgovinu, promet i usluge, OIB 66124057408, Zrinjsko Frankopanska 68,Split,VODOVOD-OSIJEK d.o.o. za vodoopskrbu i odvodnju, OIB 43654507669, Poljski Put 1,Osijek,MARKO MIHOVILOVIĆ, OIB 05481546487, Augusta Cesarca 4,Split,HRVATSKA POŠTANSKA BANKA, dioničko društvo, OIB 87939104217, Jurišićeva 4,10000 Zagreb,Hrvatske vode, pravna osoba za upravljanje vodama, OIB 28921383001, Ulica grada Vukovara 220,10000 Zagreb,FLIBA, društvo s ograničenom odgovornošću za trgovinu, OIB 30777726033, Gospodarska ulica 5,Donji Stupnik,ZAGREBAČKI HOLDING, društvo s ograničenom odgovornošću za javni prijevoz, opskrbu vodom, održavanje čistoće, putnička a, OIB 85584865987, Ulica grada Vukovara 41,10000 Zagreb,SIMILIS društvo s ograničenom odgovornošću za trgovinu i usluge, OIB 35016480287, Duga 17,Vinkovci,IMEX BANKA dioničko društvo, OIB 99326633206, Tolstojeva 6,Split,GRIP GRADNJA d.o.o. za gradnju, trgovinu, turizam, ugostiteljstvo i usluge, OIB 45163761671, Oko Sv.Kaje 30,Solin,OT-OPTIMA TELEKOM d.d. za telekomunikacije, OIB 36004425025, Bani 75/a,10000 Zagreb,Hrvatska radiotelevizija, OIB 68419124305, Prisavlje 3,10000 Zagreb,AFIRMACIJA MARSONIA društvo s ograničenom odgovornošću za poslovanje nekretninama, OIB 67378156267, Škorpikova 24/4,10000 Zagreb,VIPnet usluge d.o.o. za telekomunikacijske usluge, OIB 00565279090, Vrtni put 1,10000 Zagreb,Raiffeisenbank Austria d.d., OIB 53056966535, Petrinjska 59,10000 Zagreb,GENERALI OSIGURANJE dioničko društvo, OIB 10840749604, Bani 110,10000 Zagreb,HYPO ALPE-ADRIA-BANK dioničko društvo, OIB 14036333877, Slavonska avenija 6,10000 Zagreb,TRGOVAČKI CENTAR ZAGREB d.o.o. za trgovinu nekretninama, OIB 57136792631, Zaprešićka 2,Jablanovec,Hrvatski Telekom d.d., OIB 81793146560, Savska cesta 32,10000 Zagreb,VODOVOD-OSIJEK d.o.o. za vodoopskrbu i odvodnju, OIB 43654507669, Poljski put 1,31000 Osijek,HEP - Opskrba d.o.o. za opskrbu potrošača električnom, toplinskom energijom i plinom, OIB 63073332379, Ulica Grada Vukovara 37,10000 Zagreb,AFIRMACIJA MARSONIA društvo s ograničenom odgovornošću za poslovanje nekretninama, OIB 67378156267, Škorpikova 24/4,10000 Zagreb,OPTIMA LEASING d.o.o. za usluge, OIB 71463153978, Ivana Lučića 2 A,10000 Zagreb,INKASATOR d.o.o. za obavljanje poslova naplate troškova stanovanja i drugih knjigovodstvenih usluga, OIB 51671452481, Trg Josipa Broza 4,Karlovac,HYPO-LEASING KROATIEN, društvo za financiranje, d.o.o., OIB 87064273078, Koranska 16,10000 Zagreb,APLANOS za trgovinu i usluge društvo s ograničenom odgovornošću, OIB 86169679468, Ulica Bruna Bušića 8,Kaštel Gomilica,SHOPPING CENTER, društvo s ograničenom odgovornošću za graditeljstvo i trgovinu, OIB 48527883403, Branimirova 29,10000 Zagreb,HRVATSKE ŠUME TOURS društvo s ograničenom odgovornošću - putnička agencija - u likvidaciji, OIB 39596197214, Ljudevita Farkaša Vukotinovića 2,10000 Zagreb,VARTEKS varaždinska tekstilna industrija  d. d., OIB 00872098033, Zagrebačka 94,42000 Varaždin,MARANA d.o.o. proizvodnja, trgovina, usluge, export-import, OIB 20038755624, Put plokita 14,21000 Split,MICRONIC, d.o.o. za proizvodnju, trgovinu i usluge, OIB 89489773101, Gotovčeva 8,21000 Split,KONTINENTAL PAKIRANJE d.o.o. za graditeljstvo i usluge, OIB 87358951669, Pod Kosom 40,Split,KABRIO društvo s ograničenom odgovornošću za trgovinu i usluge, OIB 02014925756, Zagrebačka avenija 100 a,10000 Zagreb,Financijska agencija, OIB 85821130368, Vrtni put 3,10000 Zagreb,HRVATSKE ŠUME društvo s ograničenom odgovornošću, OIB 69693144506, Ul.Ljudevita Farkaša Vukotinovića 2,10000 Zagreb,GRAĐA dioničko društvo za trgovinu na veliko i malo, OIB 75628884500, Vranjički put 2,Solin,TOWER CENTER RIJEKA društvo s ograničenom odgovornošću za usluge, OIB 84184387126, Strossmayerova 16,Rijeka,HEP-Operator distribucijskog sustava d.o.o. za distribuciju i opskrbu električne energije, OIB 46830600751, Vergerijeva 6,52100 Pula,GRAD RIJEKA, OIB 54382731928, Korzo 16,51000 Rijeka</izvorni_sadrzaj>
    <derivirana_varijabla naziv="DomainObject.Predmet.StrankaWithAdressOIB_1">MERCATOR - H  društvo s ograničenom odgovornošću za trgovinu i proizvodnju, OIB 10045107278, Ljudevita Posavskog 5,Sesvete,GRAĐA - PRODAJNI CENTRI d.o.o. za trgovinu, OIB 70571833346, Vranjički put 2,Solin,FLIO d.o.o. za trgovinu, ugostiteljstvo i poslovanje nekretninama, OIB 39808838633, Slavonska avenija 56,10000 Zagreb,KERUM društvo s ograničenom odgovornošću, za unutarnju i vanjsku trgovinu, promet i usluge, OIB 66124057408, Zrinjsko Frankopanska 68,Split,BR-EMA društvo s ograničenom odgovornošću za ugostiteljstvo, trgovinu i usluge, OIB 55690591528, Vinogradska 8,41319 Repušnica,Hrvatski Telekom d.d., OIB 81793146560, Savska cesta 32,10000 Zagreb,Hrvatske vode, pravna osoba za upravljanje vodama, OIB 28921383001, Grada Vukovara 220,10000 Zagreb,TRGOVAČKI CENTAR ZAGREB d.o.o. za trgovinu nekretninama, OIB 57136792631, Zaprešićka 2,Jablanovec,MAKARSKI KOMUNALAC društvo s ograničenom odgovornošću za obavljanje komunalnih poslova, OIB 12733878804, Trg Tina Ujevića 1,Makarska,GENERALI OSIGURANJE dioničko društvo, OIB 10840749604, Bani 110,10000 Zagreb,ČISTOĆA društvo s ograničenom odgovornošću za obavljanje komunalnih djelatnosti održavanja čistoće i odlaganja komunaln, OIB 38812451417, Put Plokita 81,Split,Raiffeisenbank Austria d.d., OIB 53056966535, Petrinjska 59,10000 Zagreb,VENETO BANKA dioničko društvo, OIB 81712716992, Draškovićeva 58,10000 Zagreb,VODOVOD I KANALIZACIJA, društvo s ograničenom odgovornošću za vodoopskrbu, odvodnju i pročišćavanje otpadnih voda, OIB 56826138353, Biokovska 3,Split,SOCIETE GENERALE-SPLITSKA BANKA dioničko društvo, OIB 69326397242, Ruđera Boškovića 16,Split,HARO društvo s ograničenom odgovornošću za trgovinu i usluge, OIB 21478700168, Virovska 29,10000 Zagreb,GLOBALNI SERVIS d.o.o. za upravljanje i održavanje objekata, OIB 16428352077, Jaruščica 9d,10000 Zagreb,BONAČIĆ SECURITY za zaštitu osoba i imovine, društvo s ograničenom odgovornošću, OIB 63135369237, Dinka Šimunovića 2 A,21000 Split,CARGO-PARTNER d.o.o. za otpremništvo, zastupanje u prometu roba i usluge skladištenja, OIB 84596041174, Jankomir 25 J,10000 Zagreb,FLIO d.o.o. za trgovinu, ugostiteljstvo i poslovanje nekretninama, OIB 39808838633, Slavonska avenija 56,10000 Zagreb,DHL International d.o.o, hitna dostava širom svijeta, OIB 79069474349, Utinjska 40,10000 Zagreb,KERUM društvo s ograničenom odgovornošću, za unutarnju i vanjsku trgovinu, promet i usluge, OIB 66124057408, Zrinjsko Frankopanska 68,Split,VODOVOD-OSIJEK d.o.o. za vodoopskrbu i odvodnju, OIB 43654507669, Poljski Put 1,Osijek,MARKO MIHOVILOVIĆ, OIB 05481546487, Augusta Cesarca 4,Split,HRVATSKA POŠTANSKA BANKA, dioničko društvo, OIB 87939104217, Jurišićeva 4,10000 Zagreb,Hrvatske vode, pravna osoba za upravljanje vodama, OIB 28921383001, Ulica grada Vukovara 220,10000 Zagreb,FLIBA, društvo s ograničenom odgovornošću za trgovinu, OIB 30777726033, Gospodarska ulica 5,Donji Stupnik,ZAGREBAČKI HOLDING, društvo s ograničenom odgovornošću za javni prijevoz, opskrbu vodom, održavanje čistoće, putnička a, OIB 85584865987, Ulica grada Vukovara 41,10000 Zagreb,SIMILIS društvo s ograničenom odgovornošću za trgovinu i usluge, OIB 35016480287, Duga 17,Vinkovci,IMEX BANKA dioničko društvo, OIB 99326633206, Tolstojeva 6,Split,GRIP GRADNJA d.o.o. za gradnju, trgovinu, turizam, ugostiteljstvo i usluge, OIB 45163761671, Oko Sv.Kaje 30,Solin,OT-OPTIMA TELEKOM d.d. za telekomunikacije, OIB 36004425025, Bani 75/a,10000 Zagreb,Hrvatska radiotelevizija, OIB 68419124305, Prisavlje 3,10000 Zagreb,AFIRMACIJA MARSONIA društvo s ograničenom odgovornošću za poslovanje nekretninama, OIB 67378156267, Škorpikova 24/4,10000 Zagreb,VIPnet usluge d.o.o. za telekomunikacijske usluge, OIB 00565279090, Vrtni put 1,10000 Zagreb,Raiffeisenbank Austria d.d., OIB 53056966535, Petrinjska 59,10000 Zagreb,GENERALI OSIGURANJE dioničko društvo, OIB 10840749604, Bani 110,10000 Zagreb,HYPO ALPE-ADRIA-BANK dioničko društvo, OIB 14036333877, Slavonska avenija 6,10000 Zagreb,TRGOVAČKI CENTAR ZAGREB d.o.o. za trgovinu nekretninama, OIB 57136792631, Zaprešićka 2,Jablanovec,Hrvatski Telekom d.d., OIB 81793146560, Savska cesta 32,10000 Zagreb,VODOVOD-OSIJEK d.o.o. za vodoopskrbu i odvodnju, OIB 43654507669, Poljski put 1,31000 Osijek,HEP - Opskrba d.o.o. za opskrbu potrošača električnom, toplinskom energijom i plinom, OIB 63073332379, Ulica Grada Vukovara 37,10000 Zagreb,AFIRMACIJA MARSONIA društvo s ograničenom odgovornošću za poslovanje nekretninama, OIB 67378156267, Škorpikova 24/4,10000 Zagreb,OPTIMA LEASING d.o.o. za usluge, OIB 71463153978, Ivana Lučića 2 A,10000 Zagreb,INKASATOR d.o.o. za obavljanje poslova naplate troškova stanovanja i drugih knjigovodstvenih usluga, OIB 51671452481, Trg Josipa Broza 4,Karlovac,HYPO-LEASING KROATIEN, društvo za financiranje, d.o.o., OIB 87064273078, Koranska 16,10000 Zagreb,APLANOS za trgovinu i usluge društvo s ograničenom odgovornošću, OIB 86169679468, Ulica Bruna Bušića 8,Kaštel Gomilica,SHOPPING CENTER, društvo s ograničenom odgovornošću za graditeljstvo i trgovinu, OIB 48527883403, Branimirova 29,10000 Zagreb,HRVATSKE ŠUME TOURS društvo s ograničenom odgovornošću - putnička agencija - u likvidaciji, OIB 39596197214, Ljudevita Farkaša Vukotinovića 2,10000 Zagreb,VARTEKS varaždinska tekstilna industrija  d. d., OIB 00872098033, Zagrebačka 94,42000 Varaždin,MARANA d.o.o. proizvodnja, trgovina, usluge, export-import, OIB 20038755624, Put plokita 14,21000 Split,MICRONIC, d.o.o. za proizvodnju, trgovinu i usluge, OIB 89489773101, Gotovčeva 8,21000 Split,KONTINENTAL PAKIRANJE d.o.o. za graditeljstvo i usluge, OIB 87358951669, Pod Kosom 40,Split,KABRIO društvo s ograničenom odgovornošću za trgovinu i usluge, OIB 02014925756, Zagrebačka avenija 100 a,10000 Zagreb,Financijska agencija, OIB 85821130368, Vrtni put 3,10000 Zagreb,HRVATSKE ŠUME društvo s ograničenom odgovornošću, OIB 69693144506, Ul.Ljudevita Farkaša Vukotinovića 2,10000 Zagreb,GRAĐA dioničko društvo za trgovinu na veliko i malo, OIB 75628884500, Vranjički put 2,Solin,TOWER CENTER RIJEKA društvo s ograničenom odgovornošću za usluge, OIB 84184387126, Strossmayerova 16,Rijeka,HEP-Operator distribucijskog sustava d.o.o. za distribuciju i opskrbu električne energije, OIB 46830600751, Vergerijeva 6,52100 Pula,GRAD RIJEKA, OIB 54382731928, Korzo 16,51000 Rijeka</derivirana_varijabla>
  </DomainObject.Predmet.StrankaWithAdressOIB>
  <DomainObject.Predmet.StrankaNazivFormated>
    <izvorni_sadrzaj>MERCATOR - H  društvo s ograničenom odgovornošću za trgovinu i proizvodnju,GRAĐA - PRODAJNI CENTRI d.o.o. za trgovinu,FLIO d.o.o. za trgovinu, ugostiteljstvo i poslovanje nekretninama,KERUM društvo s ograničenom odgovornošću, za unutarnju i vanjsku trgovinu, promet i usluge,BR-EMA društvo s ograničenom odgovornošću za ugostiteljstvo, trgovinu i usluge,Hrvatski Telekom d.d.,Hrvatske vode, pravna osoba za upravljanje vodama,TRGOVAČKI CENTAR ZAGREB d.o.o. za trgovinu nekretninama,MAKARSKI KOMUNALAC društvo s ograničenom odgovornošću za obavljanje komunalnih poslova,GENERALI OSIGURANJE dioničko društvo,ČISTOĆA društvo s ograničenom odgovornošću za obavljanje komunalnih djelatnosti održavanja čistoće i odlaganja komunaln,Raiffeisenbank Austria d.d.,VENETO BANKA dioničko društvo,VODOVOD I KANALIZACIJA, društvo s ograničenom odgovornošću za vodoopskrbu, odvodnju i pročišćavanje otpadnih voda,SOCIETE GENERALE-SPLITSKA BANKA dioničko društvo,HARO društvo s ograničenom odgovornošću za trgovinu i usluge,GLOBALNI SERVIS d.o.o. za upravljanje i održavanje objekata,BONAČIĆ SECURITY za zaštitu osoba i imovine, društvo s ograničenom odgovornošću,CARGO-PARTNER d.o.o. za otpremništvo, zastupanje u prometu roba i usluge skladištenja,FLIO d.o.o. za trgovinu, ugostiteljstvo i poslovanje nekretninama,DHL International d.o.o, hitna dostava širom svijeta,KERUM društvo s ograničenom odgovornošću, za unutarnju i vanjsku trgovinu, promet i usluge,VODOVOD-OSIJEK d.o.o. za vodoopskrbu i odvodnju,MARKO MIHOVILOVIĆ,HRVATSKA POŠTANSKA BANKA, dioničko društvo,Hrvatske vode, pravna osoba za upravljanje vodama,FLIBA, društvo s ograničenom odgovornošću za trgovinu,ZAGREBAČKI HOLDING, društvo s ograničenom odgovornošću za javni prijevoz, opskrbu vodom, održavanje čistoće, putnička a,SIMILIS društvo s ograničenom odgovornošću za trgovinu i usluge,IMEX BANKA dioničko društvo,GRIP GRADNJA d.o.o. za gradnju, trgovinu, turizam, ugostiteljstvo i usluge,OT-OPTIMA TELEKOM d.d. za telekomunikacije,Hrvatska radiotelevizija,AFIRMACIJA MARSONIA društvo s ograničenom odgovornošću za poslovanje nekretninama,VIPnet usluge d.o.o. za telekomunikacijske usluge,Raiffeisenbank Austria d.d.,GENERALI OSIGURANJE dioničko društvo,HYPO ALPE-ADRIA-BANK dioničko društvo,TRGOVAČKI CENTAR ZAGREB d.o.o. za trgovinu nekretninama,Hrvatski Telekom d.d.,VODOVOD-OSIJEK d.o.o. za vodoopskrbu i odvodnju,HEP - Opskrba d.o.o. za opskrbu potrošača električnom, toplinskom energijom i plinom,AFIRMACIJA MARSONIA društvo s ograničenom odgovornošću za poslovanje nekretninama,OPTIMA LEASING d.o.o. za usluge,INKASATOR d.o.o. za obavljanje poslova naplate troškova stanovanja i drugih knjigovodstvenih usluga,HYPO-LEASING KROATIEN, društvo za financiranje, d.o.o.,APLANOS za trgovinu i usluge društvo s ograničenom odgovornošću,SHOPPING CENTER, društvo s ograničenom odgovornošću za graditeljstvo i trgovinu,HRVATSKE ŠUME TOURS društvo s ograničenom odgovornošću - putnička agencija - u likvidaciji,VARTEKS varaždinska tekstilna industrija  d. d.,MARANA d.o.o. proizvodnja, trgovina, usluge, export-import,MICRONIC, d.o.o. za proizvodnju, trgovinu i usluge,KONTINENTAL PAKIRANJE d.o.o. za graditeljstvo i usluge,KABRIO društvo s ograničenom odgovornošću za trgovinu i usluge,Financijska agencija,HRVATSKE ŠUME društvo s ograničenom odgovornošću,GRAĐA dioničko društvo za trgovinu na veliko i malo,TOWER CENTER RIJEKA društvo s ograničenom odgovornošću za usluge,HEP-Operator distribucijskog sustava d.o.o. za distribuciju i opskrbu električne energije,GRAD RIJEKA</izvorni_sadrzaj>
    <derivirana_varijabla naziv="DomainObject.Predmet.StrankaNazivFormated_1">MERCATOR - H  društvo s ograničenom odgovornošću za trgovinu i proizvodnju,GRAĐA - PRODAJNI CENTRI d.o.o. za trgovinu,FLIO d.o.o. za trgovinu, ugostiteljstvo i poslovanje nekretninama,KERUM društvo s ograničenom odgovornošću, za unutarnju i vanjsku trgovinu, promet i usluge,BR-EMA društvo s ograničenom odgovornošću za ugostiteljstvo, trgovinu i usluge,Hrvatski Telekom d.d.,Hrvatske vode, pravna osoba za upravljanje vodama,TRGOVAČKI CENTAR ZAGREB d.o.o. za trgovinu nekretninama,MAKARSKI KOMUNALAC društvo s ograničenom odgovornošću za obavljanje komunalnih poslova,GENERALI OSIGURANJE dioničko društvo,ČISTOĆA društvo s ograničenom odgovornošću za obavljanje komunalnih djelatnosti održavanja čistoće i odlaganja komunaln,Raiffeisenbank Austria d.d.,VENETO BANKA dioničko društvo,VODOVOD I KANALIZACIJA, društvo s ograničenom odgovornošću za vodoopskrbu, odvodnju i pročišćavanje otpadnih voda,SOCIETE GENERALE-SPLITSKA BANKA dioničko društvo,HARO društvo s ograničenom odgovornošću za trgovinu i usluge,GLOBALNI SERVIS d.o.o. za upravljanje i održavanje objekata,BONAČIĆ SECURITY za zaštitu osoba i imovine, društvo s ograničenom odgovornošću,CARGO-PARTNER d.o.o. za otpremništvo, zastupanje u prometu roba i usluge skladištenja,FLIO d.o.o. za trgovinu, ugostiteljstvo i poslovanje nekretninama,DHL International d.o.o, hitna dostava širom svijeta,KERUM društvo s ograničenom odgovornošću, za unutarnju i vanjsku trgovinu, promet i usluge,VODOVOD-OSIJEK d.o.o. za vodoopskrbu i odvodnju,MARKO MIHOVILOVIĆ,HRVATSKA POŠTANSKA BANKA, dioničko društvo,Hrvatske vode, pravna osoba za upravljanje vodama,FLIBA, društvo s ograničenom odgovornošću za trgovinu,ZAGREBAČKI HOLDING, društvo s ograničenom odgovornošću za javni prijevoz, opskrbu vodom, održavanje čistoće, putnička a,SIMILIS društvo s ograničenom odgovornošću za trgovinu i usluge,IMEX BANKA dioničko društvo,GRIP GRADNJA d.o.o. za gradnju, trgovinu, turizam, ugostiteljstvo i usluge,OT-OPTIMA TELEKOM d.d. za telekomunikacije,Hrvatska radiotelevizija,AFIRMACIJA MARSONIA društvo s ograničenom odgovornošću za poslovanje nekretninama,VIPnet usluge d.o.o. za telekomunikacijske usluge,Raiffeisenbank Austria d.d.,GENERALI OSIGURANJE dioničko društvo,HYPO ALPE-ADRIA-BANK dioničko društvo,TRGOVAČKI CENTAR ZAGREB d.o.o. za trgovinu nekretninama,Hrvatski Telekom d.d.,VODOVOD-OSIJEK d.o.o. za vodoopskrbu i odvodnju,HEP - Opskrba d.o.o. za opskrbu potrošača električnom, toplinskom energijom i plinom,AFIRMACIJA MARSONIA društvo s ograničenom odgovornošću za poslovanje nekretninama,OPTIMA LEASING d.o.o. za usluge,INKASATOR d.o.o. za obavljanje poslova naplate troškova stanovanja i drugih knjigovodstvenih usluga,HYPO-LEASING KROATIEN, društvo za financiranje, d.o.o.,APLANOS za trgovinu i usluge društvo s ograničenom odgovornošću,SHOPPING CENTER, društvo s ograničenom odgovornošću za graditeljstvo i trgovinu,HRVATSKE ŠUME TOURS društvo s ograničenom odgovornošću - putnička agencija - u likvidaciji,VARTEKS varaždinska tekstilna industrija  d. d.,MARANA d.o.o. proizvodnja, trgovina, usluge, export-import,MICRONIC, d.o.o. za proizvodnju, trgovinu i usluge,KONTINENTAL PAKIRANJE d.o.o. za graditeljstvo i usluge,KABRIO društvo s ograničenom odgovornošću za trgovinu i usluge,Financijska agencija,HRVATSKE ŠUME društvo s ograničenom odgovornošću,GRAĐA dioničko društvo za trgovinu na veliko i malo,TOWER CENTER RIJEKA društvo s ograničenom odgovornošću za usluge,HEP-Operator distribucijskog sustava d.o.o. za distribuciju i opskrbu električne energije,GRAD RIJEKA</derivirana_varijabla>
  </DomainObject.Predmet.StrankaNazivFormated>
  <DomainObject.Predmet.StrankaNazivFormatedOIB>
    <izvorni_sadrzaj>MERCATOR - H  društvo s ograničenom odgovornošću za trgovinu i proizvodnju, OIB 10045107278,GRAĐA - PRODAJNI CENTRI d.o.o. za trgovinu, OIB 70571833346,FLIO d.o.o. za trgovinu, ugostiteljstvo i poslovanje nekretninama, OIB 39808838633,KERUM društvo s ograničenom odgovornošću, za unutarnju i vanjsku trgovinu, promet i usluge, OIB 66124057408,BR-EMA društvo s ograničenom odgovornošću za ugostiteljstvo, trgovinu i usluge, OIB 55690591528,Hrvatski Telekom d.d., OIB 81793146560,Hrvatske vode, pravna osoba za upravljanje vodama, OIB 28921383001,TRGOVAČKI CENTAR ZAGREB d.o.o. za trgovinu nekretninama, OIB 57136792631,MAKARSKI KOMUNALAC društvo s ograničenom odgovornošću za obavljanje komunalnih poslova, OIB 12733878804,GENERALI OSIGURANJE dioničko društvo, OIB 10840749604,ČISTOĆA društvo s ograničenom odgovornošću za obavljanje komunalnih djelatnosti održavanja čistoće i odlaganja komunaln, OIB 38812451417,Raiffeisenbank Austria d.d., OIB 53056966535,VENETO BANKA dioničko društvo, OIB 81712716992,VODOVOD I KANALIZACIJA, društvo s ograničenom odgovornošću za vodoopskrbu, odvodnju i pročišćavanje otpadnih voda, OIB 56826138353,SOCIETE GENERALE-SPLITSKA BANKA dioničko društvo, OIB 69326397242,HARO društvo s ograničenom odgovornošću za trgovinu i usluge, OIB 21478700168,GLOBALNI SERVIS d.o.o. za upravljanje i održavanje objekata, OIB 16428352077,BONAČIĆ SECURITY za zaštitu osoba i imovine, društvo s ograničenom odgovornošću, OIB 63135369237,CARGO-PARTNER d.o.o. za otpremništvo, zastupanje u prometu roba i usluge skladištenja, OIB 84596041174,FLIO d.o.o. za trgovinu, ugostiteljstvo i poslovanje nekretninama, OIB 39808838633,DHL International d.o.o, hitna dostava širom svijeta, OIB 79069474349,KERUM društvo s ograničenom odgovornošću, za unutarnju i vanjsku trgovinu, promet i usluge, OIB 66124057408,VODOVOD-OSIJEK d.o.o. za vodoopskrbu i odvodnju, OIB 43654507669,MARKO MIHOVILOVIĆ, OIB 05481546487,HRVATSKA POŠTANSKA BANKA, dioničko društvo, OIB 87939104217,Hrvatske vode, pravna osoba za upravljanje vodama, OIB 28921383001,FLIBA, društvo s ograničenom odgovornošću za trgovinu, OIB 30777726033,ZAGREBAČKI HOLDING, društvo s ograničenom odgovornošću za javni prijevoz, opskrbu vodom, održavanje čistoće, putnička a, OIB 85584865987,SIMILIS društvo s ograničenom odgovornošću za trgovinu i usluge, OIB 35016480287,IMEX BANKA dioničko društvo, OIB 99326633206,GRIP GRADNJA d.o.o. za gradnju, trgovinu, turizam, ugostiteljstvo i usluge, OIB 45163761671,OT-OPTIMA TELEKOM d.d. za telekomunikacije, OIB 36004425025,Hrvatska radiotelevizija, OIB 68419124305,AFIRMACIJA MARSONIA društvo s ograničenom odgovornošću za poslovanje nekretninama, OIB 67378156267,VIPnet usluge d.o.o. za telekomunikacijske usluge, OIB 00565279090,Raiffeisenbank Austria d.d., OIB 53056966535,GENERALI OSIGURANJE dioničko društvo, OIB 10840749604,HYPO ALPE-ADRIA-BANK dioničko društvo, OIB 14036333877,TRGOVAČKI CENTAR ZAGREB d.o.o. za trgovinu nekretninama, OIB 57136792631,Hrvatski Telekom d.d., OIB 81793146560,VODOVOD-OSIJEK d.o.o. za vodoopskrbu i odvodnju, OIB 43654507669,HEP - Opskrba d.o.o. za opskrbu potrošača električnom, toplinskom energijom i plinom, OIB 63073332379,AFIRMACIJA MARSONIA društvo s ograničenom odgovornošću za poslovanje nekretninama, OIB 67378156267,OPTIMA LEASING d.o.o. za usluge, OIB 71463153978,INKASATOR d.o.o. za obavljanje poslova naplate troškova stanovanja i drugih knjigovodstvenih usluga, OIB 51671452481,HYPO-LEASING KROATIEN, društvo za financiranje, d.o.o., OIB 87064273078,APLANOS za trgovinu i usluge društvo s ograničenom odgovornošću, OIB 86169679468,SHOPPING CENTER, društvo s ograničenom odgovornošću za graditeljstvo i trgovinu, OIB 48527883403,HRVATSKE ŠUME TOURS društvo s ograničenom odgovornošću - putnička agencija - u likvidaciji, OIB 39596197214,VARTEKS varaždinska tekstilna industrija  d. d., OIB 00872098033,MARANA d.o.o. proizvodnja, trgovina, usluge, export-import, OIB 20038755624,MICRONIC, d.o.o. za proizvodnju, trgovinu i usluge, OIB 89489773101,KONTINENTAL PAKIRANJE d.o.o. za graditeljstvo i usluge, OIB 87358951669,KABRIO društvo s ograničenom odgovornošću za trgovinu i usluge, OIB 02014925756,Financijska agencija, OIB 85821130368,HRVATSKE ŠUME društvo s ograničenom odgovornošću, OIB 69693144506,GRAĐA dioničko društvo za trgovinu na veliko i malo, OIB 75628884500,TOWER CENTER RIJEKA društvo s ograničenom odgovornošću za usluge, OIB 84184387126,HEP-Operator distribucijskog sustava d.o.o. za distribuciju i opskrbu električne energije, OIB 46830600751,GRAD RIJEKA, OIB 54382731928</izvorni_sadrzaj>
    <derivirana_varijabla naziv="DomainObject.Predmet.StrankaNazivFormatedOIB_1">MERCATOR - H  društvo s ograničenom odgovornošću za trgovinu i proizvodnju, OIB 10045107278,GRAĐA - PRODAJNI CENTRI d.o.o. za trgovinu, OIB 70571833346,FLIO d.o.o. za trgovinu, ugostiteljstvo i poslovanje nekretninama, OIB 39808838633,KERUM društvo s ograničenom odgovornošću, za unutarnju i vanjsku trgovinu, promet i usluge, OIB 66124057408,BR-EMA društvo s ograničenom odgovornošću za ugostiteljstvo, trgovinu i usluge, OIB 55690591528,Hrvatski Telekom d.d., OIB 81793146560,Hrvatske vode, pravna osoba za upravljanje vodama, OIB 28921383001,TRGOVAČKI CENTAR ZAGREB d.o.o. za trgovinu nekretninama, OIB 57136792631,MAKARSKI KOMUNALAC društvo s ograničenom odgovornošću za obavljanje komunalnih poslova, OIB 12733878804,GENERALI OSIGURANJE dioničko društvo, OIB 10840749604,ČISTOĆA društvo s ograničenom odgovornošću za obavljanje komunalnih djelatnosti održavanja čistoće i odlaganja komunaln, OIB 38812451417,Raiffeisenbank Austria d.d., OIB 53056966535,VENETO BANKA dioničko društvo, OIB 81712716992,VODOVOD I KANALIZACIJA, društvo s ograničenom odgovornošću za vodoopskrbu, odvodnju i pročišćavanje otpadnih voda, OIB 56826138353,SOCIETE GENERALE-SPLITSKA BANKA dioničko društvo, OIB 69326397242,HARO društvo s ograničenom odgovornošću za trgovinu i usluge, OIB 21478700168,GLOBALNI SERVIS d.o.o. za upravljanje i održavanje objekata, OIB 16428352077,BONAČIĆ SECURITY za zaštitu osoba i imovine, društvo s ograničenom odgovornošću, OIB 63135369237,CARGO-PARTNER d.o.o. za otpremništvo, zastupanje u prometu roba i usluge skladištenja, OIB 84596041174,FLIO d.o.o. za trgovinu, ugostiteljstvo i poslovanje nekretninama, OIB 39808838633,DHL International d.o.o, hitna dostava širom svijeta, OIB 79069474349,KERUM društvo s ograničenom odgovornošću, za unutarnju i vanjsku trgovinu, promet i usluge, OIB 66124057408,VODOVOD-OSIJEK d.o.o. za vodoopskrbu i odvodnju, OIB 43654507669,MARKO MIHOVILOVIĆ, OIB 05481546487,HRVATSKA POŠTANSKA BANKA, dioničko društvo, OIB 87939104217,Hrvatske vode, pravna osoba za upravljanje vodama, OIB 28921383001,FLIBA, društvo s ograničenom odgovornošću za trgovinu, OIB 30777726033,ZAGREBAČKI HOLDING, društvo s ograničenom odgovornošću za javni prijevoz, opskrbu vodom, održavanje čistoće, putnička a, OIB 85584865987,SIMILIS društvo s ograničenom odgovornošću za trgovinu i usluge, OIB 35016480287,IMEX BANKA dioničko društvo, OIB 99326633206,GRIP GRADNJA d.o.o. za gradnju, trgovinu, turizam, ugostiteljstvo i usluge, OIB 45163761671,OT-OPTIMA TELEKOM d.d. za telekomunikacije, OIB 36004425025,Hrvatska radiotelevizija, OIB 68419124305,AFIRMACIJA MARSONIA društvo s ograničenom odgovornošću za poslovanje nekretninama, OIB 67378156267,VIPnet usluge d.o.o. za telekomunikacijske usluge, OIB 00565279090,Raiffeisenbank Austria d.d., OIB 53056966535,GENERALI OSIGURANJE dioničko društvo, OIB 10840749604,HYPO ALPE-ADRIA-BANK dioničko društvo, OIB 14036333877,TRGOVAČKI CENTAR ZAGREB d.o.o. za trgovinu nekretninama, OIB 57136792631,Hrvatski Telekom d.d., OIB 81793146560,VODOVOD-OSIJEK d.o.o. za vodoopskrbu i odvodnju, OIB 43654507669,HEP - Opskrba d.o.o. za opskrbu potrošača električnom, toplinskom energijom i plinom, OIB 63073332379,AFIRMACIJA MARSONIA društvo s ograničenom odgovornošću za poslovanje nekretninama, OIB 67378156267,OPTIMA LEASING d.o.o. za usluge, OIB 71463153978,INKASATOR d.o.o. za obavljanje poslova naplate troškova stanovanja i drugih knjigovodstvenih usluga, OIB 51671452481,HYPO-LEASING KROATIEN, društvo za financiranje, d.o.o., OIB 87064273078,APLANOS za trgovinu i usluge društvo s ograničenom odgovornošću, OIB 86169679468,SHOPPING CENTER, društvo s ograničenom odgovornošću za graditeljstvo i trgovinu, OIB 48527883403,HRVATSKE ŠUME TOURS društvo s ograničenom odgovornošću - putnička agencija - u likvidaciji, OIB 39596197214,VARTEKS varaždinska tekstilna industrija  d. d., OIB 00872098033,MARANA d.o.o. proizvodnja, trgovina, usluge, export-import, OIB 20038755624,MICRONIC, d.o.o. za proizvodnju, trgovinu i usluge, OIB 89489773101,KONTINENTAL PAKIRANJE d.o.o. za graditeljstvo i usluge, OIB 87358951669,KABRIO društvo s ograničenom odgovornošću za trgovinu i usluge, OIB 02014925756,Financijska agencija, OIB 85821130368,HRVATSKE ŠUME društvo s ograničenom odgovornošću, OIB 69693144506,GRAĐA dioničko društvo za trgovinu na veliko i malo, OIB 75628884500,TOWER CENTER RIJEKA društvo s ograničenom odgovornošću za usluge, OIB 84184387126,HEP-Operator distribucijskog sustava d.o.o. za distribuciju i opskrbu električne energije, OIB 46830600751,GRAD RIJEKA, OIB 54382731928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MERCATOR - H  društvo s ograničenom odgovornošću za trgovinu i proizvodnju zastupanog po punomoćniku Tomislav Kos</item>
      <item>GRAĐA - PRODAJNI CENTRI d.o.o. za trgovinu zastupanog po punomoćniku Ivan Vidović</item>
      <item>FLIO d.o.o. za trgovinu, ugostiteljstvo i poslovanje nekretninama zastupanog po punomoćniku Mijo Jeličić</item>
      <item>KERUM društvo s ograničenom odgovornošću, za unutarnju i vanjsku trgovinu, promet i usluge</item>
      <item>BR-EMA društvo s ograničenom odgovornošću za ugostiteljstvo, trgovinu i usluge</item>
      <item>Hrvatski Telekom d.d.</item>
      <item>Hrvatske vode, pravna osoba za upravljanje vodama</item>
      <item>TRGOVAČKI CENTAR ZAGREB d.o.o. za trgovinu nekretninama</item>
      <item>MAKARSKI KOMUNALAC društvo s ograničenom odgovornošću za obavljanje komunalnih poslova</item>
      <item>GENERALI OSIGURANJE dioničko društvo</item>
      <item>ČISTOĆA društvo s ograničenom odgovornošću za obavljanje komunalnih djelatnosti održavanja čistoće i odlaganja komunaln</item>
      <item>Raiffeisenbank Austria d.d.</item>
      <item>VENETO BANKA dioničko društvo</item>
      <item>VODOVOD I KANALIZACIJA, društvo s ograničenom odgovornošću za vodoopskrbu, odvodnju i pročišćavanje otpadnih voda</item>
      <item>SOCIETE GENERALE-SPLITSKA BANKA dioničko društvo</item>
      <item>HARO društvo s ograničenom odgovornošću za trgovinu i usluge zastupanog po punomoćniku ANTOLIĆ I SURADNICI odvjetničko društvo, javno trgovačko društvo; Nebojša Antolić</item>
      <item>GLOBALNI SERVIS d.o.o. za upravljanje i održavanje objekata zastupanog po punomoćniku Mr. sc. Tin Matić</item>
      <item>BONAČIĆ SECURITY za zaštitu osoba i imovine, društvo s ograničenom odgovornošću</item>
      <item>CARGO-PARTNER d.o.o. za otpremništvo, zastupanje u prometu roba i usluge skladištenja</item>
      <item>FLIO d.o.o. za trgovinu, ugostiteljstvo i poslovanje nekretninama</item>
      <item>DHL International d.o.o, hitna dostava širom svijeta zastupanog po punomoćniku Krešimir Lisak</item>
      <item>KERUM društvo s ograničenom odgovornošću, za unutarnju i vanjsku trgovinu, promet i usluge</item>
      <item>VODOVOD-OSIJEK d.o.o. za vodoopskrbu i odvodnju</item>
      <item>MARKO MIHOVILOVIĆ</item>
      <item>HRVATSKA POŠTANSKA BANKA, dioničko društvo</item>
      <item>Hrvatske vode, pravna osoba za upravljanje vodama</item>
      <item>FLIBA, društvo s ograničenom odgovornošću za trgovinu zastupanog po punomoćniku Edi Biočić</item>
      <item>ZAGREBAČKI HOLDING, društvo s ograničenom odgovornošću za javni prijevoz, opskrbu vodom, održavanje čistoće, putnička a</item>
      <item>SIMILIS društvo s ograničenom odgovornošću za trgovinu i usluge</item>
      <item>IMEX BANKA dioničko društvo</item>
      <item>GRIP GRADNJA d.o.o. za gradnju, trgovinu, turizam, ugostiteljstvo i usluge zastupanog po punomoćniku Dora Živković</item>
      <item>OT-OPTIMA TELEKOM d.d. za telekomunikacije</item>
      <item>Hrvatska radiotelevizija</item>
      <item>AFIRMACIJA MARSONIA društvo s ograničenom odgovornošću za poslovanje nekretninama</item>
      <item>VIPnet usluge d.o.o. za telekomunikacijske usluge</item>
      <item>Raiffeisenbank Austria d.d.</item>
      <item>GENERALI OSIGURANJE dioničko društvo</item>
      <item>HYPO ALPE-ADRIA-BANK dioničko društvo</item>
      <item>TRGOVAČKI CENTAR ZAGREB d.o.o. za trgovinu nekretninama zastupanog po punomoćniku PEĆAREVIĆ &amp; RELIĆ odvjetničko društvo</item>
      <item>Hrvatski Telekom d.d.</item>
      <item>VODOVOD-OSIJEK d.o.o. za vodoopskrbu i odvodnju</item>
      <item>HEP - Opskrba d.o.o. za opskrbu potrošača električnom, toplinskom energijom i plinom</item>
      <item>AFIRMACIJA MARSONIA društvo s ograničenom odgovornošću za poslovanje nekretninama zastupanog po punomoćniku JAGAR &amp; GREBENAR, ODVJETNIČKO DRUŠTVO</item>
      <item>OPTIMA LEASING d.o.o. za usluge zastupanog po punomoćniku Goran Božić</item>
      <item>INKASATOR d.o.o. za obavljanje poslova naplate troškova stanovanja i drugih knjigovodstvenih usluga</item>
      <item>HYPO-LEASING KROATIEN, društvo za financiranje, d.o.o.</item>
      <item>APLANOS za trgovinu i usluge društvo s ograničenom odgovornošću zastupanog po punomoćniku ŽELJKO LUBINA</item>
      <item>SHOPPING CENTER, društvo s ograničenom odgovornošću za graditeljstvo i trgovinu</item>
      <item>HRVATSKE ŠUME TOURS društvo s ograničenom odgovornošću - putnička agencija - u likvidaciji zastupanog po punomoćniku Odvjetničko društvo TOMIĆ &amp; ŠUŠNJAR j.t.d. u likvidaciji</item>
      <item>VARTEKS varaždinska tekstilna industrija  d. d.</item>
      <item>MARANA d.o.o. proizvodnja, trgovina, usluge, export-import zastupanog po punomoćniku Odvjetničko društvo MATULIĆ, BILIĆ I PARTNERI, j.t.d.</item>
      <item>MICRONIC, d.o.o. za proizvodnju, trgovinu i usluge</item>
      <item>KONTINENTAL PAKIRANJE d.o.o. za graditeljstvo i usluge</item>
      <item>KABRIO društvo s ograničenom odgovornošću za trgovinu i usluge zastupanog po punomoćniku GOLUBIĆ I PARTNERI odvjetničko društvo</item>
      <item>Financijska agencija</item>
      <item>HRVATSKE ŠUME društvo s ograničenom odgovornošću</item>
      <item>GRAĐA dioničko društvo za trgovinu na veliko i malo</item>
      <item>TOWER CENTER RIJEKA društvo s ograničenom odgovornošću za usluge</item>
      <item>HEP-Operator distribucijskog sustava d.o.o. za distribuciju i opskrbu električne energije</item>
      <item>GRAD RIJEKA zastupanog po punomoćniku Vinko Samardžić; Zajednički odvjetnički ured Veljko Knežević, Edi Bradamante, Mira Hinić, Ivana Radić, Bojana Pavković, Senka Perhat i Neven Knežević</item>
    </izvorni_sadrzaj>
    <derivirana_varijabla naziv="DomainObject.Predmet.StrankaListFormated_1">
      <item>MERCATOR - H  društvo s ograničenom odgovornošću za trgovinu i proizvodnju zastupanog po punomoćniku Tomislav Kos</item>
      <item>GRAĐA - PRODAJNI CENTRI d.o.o. za trgovinu zastupanog po punomoćniku Ivan Vidović</item>
      <item>FLIO d.o.o. za trgovinu, ugostiteljstvo i poslovanje nekretninama zastupanog po punomoćniku Mijo Jeličić</item>
      <item>KERUM društvo s ograničenom odgovornošću, za unutarnju i vanjsku trgovinu, promet i usluge</item>
      <item>BR-EMA društvo s ograničenom odgovornošću za ugostiteljstvo, trgovinu i usluge</item>
      <item>Hrvatski Telekom d.d.</item>
      <item>Hrvatske vode, pravna osoba za upravljanje vodama</item>
      <item>TRGOVAČKI CENTAR ZAGREB d.o.o. za trgovinu nekretninama</item>
      <item>MAKARSKI KOMUNALAC društvo s ograničenom odgovornošću za obavljanje komunalnih poslova</item>
      <item>GENERALI OSIGURANJE dioničko društvo</item>
      <item>ČISTOĆA društvo s ograničenom odgovornošću za obavljanje komunalnih djelatnosti održavanja čistoće i odlaganja komunaln</item>
      <item>Raiffeisenbank Austria d.d.</item>
      <item>VENETO BANKA dioničko društvo</item>
      <item>VODOVOD I KANALIZACIJA, društvo s ograničenom odgovornošću za vodoopskrbu, odvodnju i pročišćavanje otpadnih voda</item>
      <item>SOCIETE GENERALE-SPLITSKA BANKA dioničko društvo</item>
      <item>HARO društvo s ograničenom odgovornošću za trgovinu i usluge zastupanog po punomoćniku ANTOLIĆ I SURADNICI odvjetničko društvo, javno trgovačko društvo; Nebojša Antolić</item>
      <item>GLOBALNI SERVIS d.o.o. za upravljanje i održavanje objekata zastupanog po punomoćniku Mr. sc. Tin Matić</item>
      <item>BONAČIĆ SECURITY za zaštitu osoba i imovine, društvo s ograničenom odgovornošću</item>
      <item>CARGO-PARTNER d.o.o. za otpremništvo, zastupanje u prometu roba i usluge skladištenja</item>
      <item>FLIO d.o.o. za trgovinu, ugostiteljstvo i poslovanje nekretninama</item>
      <item>DHL International d.o.o, hitna dostava širom svijeta zastupanog po punomoćniku Krešimir Lisak</item>
      <item>KERUM društvo s ograničenom odgovornošću, za unutarnju i vanjsku trgovinu, promet i usluge</item>
      <item>VODOVOD-OSIJEK d.o.o. za vodoopskrbu i odvodnju</item>
      <item>MARKO MIHOVILOVIĆ</item>
      <item>HRVATSKA POŠTANSKA BANKA, dioničko društvo</item>
      <item>Hrvatske vode, pravna osoba za upravljanje vodama</item>
      <item>FLIBA, društvo s ograničenom odgovornošću za trgovinu zastupanog po punomoćniku Edi Biočić</item>
      <item>ZAGREBAČKI HOLDING, društvo s ograničenom odgovornošću za javni prijevoz, opskrbu vodom, održavanje čistoće, putnička a</item>
      <item>SIMILIS društvo s ograničenom odgovornošću za trgovinu i usluge</item>
      <item>IMEX BANKA dioničko društvo</item>
      <item>GRIP GRADNJA d.o.o. za gradnju, trgovinu, turizam, ugostiteljstvo i usluge zastupanog po punomoćniku Dora Živković</item>
      <item>OT-OPTIMA TELEKOM d.d. za telekomunikacije</item>
      <item>Hrvatska radiotelevizija</item>
      <item>AFIRMACIJA MARSONIA društvo s ograničenom odgovornošću za poslovanje nekretninama</item>
      <item>VIPnet usluge d.o.o. za telekomunikacijske usluge</item>
      <item>Raiffeisenbank Austria d.d.</item>
      <item>GENERALI OSIGURANJE dioničko društvo</item>
      <item>HYPO ALPE-ADRIA-BANK dioničko društvo</item>
      <item>TRGOVAČKI CENTAR ZAGREB d.o.o. za trgovinu nekretninama zastupanog po punomoćniku PEĆAREVIĆ &amp; RELIĆ odvjetničko društvo</item>
      <item>Hrvatski Telekom d.d.</item>
      <item>VODOVOD-OSIJEK d.o.o. za vodoopskrbu i odvodnju</item>
      <item>HEP - Opskrba d.o.o. za opskrbu potrošača električnom, toplinskom energijom i plinom</item>
      <item>AFIRMACIJA MARSONIA društvo s ograničenom odgovornošću za poslovanje nekretninama zastupanog po punomoćniku JAGAR &amp; GREBENAR, ODVJETNIČKO DRUŠTVO</item>
      <item>OPTIMA LEASING d.o.o. za usluge zastupanog po punomoćniku Goran Božić</item>
      <item>INKASATOR d.o.o. za obavljanje poslova naplate troškova stanovanja i drugih knjigovodstvenih usluga</item>
      <item>HYPO-LEASING KROATIEN, društvo za financiranje, d.o.o.</item>
      <item>APLANOS za trgovinu i usluge društvo s ograničenom odgovornošću zastupanog po punomoćniku ŽELJKO LUBINA</item>
      <item>SHOPPING CENTER, društvo s ograničenom odgovornošću za graditeljstvo i trgovinu</item>
      <item>HRVATSKE ŠUME TOURS društvo s ograničenom odgovornošću - putnička agencija - u likvidaciji zastupanog po punomoćniku Odvjetničko društvo TOMIĆ &amp; ŠUŠNJAR j.t.d. u likvidaciji</item>
      <item>VARTEKS varaždinska tekstilna industrija  d. d.</item>
      <item>MARANA d.o.o. proizvodnja, trgovina, usluge, export-import zastupanog po punomoćniku Odvjetničko društvo MATULIĆ, BILIĆ I PARTNERI, j.t.d.</item>
      <item>MICRONIC, d.o.o. za proizvodnju, trgovinu i usluge</item>
      <item>KONTINENTAL PAKIRANJE d.o.o. za graditeljstvo i usluge</item>
      <item>KABRIO društvo s ograničenom odgovornošću za trgovinu i usluge zastupanog po punomoćniku GOLUBIĆ I PARTNERI odvjetničko društvo</item>
      <item>Financijska agencija</item>
      <item>HRVATSKE ŠUME društvo s ograničenom odgovornošću</item>
      <item>GRAĐA dioničko društvo za trgovinu na veliko i malo</item>
      <item>TOWER CENTER RIJEKA društvo s ograničenom odgovornošću za usluge</item>
      <item>HEP-Operator distribucijskog sustava d.o.o. za distribuciju i opskrbu električne energije</item>
      <item>GRAD RIJEKA zastupanog po punomoćniku Vinko Samardžić; Zajednički odvjetnički ured Veljko Knežević, Edi Bradamante, Mira Hinić, Ivana Radić, Bojana Pavković, Senka Perhat i Neven Knežević</item>
    </derivirana_varijabla>
  </DomainObject.Predmet.StrankaListFormated>
  <DomainObject.Predmet.StrankaListFormatedOIB>
    <izvorni_sadrzaj>
      <item>MERCATOR - H  društvo s ograničenom odgovornošću za trgovinu i proizvodnju, OIB 10045107278 zastupanog po punomoćniku Tomislav Kos</item>
      <item>GRAĐA - PRODAJNI CENTRI d.o.o. za trgovinu, OIB 70571833346 zastupanog po punomoćniku Ivan Vidović</item>
      <item>FLIO d.o.o. za trgovinu, ugostiteljstvo i poslovanje nekretninama, OIB 39808838633 zastupanog po punomoćniku Mijo Jeličić</item>
      <item>KERUM društvo s ograničenom odgovornošću, za unutarnju i vanjsku trgovinu, promet i usluge, OIB 66124057408</item>
      <item>BR-EMA društvo s ograničenom odgovornošću za ugostiteljstvo, trgovinu i usluge, OIB 55690591528</item>
      <item>Hrvatski Telekom d.d., OIB 81793146560</item>
      <item>Hrvatske vode, pravna osoba za upravljanje vodama, OIB 28921383001</item>
      <item>TRGOVAČKI CENTAR ZAGREB d.o.o. za trgovinu nekretninama, OIB 57136792631</item>
      <item>MAKARSKI KOMUNALAC društvo s ograničenom odgovornošću za obavljanje komunalnih poslova, OIB 12733878804</item>
      <item>GENERALI OSIGURANJE dioničko društvo, OIB 10840749604</item>
      <item>ČISTOĆA društvo s ograničenom odgovornošću za obavljanje komunalnih djelatnosti održavanja čistoće i odlaganja komunaln, OIB 38812451417</item>
      <item>Raiffeisenbank Austria d.d., OIB 53056966535</item>
      <item>VENETO BANKA dioničko društvo, OIB 81712716992</item>
      <item>VODOVOD I KANALIZACIJA, društvo s ograničenom odgovornošću za vodoopskrbu, odvodnju i pročišćavanje otpadnih voda, OIB 56826138353</item>
      <item>SOCIETE GENERALE-SPLITSKA BANKA dioničko društvo, OIB 69326397242</item>
      <item>HARO društvo s ograničenom odgovornošću za trgovinu i usluge, OIB 21478700168 zastupanog po punomoćniku ANTOLIĆ I SURADNICI odvjetničko društvo, javno trgovačko društvo; Nebojša Antolić</item>
      <item>GLOBALNI SERVIS d.o.o. za upravljanje i održavanje objekata, OIB 16428352077 zastupanog po punomoćniku Mr. sc. Tin Matić</item>
      <item>BONAČIĆ SECURITY za zaštitu osoba i imovine, društvo s ograničenom odgovornošću, OIB 63135369237</item>
      <item>CARGO-PARTNER d.o.o. za otpremništvo, zastupanje u prometu roba i usluge skladištenja, OIB 84596041174</item>
      <item>FLIO d.o.o. za trgovinu, ugostiteljstvo i poslovanje nekretninama, OIB 39808838633</item>
      <item>DHL International d.o.o, hitna dostava širom svijeta, OIB 79069474349 zastupanog po punomoćniku Krešimir Lisak</item>
      <item>KERUM društvo s ograničenom odgovornošću, za unutarnju i vanjsku trgovinu, promet i usluge, OIB 66124057408</item>
      <item>VODOVOD-OSIJEK d.o.o. za vodoopskrbu i odvodnju, OIB 43654507669</item>
      <item>MARKO MIHOVILOVIĆ, OIB 05481546487</item>
      <item>HRVATSKA POŠTANSKA BANKA, dioničko društvo, OIB 87939104217</item>
      <item>Hrvatske vode, pravna osoba za upravljanje vodama, OIB 28921383001</item>
      <item>FLIBA, društvo s ograničenom odgovornošću za trgovinu, OIB 30777726033 zastupanog po punomoćniku Edi Biočić</item>
      <item>ZAGREBAČKI HOLDING, društvo s ograničenom odgovornošću za javni prijevoz, opskrbu vodom, održavanje čistoće, putnička a, OIB 85584865987</item>
      <item>SIMILIS društvo s ograničenom odgovornošću za trgovinu i usluge, OIB 35016480287</item>
      <item>IMEX BANKA dioničko društvo, OIB 99326633206</item>
      <item>GRIP GRADNJA d.o.o. za gradnju, trgovinu, turizam, ugostiteljstvo i usluge, OIB 45163761671 zastupanog po punomoćniku Dora Živković</item>
      <item>OT-OPTIMA TELEKOM d.d. za telekomunikacije, OIB 36004425025</item>
      <item>Hrvatska radiotelevizija, OIB 68419124305</item>
      <item>AFIRMACIJA MARSONIA društvo s ograničenom odgovornošću za poslovanje nekretninama, OIB 67378156267</item>
      <item>VIPnet usluge d.o.o. za telekomunikacijske usluge, OIB 00565279090</item>
      <item>Raiffeisenbank Austria d.d., OIB 53056966535</item>
      <item>GENERALI OSIGURANJE dioničko društvo, OIB 10840749604</item>
      <item>HYPO ALPE-ADRIA-BANK dioničko društvo, OIB 14036333877</item>
      <item>TRGOVAČKI CENTAR ZAGREB d.o.o. za trgovinu nekretninama, OIB 57136792631 zastupanog po punomoćniku PEĆAREVIĆ &amp; RELIĆ odvjetničko društvo</item>
      <item>Hrvatski Telekom d.d., OIB 81793146560</item>
      <item>VODOVOD-OSIJEK d.o.o. za vodoopskrbu i odvodnju, OIB 43654507669</item>
      <item>HEP - Opskrba d.o.o. za opskrbu potrošača električnom, toplinskom energijom i plinom, OIB 63073332379</item>
      <item>AFIRMACIJA MARSONIA društvo s ograničenom odgovornošću za poslovanje nekretninama, OIB 67378156267 zastupanog po punomoćniku JAGAR &amp; GREBENAR, ODVJETNIČKO DRUŠTVO</item>
      <item>OPTIMA LEASING d.o.o. za usluge, OIB 71463153978 zastupanog po punomoćniku Goran Božić</item>
      <item>INKASATOR d.o.o. za obavljanje poslova naplate troškova stanovanja i drugih knjigovodstvenih usluga, OIB 51671452481</item>
      <item>HYPO-LEASING KROATIEN, društvo za financiranje, d.o.o., OIB 87064273078</item>
      <item>APLANOS za trgovinu i usluge društvo s ograničenom odgovornošću, OIB 86169679468 zastupanog po punomoćniku ŽELJKO LUBINA</item>
      <item>SHOPPING CENTER, društvo s ograničenom odgovornošću za graditeljstvo i trgovinu, OIB 48527883403</item>
      <item>HRVATSKE ŠUME TOURS društvo s ograničenom odgovornošću - putnička agencija - u likvidaciji, OIB 39596197214 zastupanog po punomoćniku Odvjetničko društvo TOMIĆ &amp; ŠUŠNJAR j.t.d. u likvidaciji</item>
      <item>VARTEKS varaždinska tekstilna industrija  d. d., OIB 00872098033</item>
      <item>MARANA d.o.o. proizvodnja, trgovina, usluge, export-import, OIB 20038755624 zastupanog po punomoćniku Odvjetničko društvo MATULIĆ, BILIĆ I PARTNERI, j.t.d.</item>
      <item>MICRONIC, d.o.o. za proizvodnju, trgovinu i usluge, OIB 89489773101</item>
      <item>KONTINENTAL PAKIRANJE d.o.o. za graditeljstvo i usluge, OIB 87358951669</item>
      <item>KABRIO društvo s ograničenom odgovornošću za trgovinu i usluge, OIB 02014925756 zastupanog po punomoćniku GOLUBIĆ I PARTNERI odvjetničko društvo</item>
      <item>Financijska agencija, OIB 85821130368</item>
      <item>HRVATSKE ŠUME društvo s ograničenom odgovornošću, OIB 69693144506</item>
      <item>GRAĐA dioničko društvo za trgovinu na veliko i malo, OIB 75628884500</item>
      <item>TOWER CENTER RIJEKA društvo s ograničenom odgovornošću za usluge, OIB 84184387126</item>
      <item>HEP-Operator distribucijskog sustava d.o.o. za distribuciju i opskrbu električne energije, OIB 46830600751</item>
      <item>GRAD RIJEKA, OIB 54382731928 zastupanog po punomoćniku Vinko Samardžić; Zajednički odvjetnički ured Veljko Knežević, Edi Bradamante, Mira Hinić, Ivana Radić, Bojana Pavković, Senka Perhat i Neven Knežević</item>
    </izvorni_sadrzaj>
    <derivirana_varijabla naziv="DomainObject.Predmet.StrankaListFormatedOIB_1">
      <item>MERCATOR - H  društvo s ograničenom odgovornošću za trgovinu i proizvodnju, OIB 10045107278 zastupanog po punomoćniku Tomislav Kos</item>
      <item>GRAĐA - PRODAJNI CENTRI d.o.o. za trgovinu, OIB 70571833346 zastupanog po punomoćniku Ivan Vidović</item>
      <item>FLIO d.o.o. za trgovinu, ugostiteljstvo i poslovanje nekretninama, OIB 39808838633 zastupanog po punomoćniku Mijo Jeličić</item>
      <item>KERUM društvo s ograničenom odgovornošću, za unutarnju i vanjsku trgovinu, promet i usluge, OIB 66124057408</item>
      <item>BR-EMA društvo s ograničenom odgovornošću za ugostiteljstvo, trgovinu i usluge, OIB 55690591528</item>
      <item>Hrvatski Telekom d.d., OIB 81793146560</item>
      <item>Hrvatske vode, pravna osoba za upravljanje vodama, OIB 28921383001</item>
      <item>TRGOVAČKI CENTAR ZAGREB d.o.o. za trgovinu nekretninama, OIB 57136792631</item>
      <item>MAKARSKI KOMUNALAC društvo s ograničenom odgovornošću za obavljanje komunalnih poslova, OIB 12733878804</item>
      <item>GENERALI OSIGURANJE dioničko društvo, OIB 10840749604</item>
      <item>ČISTOĆA društvo s ograničenom odgovornošću za obavljanje komunalnih djelatnosti održavanja čistoće i odlaganja komunaln, OIB 38812451417</item>
      <item>Raiffeisenbank Austria d.d., OIB 53056966535</item>
      <item>VENETO BANKA dioničko društvo, OIB 81712716992</item>
      <item>VODOVOD I KANALIZACIJA, društvo s ograničenom odgovornošću za vodoopskrbu, odvodnju i pročišćavanje otpadnih voda, OIB 56826138353</item>
      <item>SOCIETE GENERALE-SPLITSKA BANKA dioničko društvo, OIB 69326397242</item>
      <item>HARO društvo s ograničenom odgovornošću za trgovinu i usluge, OIB 21478700168 zastupanog po punomoćniku ANTOLIĆ I SURADNICI odvjetničko društvo, javno trgovačko društvo; Nebojša Antolić</item>
      <item>GLOBALNI SERVIS d.o.o. za upravljanje i održavanje objekata, OIB 16428352077 zastupanog po punomoćniku Mr. sc. Tin Matić</item>
      <item>BONAČIĆ SECURITY za zaštitu osoba i imovine, društvo s ograničenom odgovornošću, OIB 63135369237</item>
      <item>CARGO-PARTNER d.o.o. za otpremništvo, zastupanje u prometu roba i usluge skladištenja, OIB 84596041174</item>
      <item>FLIO d.o.o. za trgovinu, ugostiteljstvo i poslovanje nekretninama, OIB 39808838633</item>
      <item>DHL International d.o.o, hitna dostava širom svijeta, OIB 79069474349 zastupanog po punomoćniku Krešimir Lisak</item>
      <item>KERUM društvo s ograničenom odgovornošću, za unutarnju i vanjsku trgovinu, promet i usluge, OIB 66124057408</item>
      <item>VODOVOD-OSIJEK d.o.o. za vodoopskrbu i odvodnju, OIB 43654507669</item>
      <item>MARKO MIHOVILOVIĆ, OIB 05481546487</item>
      <item>HRVATSKA POŠTANSKA BANKA, dioničko društvo, OIB 87939104217</item>
      <item>Hrvatske vode, pravna osoba za upravljanje vodama, OIB 28921383001</item>
      <item>FLIBA, društvo s ograničenom odgovornošću za trgovinu, OIB 30777726033 zastupanog po punomoćniku Edi Biočić</item>
      <item>ZAGREBAČKI HOLDING, društvo s ograničenom odgovornošću za javni prijevoz, opskrbu vodom, održavanje čistoće, putnička a, OIB 85584865987</item>
      <item>SIMILIS društvo s ograničenom odgovornošću za trgovinu i usluge, OIB 35016480287</item>
      <item>IMEX BANKA dioničko društvo, OIB 99326633206</item>
      <item>GRIP GRADNJA d.o.o. za gradnju, trgovinu, turizam, ugostiteljstvo i usluge, OIB 45163761671 zastupanog po punomoćniku Dora Živković</item>
      <item>OT-OPTIMA TELEKOM d.d. za telekomunikacije, OIB 36004425025</item>
      <item>Hrvatska radiotelevizija, OIB 68419124305</item>
      <item>AFIRMACIJA MARSONIA društvo s ograničenom odgovornošću za poslovanje nekretninama, OIB 67378156267</item>
      <item>VIPnet usluge d.o.o. za telekomunikacijske usluge, OIB 00565279090</item>
      <item>Raiffeisenbank Austria d.d., OIB 53056966535</item>
      <item>GENERALI OSIGURANJE dioničko društvo, OIB 10840749604</item>
      <item>HYPO ALPE-ADRIA-BANK dioničko društvo, OIB 14036333877</item>
      <item>TRGOVAČKI CENTAR ZAGREB d.o.o. za trgovinu nekretninama, OIB 57136792631 zastupanog po punomoćniku PEĆAREVIĆ &amp; RELIĆ odvjetničko društvo</item>
      <item>Hrvatski Telekom d.d., OIB 81793146560</item>
      <item>VODOVOD-OSIJEK d.o.o. za vodoopskrbu i odvodnju, OIB 43654507669</item>
      <item>HEP - Opskrba d.o.o. za opskrbu potrošača električnom, toplinskom energijom i plinom, OIB 63073332379</item>
      <item>AFIRMACIJA MARSONIA društvo s ograničenom odgovornošću za poslovanje nekretninama, OIB 67378156267 zastupanog po punomoćniku JAGAR &amp; GREBENAR, ODVJETNIČKO DRUŠTVO</item>
      <item>OPTIMA LEASING d.o.o. za usluge, OIB 71463153978 zastupanog po punomoćniku Goran Božić</item>
      <item>INKASATOR d.o.o. za obavljanje poslova naplate troškova stanovanja i drugih knjigovodstvenih usluga, OIB 51671452481</item>
      <item>HYPO-LEASING KROATIEN, društvo za financiranje, d.o.o., OIB 87064273078</item>
      <item>APLANOS za trgovinu i usluge društvo s ograničenom odgovornošću, OIB 86169679468 zastupanog po punomoćniku ŽELJKO LUBINA</item>
      <item>SHOPPING CENTER, društvo s ograničenom odgovornošću za graditeljstvo i trgovinu, OIB 48527883403</item>
      <item>HRVATSKE ŠUME TOURS društvo s ograničenom odgovornošću - putnička agencija - u likvidaciji, OIB 39596197214 zastupanog po punomoćniku Odvjetničko društvo TOMIĆ &amp; ŠUŠNJAR j.t.d. u likvidaciji</item>
      <item>VARTEKS varaždinska tekstilna industrija  d. d., OIB 00872098033</item>
      <item>MARANA d.o.o. proizvodnja, trgovina, usluge, export-import, OIB 20038755624 zastupanog po punomoćniku Odvjetničko društvo MATULIĆ, BILIĆ I PARTNERI, j.t.d.</item>
      <item>MICRONIC, d.o.o. za proizvodnju, trgovinu i usluge, OIB 89489773101</item>
      <item>KONTINENTAL PAKIRANJE d.o.o. za graditeljstvo i usluge, OIB 87358951669</item>
      <item>KABRIO društvo s ograničenom odgovornošću za trgovinu i usluge, OIB 02014925756 zastupanog po punomoćniku GOLUBIĆ I PARTNERI odvjetničko društvo</item>
      <item>Financijska agencija, OIB 85821130368</item>
      <item>HRVATSKE ŠUME društvo s ograničenom odgovornošću, OIB 69693144506</item>
      <item>GRAĐA dioničko društvo za trgovinu na veliko i malo, OIB 75628884500</item>
      <item>TOWER CENTER RIJEKA društvo s ograničenom odgovornošću za usluge, OIB 84184387126</item>
      <item>HEP-Operator distribucijskog sustava d.o.o. za distribuciju i opskrbu električne energije, OIB 46830600751</item>
      <item>GRAD RIJEKA, OIB 54382731928 zastupanog po punomoćniku Vinko Samardžić; Zajednički odvjetnički ured Veljko Knežević, Edi Bradamante, Mira Hinić, Ivana Radić, Bojana Pavković, Senka Perhat i Neven Knežević</item>
    </derivirana_varijabla>
  </DomainObject.Predmet.StrankaListFormatedOIB>
  <DomainObject.Predmet.StrankaListFormatedWithAdress>
    <izvorni_sadrzaj>
      <item>MERCATOR - H  društvo s ograničenom odgovornošću za trgovinu i proizvodnju, Ljudevita Posavskog 5, Sesvete zastupanog po punomoćniku Tomislav Kos</item>
      <item>GRAĐA - PRODAJNI CENTRI d.o.o. za trgovinu, Vranjički put 2, Solin zastupanog po punomoćniku Ivan Vidović</item>
      <item>FLIO d.o.o. za trgovinu, ugostiteljstvo i poslovanje nekretninama, Slavonska avenija 56, 10000 Zagreb zastupanog po punomoćniku Mijo Jeličić</item>
      <item>KERUM društvo s ograničenom odgovornošću, za unutarnju i vanjsku trgovinu, promet i usluge, Zrinjsko Frankopanska 68, Split</item>
      <item>BR-EMA društvo s ograničenom odgovornošću za ugostiteljstvo, trgovinu i usluge, Vinogradska 8, 41319 Repušnica</item>
      <item>Hrvatski Telekom d.d., Savska cesta 32, 10000 Zagreb</item>
      <item>Hrvatske vode, pravna osoba za upravljanje vodama, Grada Vukovara 220, 10000 Zagreb</item>
      <item>TRGOVAČKI CENTAR ZAGREB d.o.o. za trgovinu nekretninama, Zaprešićka 2, Jablanovec</item>
      <item>MAKARSKI KOMUNALAC društvo s ograničenom odgovornošću za obavljanje komunalnih poslova, Trg Tina Ujevića 1, Makarska</item>
      <item>GENERALI OSIGURANJE dioničko društvo, Bani 110, 10000 Zagreb</item>
      <item>ČISTOĆA društvo s ograničenom odgovornošću za obavljanje komunalnih djelatnosti održavanja čistoće i odlaganja komunaln, Put Plokita 81, Split</item>
      <item>Raiffeisenbank Austria d.d., Petrinjska 59, 10000 Zagreb</item>
      <item>VENETO BANKA dioničko društvo, Draškovićeva 58, 10000 Zagreb</item>
      <item>VODOVOD I KANALIZACIJA, društvo s ograničenom odgovornošću za vodoopskrbu, odvodnju i pročišćavanje otpadnih voda, Biokovska 3, Split</item>
      <item>SOCIETE GENERALE-SPLITSKA BANKA dioničko društvo, Ruđera Boškovića 16, Split</item>
      <item>HARO društvo s ograničenom odgovornošću za trgovinu i usluge, Virovska 29, 10000 Zagreb zastupanog po punomoćniku ANTOLIĆ I SURADNICI odvjetničko društvo, javno trgovačko društvo; Nebojša Antolić</item>
      <item>GLOBALNI SERVIS d.o.o. za upravljanje i održavanje objekata, Jaruščica 9d, 10000 Zagreb zastupanog po punomoćniku Mr. sc. Tin Matić</item>
      <item>BONAČIĆ SECURITY za zaštitu osoba i imovine, društvo s ograničenom odgovornošću, Dinka Šimunovića 2 A, 21000 Split</item>
      <item>CARGO-PARTNER d.o.o. za otpremništvo, zastupanje u prometu roba i usluge skladištenja, Jankomir 25 J, 10000 Zagreb</item>
      <item>FLIO d.o.o. za trgovinu, ugostiteljstvo i poslovanje nekretninama, Slavonska avenija 56, 10000 Zagreb</item>
      <item>DHL International d.o.o, hitna dostava širom svijeta, Utinjska 40, 10000 Zagreb zastupanog po punomoćniku Krešimir Lisak</item>
      <item>KERUM društvo s ograničenom odgovornošću, za unutarnju i vanjsku trgovinu, promet i usluge, Zrinjsko Frankopanska 68, Split</item>
      <item>VODOVOD-OSIJEK d.o.o. za vodoopskrbu i odvodnju, Poljski Put 1, Osijek</item>
      <item>MARKO MIHOVILOVIĆ, Augusta Cesarca 4, Split</item>
      <item>HRVATSKA POŠTANSKA BANKA, dioničko društvo, Jurišićeva 4, 10000 Zagreb</item>
      <item>Hrvatske vode, pravna osoba za upravljanje vodama, Ulica grada Vukovara 220, 10000 Zagreb</item>
      <item>FLIBA, društvo s ograničenom odgovornošću za trgovinu, Gospodarska ulica 5, Donji Stupnik zastupanog po punomoćniku Edi Biočić</item>
      <item>ZAGREBAČKI HOLDING, društvo s ograničenom odgovornošću za javni prijevoz, opskrbu vodom, održavanje čistoće, putnička a, Ulica grada Vukovara 41, 10000 Zagreb</item>
      <item>SIMILIS društvo s ograničenom odgovornošću za trgovinu i usluge, Duga 17, Vinkovci</item>
      <item>IMEX BANKA dioničko društvo, Tolstojeva 6, Split</item>
      <item>GRIP GRADNJA d.o.o. za gradnju, trgovinu, turizam, ugostiteljstvo i usluge, Oko Sv.Kaje 30, Solin zastupanog po punomoćniku Dora Živković</item>
      <item>OT-OPTIMA TELEKOM d.d. za telekomunikacije, Bani 75/a, 10000 Zagreb</item>
      <item>Hrvatska radiotelevizija, Prisavlje 3, 10000 Zagreb</item>
      <item>AFIRMACIJA MARSONIA društvo s ograničenom odgovornošću za poslovanje nekretninama, Škorpikova 24/4, 10000 Zagreb</item>
      <item>VIPnet usluge d.o.o. za telekomunikacijske usluge, Vrtni put 1, 10000 Zagreb</item>
      <item>Raiffeisenbank Austria d.d., Petrinjska 59, 10000 Zagreb</item>
      <item>GENERALI OSIGURANJE dioničko društvo, Bani 110, 10000 Zagreb</item>
      <item>HYPO ALPE-ADRIA-BANK dioničko društvo, Slavonska avenija 6, 10000 Zagreb</item>
      <item>TRGOVAČKI CENTAR ZAGREB d.o.o. za trgovinu nekretninama, Zaprešićka 2, Jablanovec zastupanog po punomoćniku PEĆAREVIĆ &amp; RELIĆ odvjetničko društvo</item>
      <item>Hrvatski Telekom d.d., Savska cesta 32, 10000 Zagreb</item>
      <item>VODOVOD-OSIJEK d.o.o. za vodoopskrbu i odvodnju, Poljski put 1, 31000 Osijek</item>
      <item>HEP - Opskrba d.o.o. za opskrbu potrošača električnom, toplinskom energijom i plinom, Ulica Grada Vukovara 37, 10000 Zagreb</item>
      <item>AFIRMACIJA MARSONIA društvo s ograničenom odgovornošću za poslovanje nekretninama, Škorpikova 24/4, 10000 Zagreb zastupanog po punomoćniku JAGAR &amp; GREBENAR, ODVJETNIČKO DRUŠTVO</item>
      <item>OPTIMA LEASING d.o.o. za usluge, Ivana Lučića 2 A, 10000 Zagreb zastupanog po punomoćniku Goran Božić</item>
      <item>INKASATOR d.o.o. za obavljanje poslova naplate troškova stanovanja i drugih knjigovodstvenih usluga, Trg Josipa Broza 4, Karlovac</item>
      <item>HYPO-LEASING KROATIEN, društvo za financiranje, d.o.o., Koranska 16, 10000 Zagreb</item>
      <item>APLANOS za trgovinu i usluge društvo s ograničenom odgovornošću, Ulica Bruna Bušića 8, Kaštel Gomilica zastupanog po punomoćniku ŽELJKO LUBINA</item>
      <item>SHOPPING CENTER, društvo s ograničenom odgovornošću za graditeljstvo i trgovinu, Branimirova 29, 10000 Zagreb</item>
      <item>HRVATSKE ŠUME TOURS društvo s ograničenom odgovornošću - putnička agencija - u likvidaciji, Ljudevita Farkaša Vukotinovića 2, 10000 Zagreb zastupanog po punomoćniku Odvjetničko društvo TOMIĆ &amp; ŠUŠNJAR j.t.d. u likvidaciji</item>
      <item>VARTEKS varaždinska tekstilna industrija  d. d., Zagrebačka 94, 42000 Varaždin</item>
      <item>MARANA d.o.o. proizvodnja, trgovina, usluge, export-import, Put plokita 14, 21000 Split zastupanog po punomoćniku Odvjetničko društvo MATULIĆ, BILIĆ I PARTNERI, j.t.d.</item>
      <item>MICRONIC, d.o.o. za proizvodnju, trgovinu i usluge, Gotovčeva 8, 21000 Split</item>
      <item>KONTINENTAL PAKIRANJE d.o.o. za graditeljstvo i usluge, Pod Kosom 40, Split</item>
      <item>KABRIO društvo s ograničenom odgovornošću za trgovinu i usluge, Zagrebačka avenija 100 a, 10000 Zagreb zastupanog po punomoćniku GOLUBIĆ I PARTNERI odvjetničko društvo</item>
      <item>Financijska agencija, Vrtni put 3, 10000 Zagreb</item>
      <item>HRVATSKE ŠUME društvo s ograničenom odgovornošću, Ul.Ljudevita Farkaša Vukotinovića 2, 10000 Zagreb</item>
      <item>GRAĐA dioničko društvo za trgovinu na veliko i malo, Vranjički put 2, Solin</item>
      <item>TOWER CENTER RIJEKA društvo s ograničenom odgovornošću za usluge, Strossmayerova 16, Rijeka</item>
      <item>HEP-Operator distribucijskog sustava d.o.o. za distribuciju i opskrbu električne energije, Vergerijeva 6, 52100 Pula</item>
      <item>GRAD RIJEKA, Korzo 16, 51000 Rijeka zastupanog po punomoćniku Vinko Samardžić; Zajednički odvjetnički ured Veljko Knežević, Edi Bradamante, Mira Hinić, Ivana Radić, Bojana Pavković, Senka Perhat i Neven Knežević</item>
    </izvorni_sadrzaj>
    <derivirana_varijabla naziv="DomainObject.Predmet.StrankaListFormatedWithAdress_1">
      <item>MERCATOR - H  društvo s ograničenom odgovornošću za trgovinu i proizvodnju, Ljudevita Posavskog 5, Sesvete zastupanog po punomoćniku Tomislav Kos</item>
      <item>GRAĐA - PRODAJNI CENTRI d.o.o. za trgovinu, Vranjički put 2, Solin zastupanog po punomoćniku Ivan Vidović</item>
      <item>FLIO d.o.o. za trgovinu, ugostiteljstvo i poslovanje nekretninama, Slavonska avenija 56, 10000 Zagreb zastupanog po punomoćniku Mijo Jeličić</item>
      <item>KERUM društvo s ograničenom odgovornošću, za unutarnju i vanjsku trgovinu, promet i usluge, Zrinjsko Frankopanska 68, Split</item>
      <item>BR-EMA društvo s ograničenom odgovornošću za ugostiteljstvo, trgovinu i usluge, Vinogradska 8, 41319 Repušnica</item>
      <item>Hrvatski Telekom d.d., Savska cesta 32, 10000 Zagreb</item>
      <item>Hrvatske vode, pravna osoba za upravljanje vodama, Grada Vukovara 220, 10000 Zagreb</item>
      <item>TRGOVAČKI CENTAR ZAGREB d.o.o. za trgovinu nekretninama, Zaprešićka 2, Jablanovec</item>
      <item>MAKARSKI KOMUNALAC društvo s ograničenom odgovornošću za obavljanje komunalnih poslova, Trg Tina Ujevića 1, Makarska</item>
      <item>GENERALI OSIGURANJE dioničko društvo, Bani 110, 10000 Zagreb</item>
      <item>ČISTOĆA društvo s ograničenom odgovornošću za obavljanje komunalnih djelatnosti održavanja čistoće i odlaganja komunaln, Put Plokita 81, Split</item>
      <item>Raiffeisenbank Austria d.d., Petrinjska 59, 10000 Zagreb</item>
      <item>VENETO BANKA dioničko društvo, Draškovićeva 58, 10000 Zagreb</item>
      <item>VODOVOD I KANALIZACIJA, društvo s ograničenom odgovornošću za vodoopskrbu, odvodnju i pročišćavanje otpadnih voda, Biokovska 3, Split</item>
      <item>SOCIETE GENERALE-SPLITSKA BANKA dioničko društvo, Ruđera Boškovića 16, Split</item>
      <item>HARO društvo s ograničenom odgovornošću za trgovinu i usluge, Virovska 29, 10000 Zagreb zastupanog po punomoćniku ANTOLIĆ I SURADNICI odvjetničko društvo, javno trgovačko društvo; Nebojša Antolić</item>
      <item>GLOBALNI SERVIS d.o.o. za upravljanje i održavanje objekata, Jaruščica 9d, 10000 Zagreb zastupanog po punomoćniku Mr. sc. Tin Matić</item>
      <item>BONAČIĆ SECURITY za zaštitu osoba i imovine, društvo s ograničenom odgovornošću, Dinka Šimunovića 2 A, 21000 Split</item>
      <item>CARGO-PARTNER d.o.o. za otpremništvo, zastupanje u prometu roba i usluge skladištenja, Jankomir 25 J, 10000 Zagreb</item>
      <item>FLIO d.o.o. za trgovinu, ugostiteljstvo i poslovanje nekretninama, Slavonska avenija 56, 10000 Zagreb</item>
      <item>DHL International d.o.o, hitna dostava širom svijeta, Utinjska 40, 10000 Zagreb zastupanog po punomoćniku Krešimir Lisak</item>
      <item>KERUM društvo s ograničenom odgovornošću, za unutarnju i vanjsku trgovinu, promet i usluge, Zrinjsko Frankopanska 68, Split</item>
      <item>VODOVOD-OSIJEK d.o.o. za vodoopskrbu i odvodnju, Poljski Put 1, Osijek</item>
      <item>MARKO MIHOVILOVIĆ, Augusta Cesarca 4, Split</item>
      <item>HRVATSKA POŠTANSKA BANKA, dioničko društvo, Jurišićeva 4, 10000 Zagreb</item>
      <item>Hrvatske vode, pravna osoba za upravljanje vodama, Ulica grada Vukovara 220, 10000 Zagreb</item>
      <item>FLIBA, društvo s ograničenom odgovornošću za trgovinu, Gospodarska ulica 5, Donji Stupnik zastupanog po punomoćniku Edi Biočić</item>
      <item>ZAGREBAČKI HOLDING, društvo s ograničenom odgovornošću za javni prijevoz, opskrbu vodom, održavanje čistoće, putnička a, Ulica grada Vukovara 41, 10000 Zagreb</item>
      <item>SIMILIS društvo s ograničenom odgovornošću za trgovinu i usluge, Duga 17, Vinkovci</item>
      <item>IMEX BANKA dioničko društvo, Tolstojeva 6, Split</item>
      <item>GRIP GRADNJA d.o.o. za gradnju, trgovinu, turizam, ugostiteljstvo i usluge, Oko Sv.Kaje 30, Solin zastupanog po punomoćniku Dora Živković</item>
      <item>OT-OPTIMA TELEKOM d.d. za telekomunikacije, Bani 75/a, 10000 Zagreb</item>
      <item>Hrvatska radiotelevizija, Prisavlje 3, 10000 Zagreb</item>
      <item>AFIRMACIJA MARSONIA društvo s ograničenom odgovornošću za poslovanje nekretninama, Škorpikova 24/4, 10000 Zagreb</item>
      <item>VIPnet usluge d.o.o. za telekomunikacijske usluge, Vrtni put 1, 10000 Zagreb</item>
      <item>Raiffeisenbank Austria d.d., Petrinjska 59, 10000 Zagreb</item>
      <item>GENERALI OSIGURANJE dioničko društvo, Bani 110, 10000 Zagreb</item>
      <item>HYPO ALPE-ADRIA-BANK dioničko društvo, Slavonska avenija 6, 10000 Zagreb</item>
      <item>TRGOVAČKI CENTAR ZAGREB d.o.o. za trgovinu nekretninama, Zaprešićka 2, Jablanovec zastupanog po punomoćniku PEĆAREVIĆ &amp; RELIĆ odvjetničko društvo</item>
      <item>Hrvatski Telekom d.d., Savska cesta 32, 10000 Zagreb</item>
      <item>VODOVOD-OSIJEK d.o.o. za vodoopskrbu i odvodnju, Poljski put 1, 31000 Osijek</item>
      <item>HEP - Opskrba d.o.o. za opskrbu potrošača električnom, toplinskom energijom i plinom, Ulica Grada Vukovara 37, 10000 Zagreb</item>
      <item>AFIRMACIJA MARSONIA društvo s ograničenom odgovornošću za poslovanje nekretninama, Škorpikova 24/4, 10000 Zagreb zastupanog po punomoćniku JAGAR &amp; GREBENAR, ODVJETNIČKO DRUŠTVO</item>
      <item>OPTIMA LEASING d.o.o. za usluge, Ivana Lučića 2 A, 10000 Zagreb zastupanog po punomoćniku Goran Božić</item>
      <item>INKASATOR d.o.o. za obavljanje poslova naplate troškova stanovanja i drugih knjigovodstvenih usluga, Trg Josipa Broza 4, Karlovac</item>
      <item>HYPO-LEASING KROATIEN, društvo za financiranje, d.o.o., Koranska 16, 10000 Zagreb</item>
      <item>APLANOS za trgovinu i usluge društvo s ograničenom odgovornošću, Ulica Bruna Bušića 8, Kaštel Gomilica zastupanog po punomoćniku ŽELJKO LUBINA</item>
      <item>SHOPPING CENTER, društvo s ograničenom odgovornošću za graditeljstvo i trgovinu, Branimirova 29, 10000 Zagreb</item>
      <item>HRVATSKE ŠUME TOURS društvo s ograničenom odgovornošću - putnička agencija - u likvidaciji, Ljudevita Farkaša Vukotinovića 2, 10000 Zagreb zastupanog po punomoćniku Odvjetničko društvo TOMIĆ &amp; ŠUŠNJAR j.t.d. u likvidaciji</item>
      <item>VARTEKS varaždinska tekstilna industrija  d. d., Zagrebačka 94, 42000 Varaždin</item>
      <item>MARANA d.o.o. proizvodnja, trgovina, usluge, export-import, Put plokita 14, 21000 Split zastupanog po punomoćniku Odvjetničko društvo MATULIĆ, BILIĆ I PARTNERI, j.t.d.</item>
      <item>MICRONIC, d.o.o. za proizvodnju, trgovinu i usluge, Gotovčeva 8, 21000 Split</item>
      <item>KONTINENTAL PAKIRANJE d.o.o. za graditeljstvo i usluge, Pod Kosom 40, Split</item>
      <item>KABRIO društvo s ograničenom odgovornošću za trgovinu i usluge, Zagrebačka avenija 100 a, 10000 Zagreb zastupanog po punomoćniku GOLUBIĆ I PARTNERI odvjetničko društvo</item>
      <item>Financijska agencija, Vrtni put 3, 10000 Zagreb</item>
      <item>HRVATSKE ŠUME društvo s ograničenom odgovornošću, Ul.Ljudevita Farkaša Vukotinovića 2, 10000 Zagreb</item>
      <item>GRAĐA dioničko društvo za trgovinu na veliko i malo, Vranjički put 2, Solin</item>
      <item>TOWER CENTER RIJEKA društvo s ograničenom odgovornošću za usluge, Strossmayerova 16, Rijeka</item>
      <item>HEP-Operator distribucijskog sustava d.o.o. za distribuciju i opskrbu električne energije, Vergerijeva 6, 52100 Pula</item>
      <item>GRAD RIJEKA, Korzo 16, 51000 Rijeka zastupanog po punomoćniku Vinko Samardžić; Zajednički odvjetnički ured Veljko Knežević, Edi Bradamante, Mira Hinić, Ivana Radić, Bojana Pavković, Senka Perhat i Neven Knežević</item>
    </derivirana_varijabla>
  </DomainObject.Predmet.StrankaListFormatedWithAdress>
  <DomainObject.Predmet.StrankaListFormatedWithAdressOIB>
    <izvorni_sadrzaj>
      <item>MERCATOR - H  društvo s ograničenom odgovornošću za trgovinu i proizvodnju, OIB 10045107278, Ljudevita Posavskog 5, Sesvete zastupanog po punomoćniku Tomislav Kos</item>
      <item>GRAĐA - PRODAJNI CENTRI d.o.o. za trgovinu, OIB 70571833346, Vranjički put 2, Solin zastupanog po punomoćniku Ivan Vidović</item>
      <item>FLIO d.o.o. za trgovinu, ugostiteljstvo i poslovanje nekretninama, OIB 39808838633, Slavonska avenija 56, 10000 Zagreb zastupanog po punomoćniku Mijo Jeličić</item>
      <item>KERUM društvo s ograničenom odgovornošću, za unutarnju i vanjsku trgovinu, promet i usluge, OIB 66124057408, Zrinjsko Frankopanska 68, Split</item>
      <item>BR-EMA društvo s ograničenom odgovornošću za ugostiteljstvo, trgovinu i usluge, OIB 55690591528, Vinogradska 8, 41319 Repušnica</item>
      <item>Hrvatski Telekom d.d., OIB 81793146560, Savska cesta 32, 10000 Zagreb</item>
      <item>Hrvatske vode, pravna osoba za upravljanje vodama, OIB 28921383001, Grada Vukovara 220, 10000 Zagreb</item>
      <item>TRGOVAČKI CENTAR ZAGREB d.o.o. za trgovinu nekretninama, OIB 57136792631, Zaprešićka 2, Jablanovec</item>
      <item>MAKARSKI KOMUNALAC društvo s ograničenom odgovornošću za obavljanje komunalnih poslova, OIB 12733878804, Trg Tina Ujevića 1, Makarska</item>
      <item>GENERALI OSIGURANJE dioničko društvo, OIB 10840749604, Bani 110, 10000 Zagreb</item>
      <item>ČISTOĆA društvo s ograničenom odgovornošću za obavljanje komunalnih djelatnosti održavanja čistoće i odlaganja komunaln, OIB 38812451417, Put Plokita 81, Split</item>
      <item>Raiffeisenbank Austria d.d., OIB 53056966535, Petrinjska 59, 10000 Zagreb</item>
      <item>VENETO BANKA dioničko društvo, OIB 81712716992, Draškovićeva 58, 10000 Zagreb</item>
      <item>VODOVOD I KANALIZACIJA, društvo s ograničenom odgovornošću za vodoopskrbu, odvodnju i pročišćavanje otpadnih voda, OIB 56826138353, Biokovska 3, Split</item>
      <item>SOCIETE GENERALE-SPLITSKA BANKA dioničko društvo, OIB 69326397242, Ruđera Boškovića 16, Split</item>
      <item>HARO društvo s ograničenom odgovornošću za trgovinu i usluge, OIB 21478700168, Virovska 29, 10000 Zagreb zastupanog po punomoćniku ANTOLIĆ I SURADNICI odvjetničko društvo, javno trgovačko društvo; Nebojša Antolić</item>
      <item>GLOBALNI SERVIS d.o.o. za upravljanje i održavanje objekata, OIB 16428352077, Jaruščica 9d, 10000 Zagreb zastupanog po punomoćniku Mr. sc. Tin Matić</item>
      <item>BONAČIĆ SECURITY za zaštitu osoba i imovine, društvo s ograničenom odgovornošću, OIB 63135369237, Dinka Šimunovića 2 A, 21000 Split</item>
      <item>CARGO-PARTNER d.o.o. za otpremništvo, zastupanje u prometu roba i usluge skladištenja, OIB 84596041174, Jankomir 25 J, 10000 Zagreb</item>
      <item>FLIO d.o.o. za trgovinu, ugostiteljstvo i poslovanje nekretninama, OIB 39808838633, Slavonska avenija 56, 10000 Zagreb</item>
      <item>DHL International d.o.o, hitna dostava širom svijeta, OIB 79069474349, Utinjska 40, 10000 Zagreb zastupanog po punomoćniku Krešimir Lisak</item>
      <item>KERUM društvo s ograničenom odgovornošću, za unutarnju i vanjsku trgovinu, promet i usluge, OIB 66124057408, Zrinjsko Frankopanska 68, Split</item>
      <item>VODOVOD-OSIJEK d.o.o. za vodoopskrbu i odvodnju, OIB 43654507669, Poljski Put 1, Osijek</item>
      <item>MARKO MIHOVILOVIĆ, OIB 05481546487, Augusta Cesarca 4, Split</item>
      <item>HRVATSKA POŠTANSKA BANKA, dioničko društvo, OIB 87939104217, Jurišićeva 4, 10000 Zagreb</item>
      <item>Hrvatske vode, pravna osoba za upravljanje vodama, OIB 28921383001, Ulica grada Vukovara 220, 10000 Zagreb</item>
      <item>FLIBA, društvo s ograničenom odgovornošću za trgovinu, OIB 30777726033, Gospodarska ulica 5, Donji Stupnik zastupanog po punomoćniku Edi Biočić</item>
      <item>ZAGREBAČKI HOLDING, društvo s ograničenom odgovornošću za javni prijevoz, opskrbu vodom, održavanje čistoće, putnička a, OIB 85584865987, Ulica grada Vukovara 41, 10000 Zagreb</item>
      <item>SIMILIS društvo s ograničenom odgovornošću za trgovinu i usluge, OIB 35016480287, Duga 17, Vinkovci</item>
      <item>IMEX BANKA dioničko društvo, OIB 99326633206, Tolstojeva 6, Split</item>
      <item>GRIP GRADNJA d.o.o. za gradnju, trgovinu, turizam, ugostiteljstvo i usluge, OIB 45163761671, Oko Sv.Kaje 30, Solin zastupanog po punomoćniku Dora Živković</item>
      <item>OT-OPTIMA TELEKOM d.d. za telekomunikacije, OIB 36004425025, Bani 75/a, 10000 Zagreb</item>
      <item>Hrvatska radiotelevizija, OIB 68419124305, Prisavlje 3, 10000 Zagreb</item>
      <item>AFIRMACIJA MARSONIA društvo s ograničenom odgovornošću za poslovanje nekretninama, OIB 67378156267, Škorpikova 24/4, 10000 Zagreb</item>
      <item>VIPnet usluge d.o.o. za telekomunikacijske usluge, OIB 00565279090, Vrtni put 1, 10000 Zagreb</item>
      <item>Raiffeisenbank Austria d.d., OIB 53056966535, Petrinjska 59, 10000 Zagreb</item>
      <item>GENERALI OSIGURANJE dioničko društvo, OIB 10840749604, Bani 110, 10000 Zagreb</item>
      <item>HYPO ALPE-ADRIA-BANK dioničko društvo, OIB 14036333877, Slavonska avenija 6, 10000 Zagreb</item>
      <item>TRGOVAČKI CENTAR ZAGREB d.o.o. za trgovinu nekretninama, OIB 57136792631, Zaprešićka 2, Jablanovec zastupanog po punomoćniku PEĆAREVIĆ &amp; RELIĆ odvjetničko društvo</item>
      <item>Hrvatski Telekom d.d., OIB 81793146560, Savska cesta 32, 10000 Zagreb</item>
      <item>VODOVOD-OSIJEK d.o.o. za vodoopskrbu i odvodnju, OIB 43654507669, Poljski put 1, 31000 Osijek</item>
      <item>HEP - Opskrba d.o.o. za opskrbu potrošača električnom, toplinskom energijom i plinom, OIB 63073332379, Ulica Grada Vukovara 37, 10000 Zagreb</item>
      <item>AFIRMACIJA MARSONIA društvo s ograničenom odgovornošću za poslovanje nekretninama, OIB 67378156267, Škorpikova 24/4, 10000 Zagreb zastupanog po punomoćniku JAGAR &amp; GREBENAR, ODVJETNIČKO DRUŠTVO</item>
      <item>OPTIMA LEASING d.o.o. za usluge, OIB 71463153978, Ivana Lučića 2 A, 10000 Zagreb zastupanog po punomoćniku Goran Božić</item>
      <item>INKASATOR d.o.o. za obavljanje poslova naplate troškova stanovanja i drugih knjigovodstvenih usluga, OIB 51671452481, Trg Josipa Broza 4, Karlovac</item>
      <item>HYPO-LEASING KROATIEN, društvo za financiranje, d.o.o., OIB 87064273078, Koranska 16, 10000 Zagreb</item>
      <item>APLANOS za trgovinu i usluge društvo s ograničenom odgovornošću, OIB 86169679468, Ulica Bruna Bušića 8, Kaštel Gomilica zastupanog po punomoćniku ŽELJKO LUBINA</item>
      <item>SHOPPING CENTER, društvo s ograničenom odgovornošću za graditeljstvo i trgovinu, OIB 48527883403, Branimirova 29, 10000 Zagreb</item>
      <item>HRVATSKE ŠUME TOURS društvo s ograničenom odgovornošću - putnička agencija - u likvidaciji, OIB 39596197214, Ljudevita Farkaša Vukotinovića 2, 10000 Zagreb zastupanog po punomoćniku Odvjetničko društvo TOMIĆ &amp; ŠUŠNJAR j.t.d. u likvidaciji</item>
      <item>VARTEKS varaždinska tekstilna industrija  d. d., OIB 00872098033, Zagrebačka 94, 42000 Varaždin</item>
      <item>MARANA d.o.o. proizvodnja, trgovina, usluge, export-import, OIB 20038755624, Put plokita 14, 21000 Split zastupanog po punomoćniku Odvjetničko društvo MATULIĆ, BILIĆ I PARTNERI, j.t.d.</item>
      <item>MICRONIC, d.o.o. za proizvodnju, trgovinu i usluge, OIB 89489773101, Gotovčeva 8, 21000 Split</item>
      <item>KONTINENTAL PAKIRANJE d.o.o. za graditeljstvo i usluge, OIB 87358951669, Pod Kosom 40, Split</item>
      <item>KABRIO društvo s ograničenom odgovornošću za trgovinu i usluge, OIB 02014925756, Zagrebačka avenija 100 a, 10000 Zagreb zastupanog po punomoćniku GOLUBIĆ I PARTNERI odvjetničko društvo</item>
      <item>Financijska agencija, OIB 85821130368, Vrtni put 3, 10000 Zagreb</item>
      <item>HRVATSKE ŠUME društvo s ograničenom odgovornošću, OIB 69693144506, Ul.Ljudevita Farkaša Vukotinovića 2, 10000 Zagreb</item>
      <item>GRAĐA dioničko društvo za trgovinu na veliko i malo, OIB 75628884500, Vranjički put 2, Solin</item>
      <item>TOWER CENTER RIJEKA društvo s ograničenom odgovornošću za usluge, OIB 84184387126, Strossmayerova 16, Rijeka</item>
      <item>HEP-Operator distribucijskog sustava d.o.o. za distribuciju i opskrbu električne energije, OIB 46830600751, Vergerijeva 6, 52100 Pula</item>
      <item>GRAD RIJEKA, OIB 54382731928, Korzo 16, 51000 Rijeka zastupanog po punomoćniku Vinko Samardžić; Zajednički odvjetnički ured Veljko Knežević, Edi Bradamante, Mira Hinić, Ivana Radić, Bojana Pavković, Senka Perhat i Neven Knežević</item>
    </izvorni_sadrzaj>
    <derivirana_varijabla naziv="DomainObject.Predmet.StrankaListFormatedWithAdressOIB_1">
      <item>MERCATOR - H  društvo s ograničenom odgovornošću za trgovinu i proizvodnju, OIB 10045107278, Ljudevita Posavskog 5, Sesvete zastupanog po punomoćniku Tomislav Kos</item>
      <item>GRAĐA - PRODAJNI CENTRI d.o.o. za trgovinu, OIB 70571833346, Vranjički put 2, Solin zastupanog po punomoćniku Ivan Vidović</item>
      <item>FLIO d.o.o. za trgovinu, ugostiteljstvo i poslovanje nekretninama, OIB 39808838633, Slavonska avenija 56, 10000 Zagreb zastupanog po punomoćniku Mijo Jeličić</item>
      <item>KERUM društvo s ograničenom odgovornošću, za unutarnju i vanjsku trgovinu, promet i usluge, OIB 66124057408, Zrinjsko Frankopanska 68, Split</item>
      <item>BR-EMA društvo s ograničenom odgovornošću za ugostiteljstvo, trgovinu i usluge, OIB 55690591528, Vinogradska 8, 41319 Repušnica</item>
      <item>Hrvatski Telekom d.d., OIB 81793146560, Savska cesta 32, 10000 Zagreb</item>
      <item>Hrvatske vode, pravna osoba za upravljanje vodama, OIB 28921383001, Grada Vukovara 220, 10000 Zagreb</item>
      <item>TRGOVAČKI CENTAR ZAGREB d.o.o. za trgovinu nekretninama, OIB 57136792631, Zaprešićka 2, Jablanovec</item>
      <item>MAKARSKI KOMUNALAC društvo s ograničenom odgovornošću za obavljanje komunalnih poslova, OIB 12733878804, Trg Tina Ujevića 1, Makarska</item>
      <item>GENERALI OSIGURANJE dioničko društvo, OIB 10840749604, Bani 110, 10000 Zagreb</item>
      <item>ČISTOĆA društvo s ograničenom odgovornošću za obavljanje komunalnih djelatnosti održavanja čistoće i odlaganja komunaln, OIB 38812451417, Put Plokita 81, Split</item>
      <item>Raiffeisenbank Austria d.d., OIB 53056966535, Petrinjska 59, 10000 Zagreb</item>
      <item>VENETO BANKA dioničko društvo, OIB 81712716992, Draškovićeva 58, 10000 Zagreb</item>
      <item>VODOVOD I KANALIZACIJA, društvo s ograničenom odgovornošću za vodoopskrbu, odvodnju i pročišćavanje otpadnih voda, OIB 56826138353, Biokovska 3, Split</item>
      <item>SOCIETE GENERALE-SPLITSKA BANKA dioničko društvo, OIB 69326397242, Ruđera Boškovića 16, Split</item>
      <item>HARO društvo s ograničenom odgovornošću za trgovinu i usluge, OIB 21478700168, Virovska 29, 10000 Zagreb zastupanog po punomoćniku ANTOLIĆ I SURADNICI odvjetničko društvo, javno trgovačko društvo; Nebojša Antolić</item>
      <item>GLOBALNI SERVIS d.o.o. za upravljanje i održavanje objekata, OIB 16428352077, Jaruščica 9d, 10000 Zagreb zastupanog po punomoćniku Mr. sc. Tin Matić</item>
      <item>BONAČIĆ SECURITY za zaštitu osoba i imovine, društvo s ograničenom odgovornošću, OIB 63135369237, Dinka Šimunovića 2 A, 21000 Split</item>
      <item>CARGO-PARTNER d.o.o. za otpremništvo, zastupanje u prometu roba i usluge skladištenja, OIB 84596041174, Jankomir 25 J, 10000 Zagreb</item>
      <item>FLIO d.o.o. za trgovinu, ugostiteljstvo i poslovanje nekretninama, OIB 39808838633, Slavonska avenija 56, 10000 Zagreb</item>
      <item>DHL International d.o.o, hitna dostava širom svijeta, OIB 79069474349, Utinjska 40, 10000 Zagreb zastupanog po punomoćniku Krešimir Lisak</item>
      <item>KERUM društvo s ograničenom odgovornošću, za unutarnju i vanjsku trgovinu, promet i usluge, OIB 66124057408, Zrinjsko Frankopanska 68, Split</item>
      <item>VODOVOD-OSIJEK d.o.o. za vodoopskrbu i odvodnju, OIB 43654507669, Poljski Put 1, Osijek</item>
      <item>MARKO MIHOVILOVIĆ, OIB 05481546487, Augusta Cesarca 4, Split</item>
      <item>HRVATSKA POŠTANSKA BANKA, dioničko društvo, OIB 87939104217, Jurišićeva 4, 10000 Zagreb</item>
      <item>Hrvatske vode, pravna osoba za upravljanje vodama, OIB 28921383001, Ulica grada Vukovara 220, 10000 Zagreb</item>
      <item>FLIBA, društvo s ograničenom odgovornošću za trgovinu, OIB 30777726033, Gospodarska ulica 5, Donji Stupnik zastupanog po punomoćniku Edi Biočić</item>
      <item>ZAGREBAČKI HOLDING, društvo s ograničenom odgovornošću za javni prijevoz, opskrbu vodom, održavanje čistoće, putnička a, OIB 85584865987, Ulica grada Vukovara 41, 10000 Zagreb</item>
      <item>SIMILIS društvo s ograničenom odgovornošću za trgovinu i usluge, OIB 35016480287, Duga 17, Vinkovci</item>
      <item>IMEX BANKA dioničko društvo, OIB 99326633206, Tolstojeva 6, Split</item>
      <item>GRIP GRADNJA d.o.o. za gradnju, trgovinu, turizam, ugostiteljstvo i usluge, OIB 45163761671, Oko Sv.Kaje 30, Solin zastupanog po punomoćniku Dora Živković</item>
      <item>OT-OPTIMA TELEKOM d.d. za telekomunikacije, OIB 36004425025, Bani 75/a, 10000 Zagreb</item>
      <item>Hrvatska radiotelevizija, OIB 68419124305, Prisavlje 3, 10000 Zagreb</item>
      <item>AFIRMACIJA MARSONIA društvo s ograničenom odgovornošću za poslovanje nekretninama, OIB 67378156267, Škorpikova 24/4, 10000 Zagreb</item>
      <item>VIPnet usluge d.o.o. za telekomunikacijske usluge, OIB 00565279090, Vrtni put 1, 10000 Zagreb</item>
      <item>Raiffeisenbank Austria d.d., OIB 53056966535, Petrinjska 59, 10000 Zagreb</item>
      <item>GENERALI OSIGURANJE dioničko društvo, OIB 10840749604, Bani 110, 10000 Zagreb</item>
      <item>HYPO ALPE-ADRIA-BANK dioničko društvo, OIB 14036333877, Slavonska avenija 6, 10000 Zagreb</item>
      <item>TRGOVAČKI CENTAR ZAGREB d.o.o. za trgovinu nekretninama, OIB 57136792631, Zaprešićka 2, Jablanovec zastupanog po punomoćniku PEĆAREVIĆ &amp; RELIĆ odvjetničko društvo</item>
      <item>Hrvatski Telekom d.d., OIB 81793146560, Savska cesta 32, 10000 Zagreb</item>
      <item>VODOVOD-OSIJEK d.o.o. za vodoopskrbu i odvodnju, OIB 43654507669, Poljski put 1, 31000 Osijek</item>
      <item>HEP - Opskrba d.o.o. za opskrbu potrošača električnom, toplinskom energijom i plinom, OIB 63073332379, Ulica Grada Vukovara 37, 10000 Zagreb</item>
      <item>AFIRMACIJA MARSONIA društvo s ograničenom odgovornošću za poslovanje nekretninama, OIB 67378156267, Škorpikova 24/4, 10000 Zagreb zastupanog po punomoćniku JAGAR &amp; GREBENAR, ODVJETNIČKO DRUŠTVO</item>
      <item>OPTIMA LEASING d.o.o. za usluge, OIB 71463153978, Ivana Lučića 2 A, 10000 Zagreb zastupanog po punomoćniku Goran Božić</item>
      <item>INKASATOR d.o.o. za obavljanje poslova naplate troškova stanovanja i drugih knjigovodstvenih usluga, OIB 51671452481, Trg Josipa Broza 4, Karlovac</item>
      <item>HYPO-LEASING KROATIEN, društvo za financiranje, d.o.o., OIB 87064273078, Koranska 16, 10000 Zagreb</item>
      <item>APLANOS za trgovinu i usluge društvo s ograničenom odgovornošću, OIB 86169679468, Ulica Bruna Bušića 8, Kaštel Gomilica zastupanog po punomoćniku ŽELJKO LUBINA</item>
      <item>SHOPPING CENTER, društvo s ograničenom odgovornošću za graditeljstvo i trgovinu, OIB 48527883403, Branimirova 29, 10000 Zagreb</item>
      <item>HRVATSKE ŠUME TOURS društvo s ograničenom odgovornošću - putnička agencija - u likvidaciji, OIB 39596197214, Ljudevita Farkaša Vukotinovića 2, 10000 Zagreb zastupanog po punomoćniku Odvjetničko društvo TOMIĆ &amp; ŠUŠNJAR j.t.d. u likvidaciji</item>
      <item>VARTEKS varaždinska tekstilna industrija  d. d., OIB 00872098033, Zagrebačka 94, 42000 Varaždin</item>
      <item>MARANA d.o.o. proizvodnja, trgovina, usluge, export-import, OIB 20038755624, Put plokita 14, 21000 Split zastupanog po punomoćniku Odvjetničko društvo MATULIĆ, BILIĆ I PARTNERI, j.t.d.</item>
      <item>MICRONIC, d.o.o. za proizvodnju, trgovinu i usluge, OIB 89489773101, Gotovčeva 8, 21000 Split</item>
      <item>KONTINENTAL PAKIRANJE d.o.o. za graditeljstvo i usluge, OIB 87358951669, Pod Kosom 40, Split</item>
      <item>KABRIO društvo s ograničenom odgovornošću za trgovinu i usluge, OIB 02014925756, Zagrebačka avenija 100 a, 10000 Zagreb zastupanog po punomoćniku GOLUBIĆ I PARTNERI odvjetničko društvo</item>
      <item>Financijska agencija, OIB 85821130368, Vrtni put 3, 10000 Zagreb</item>
      <item>HRVATSKE ŠUME društvo s ograničenom odgovornošću, OIB 69693144506, Ul.Ljudevita Farkaša Vukotinovića 2, 10000 Zagreb</item>
      <item>GRAĐA dioničko društvo za trgovinu na veliko i malo, OIB 75628884500, Vranjički put 2, Solin</item>
      <item>TOWER CENTER RIJEKA društvo s ograničenom odgovornošću za usluge, OIB 84184387126, Strossmayerova 16, Rijeka</item>
      <item>HEP-Operator distribucijskog sustava d.o.o. za distribuciju i opskrbu električne energije, OIB 46830600751, Vergerijeva 6, 52100 Pula</item>
      <item>GRAD RIJEKA, OIB 54382731928, Korzo 16, 51000 Rijeka zastupanog po punomoćniku Vinko Samardžić; Zajednički odvjetnički ured Veljko Knežević, Edi Bradamante, Mira Hinić, Ivana Radić, Bojana Pavković, Senka Perhat i Neven Knežević</item>
    </derivirana_varijabla>
  </DomainObject.Predmet.StrankaListFormatedWithAdressOIB>
  <DomainObject.Predmet.StrankaListNazivFormated>
    <izvorni_sadrzaj>
      <item>MERCATOR - H  društvo s ograničenom odgovornošću za trgovinu i proizvodnju</item>
      <item>GRAĐA - PRODAJNI CENTRI d.o.o. za trgovinu</item>
      <item>FLIO d.o.o. za trgovinu, ugostiteljstvo i poslovanje nekretninama</item>
      <item>KERUM društvo s ograničenom odgovornošću, za unutarnju i vanjsku trgovinu, promet i usluge</item>
      <item>BR-EMA društvo s ograničenom odgovornošću za ugostiteljstvo, trgovinu i usluge</item>
      <item>Hrvatski Telekom d.d.</item>
      <item>Hrvatske vode, pravna osoba za upravljanje vodama</item>
      <item>TRGOVAČKI CENTAR ZAGREB d.o.o. za trgovinu nekretninama</item>
      <item>MAKARSKI KOMUNALAC društvo s ograničenom odgovornošću za obavljanje komunalnih poslova</item>
      <item>GENERALI OSIGURANJE dioničko društvo</item>
      <item>ČISTOĆA društvo s ograničenom odgovornošću za obavljanje komunalnih djelatnosti održavanja čistoće i odlaganja komunaln</item>
      <item>Raiffeisenbank Austria d.d.</item>
      <item>VENETO BANKA dioničko društvo</item>
      <item>VODOVOD I KANALIZACIJA, društvo s ograničenom odgovornošću za vodoopskrbu, odvodnju i pročišćavanje otpadnih voda</item>
      <item>SOCIETE GENERALE-SPLITSKA BANKA dioničko društvo</item>
      <item>HARO društvo s ograničenom odgovornošću za trgovinu i usluge</item>
      <item>GLOBALNI SERVIS d.o.o. za upravljanje i održavanje objekata</item>
      <item>BONAČIĆ SECURITY za zaštitu osoba i imovine, društvo s ograničenom odgovornošću</item>
      <item>CARGO-PARTNER d.o.o. za otpremništvo, zastupanje u prometu roba i usluge skladištenja</item>
      <item>FLIO d.o.o. za trgovinu, ugostiteljstvo i poslovanje nekretninama</item>
      <item>DHL International d.o.o, hitna dostava širom svijeta</item>
      <item>KERUM društvo s ograničenom odgovornošću, za unutarnju i vanjsku trgovinu, promet i usluge</item>
      <item>VODOVOD-OSIJEK d.o.o. za vodoopskrbu i odvodnju</item>
      <item>MARKO MIHOVILOVIĆ</item>
      <item>HRVATSKA POŠTANSKA BANKA, dioničko društvo</item>
      <item>Hrvatske vode, pravna osoba za upravljanje vodama</item>
      <item>FLIBA, društvo s ograničenom odgovornošću za trgovinu</item>
      <item>ZAGREBAČKI HOLDING, društvo s ograničenom odgovornošću za javni prijevoz, opskrbu vodom, održavanje čistoće, putnička a</item>
      <item>SIMILIS društvo s ograničenom odgovornošću za trgovinu i usluge</item>
      <item>IMEX BANKA dioničko društvo</item>
      <item>GRIP GRADNJA d.o.o. za gradnju, trgovinu, turizam, ugostiteljstvo i usluge</item>
      <item>OT-OPTIMA TELEKOM d.d. za telekomunikacije</item>
      <item>Hrvatska radiotelevizija</item>
      <item>AFIRMACIJA MARSONIA društvo s ograničenom odgovornošću za poslovanje nekretninama</item>
      <item>VIPnet usluge d.o.o. za telekomunikacijske usluge</item>
      <item>Raiffeisenbank Austria d.d.</item>
      <item>GENERALI OSIGURANJE dioničko društvo</item>
      <item>HYPO ALPE-ADRIA-BANK dioničko društvo</item>
      <item>TRGOVAČKI CENTAR ZAGREB d.o.o. za trgovinu nekretninama</item>
      <item>Hrvatski Telekom d.d.</item>
      <item>VODOVOD-OSIJEK d.o.o. za vodoopskrbu i odvodnju</item>
      <item>HEP - Opskrba d.o.o. za opskrbu potrošača električnom, toplinskom energijom i plinom</item>
      <item>AFIRMACIJA MARSONIA društvo s ograničenom odgovornošću za poslovanje nekretninama</item>
      <item>OPTIMA LEASING d.o.o. za usluge</item>
      <item>INKASATOR d.o.o. za obavljanje poslova naplate troškova stanovanja i drugih knjigovodstvenih usluga</item>
      <item>HYPO-LEASING KROATIEN, društvo za financiranje, d.o.o.</item>
      <item>APLANOS za trgovinu i usluge društvo s ograničenom odgovornošću</item>
      <item>SHOPPING CENTER, društvo s ograničenom odgovornošću za graditeljstvo i trgovinu</item>
      <item>HRVATSKE ŠUME TOURS društvo s ograničenom odgovornošću - putnička agencija - u likvidaciji</item>
      <item>VARTEKS varaždinska tekstilna industrija  d. d.</item>
      <item>MARANA d.o.o. proizvodnja, trgovina, usluge, export-import</item>
      <item>MICRONIC, d.o.o. za proizvodnju, trgovinu i usluge</item>
      <item>KONTINENTAL PAKIRANJE d.o.o. za graditeljstvo i usluge</item>
      <item>KABRIO društvo s ograničenom odgovornošću za trgovinu i usluge</item>
      <item>Financijska agencija</item>
      <item>HRVATSKE ŠUME društvo s ograničenom odgovornošću</item>
      <item>GRAĐA dioničko društvo za trgovinu na veliko i malo</item>
      <item>TOWER CENTER RIJEKA društvo s ograničenom odgovornošću za usluge</item>
      <item>HEP-Operator distribucijskog sustava d.o.o. za distribuciju i opskrbu električne energije</item>
      <item>GRAD RIJEKA</item>
    </izvorni_sadrzaj>
    <derivirana_varijabla naziv="DomainObject.Predmet.StrankaListNazivFormated_1">
      <item>MERCATOR - H  društvo s ograničenom odgovornošću za trgovinu i proizvodnju</item>
      <item>GRAĐA - PRODAJNI CENTRI d.o.o. za trgovinu</item>
      <item>FLIO d.o.o. za trgovinu, ugostiteljstvo i poslovanje nekretninama</item>
      <item>KERUM društvo s ograničenom odgovornošću, za unutarnju i vanjsku trgovinu, promet i usluge</item>
      <item>BR-EMA društvo s ograničenom odgovornošću za ugostiteljstvo, trgovinu i usluge</item>
      <item>Hrvatski Telekom d.d.</item>
      <item>Hrvatske vode, pravna osoba za upravljanje vodama</item>
      <item>TRGOVAČKI CENTAR ZAGREB d.o.o. za trgovinu nekretninama</item>
      <item>MAKARSKI KOMUNALAC društvo s ograničenom odgovornošću za obavljanje komunalnih poslova</item>
      <item>GENERALI OSIGURANJE dioničko društvo</item>
      <item>ČISTOĆA društvo s ograničenom odgovornošću za obavljanje komunalnih djelatnosti održavanja čistoće i odlaganja komunaln</item>
      <item>Raiffeisenbank Austria d.d.</item>
      <item>VENETO BANKA dioničko društvo</item>
      <item>VODOVOD I KANALIZACIJA, društvo s ograničenom odgovornošću za vodoopskrbu, odvodnju i pročišćavanje otpadnih voda</item>
      <item>SOCIETE GENERALE-SPLITSKA BANKA dioničko društvo</item>
      <item>HARO društvo s ograničenom odgovornošću za trgovinu i usluge</item>
      <item>GLOBALNI SERVIS d.o.o. za upravljanje i održavanje objekata</item>
      <item>BONAČIĆ SECURITY za zaštitu osoba i imovine, društvo s ograničenom odgovornošću</item>
      <item>CARGO-PARTNER d.o.o. za otpremništvo, zastupanje u prometu roba i usluge skladištenja</item>
      <item>FLIO d.o.o. za trgovinu, ugostiteljstvo i poslovanje nekretninama</item>
      <item>DHL International d.o.o, hitna dostava širom svijeta</item>
      <item>KERUM društvo s ograničenom odgovornošću, za unutarnju i vanjsku trgovinu, promet i usluge</item>
      <item>VODOVOD-OSIJEK d.o.o. za vodoopskrbu i odvodnju</item>
      <item>MARKO MIHOVILOVIĆ</item>
      <item>HRVATSKA POŠTANSKA BANKA, dioničko društvo</item>
      <item>Hrvatske vode, pravna osoba za upravljanje vodama</item>
      <item>FLIBA, društvo s ograničenom odgovornošću za trgovinu</item>
      <item>ZAGREBAČKI HOLDING, društvo s ograničenom odgovornošću za javni prijevoz, opskrbu vodom, održavanje čistoće, putnička a</item>
      <item>SIMILIS društvo s ograničenom odgovornošću za trgovinu i usluge</item>
      <item>IMEX BANKA dioničko društvo</item>
      <item>GRIP GRADNJA d.o.o. za gradnju, trgovinu, turizam, ugostiteljstvo i usluge</item>
      <item>OT-OPTIMA TELEKOM d.d. za telekomunikacije</item>
      <item>Hrvatska radiotelevizija</item>
      <item>AFIRMACIJA MARSONIA društvo s ograničenom odgovornošću za poslovanje nekretninama</item>
      <item>VIPnet usluge d.o.o. za telekomunikacijske usluge</item>
      <item>Raiffeisenbank Austria d.d.</item>
      <item>GENERALI OSIGURANJE dioničko društvo</item>
      <item>HYPO ALPE-ADRIA-BANK dioničko društvo</item>
      <item>TRGOVAČKI CENTAR ZAGREB d.o.o. za trgovinu nekretninama</item>
      <item>Hrvatski Telekom d.d.</item>
      <item>VODOVOD-OSIJEK d.o.o. za vodoopskrbu i odvodnju</item>
      <item>HEP - Opskrba d.o.o. za opskrbu potrošača električnom, toplinskom energijom i plinom</item>
      <item>AFIRMACIJA MARSONIA društvo s ograničenom odgovornošću za poslovanje nekretninama</item>
      <item>OPTIMA LEASING d.o.o. za usluge</item>
      <item>INKASATOR d.o.o. za obavljanje poslova naplate troškova stanovanja i drugih knjigovodstvenih usluga</item>
      <item>HYPO-LEASING KROATIEN, društvo za financiranje, d.o.o.</item>
      <item>APLANOS za trgovinu i usluge društvo s ograničenom odgovornošću</item>
      <item>SHOPPING CENTER, društvo s ograničenom odgovornošću za graditeljstvo i trgovinu</item>
      <item>HRVATSKE ŠUME TOURS društvo s ograničenom odgovornošću - putnička agencija - u likvidaciji</item>
      <item>VARTEKS varaždinska tekstilna industrija  d. d.</item>
      <item>MARANA d.o.o. proizvodnja, trgovina, usluge, export-import</item>
      <item>MICRONIC, d.o.o. za proizvodnju, trgovinu i usluge</item>
      <item>KONTINENTAL PAKIRANJE d.o.o. za graditeljstvo i usluge</item>
      <item>KABRIO društvo s ograničenom odgovornošću za trgovinu i usluge</item>
      <item>Financijska agencija</item>
      <item>HRVATSKE ŠUME društvo s ograničenom odgovornošću</item>
      <item>GRAĐA dioničko društvo za trgovinu na veliko i malo</item>
      <item>TOWER CENTER RIJEKA društvo s ograničenom odgovornošću za usluge</item>
      <item>HEP-Operator distribucijskog sustava d.o.o. za distribuciju i opskrbu električne energije</item>
      <item>GRAD RIJEKA</item>
    </derivirana_varijabla>
  </DomainObject.Predmet.StrankaListNazivFormated>
  <DomainObject.Predmet.StrankaListNazivFormatedOIB>
    <izvorni_sadrzaj>
      <item>MERCATOR - H  društvo s ograničenom odgovornošću za trgovinu i proizvodnju, OIB 10045107278</item>
      <item>GRAĐA - PRODAJNI CENTRI d.o.o. za trgovinu, OIB 70571833346</item>
      <item>FLIO d.o.o. za trgovinu, ugostiteljstvo i poslovanje nekretninama, OIB 39808838633</item>
      <item>KERUM društvo s ograničenom odgovornošću, za unutarnju i vanjsku trgovinu, promet i usluge, OIB 66124057408</item>
      <item>BR-EMA društvo s ograničenom odgovornošću za ugostiteljstvo, trgovinu i usluge, OIB 55690591528</item>
      <item>Hrvatski Telekom d.d., OIB 81793146560</item>
      <item>Hrvatske vode, pravna osoba za upravljanje vodama, OIB 28921383001</item>
      <item>TRGOVAČKI CENTAR ZAGREB d.o.o. za trgovinu nekretninama, OIB 57136792631</item>
      <item>MAKARSKI KOMUNALAC društvo s ograničenom odgovornošću za obavljanje komunalnih poslova, OIB 12733878804</item>
      <item>GENERALI OSIGURANJE dioničko društvo, OIB 10840749604</item>
      <item>ČISTOĆA društvo s ograničenom odgovornošću za obavljanje komunalnih djelatnosti održavanja čistoće i odlaganja komunaln, OIB 38812451417</item>
      <item>Raiffeisenbank Austria d.d., OIB 53056966535</item>
      <item>VENETO BANKA dioničko društvo, OIB 81712716992</item>
      <item>VODOVOD I KANALIZACIJA, društvo s ograničenom odgovornošću za vodoopskrbu, odvodnju i pročišćavanje otpadnih voda, OIB 56826138353</item>
      <item>SOCIETE GENERALE-SPLITSKA BANKA dioničko društvo, OIB 69326397242</item>
      <item>HARO društvo s ograničenom odgovornošću za trgovinu i usluge, OIB 21478700168</item>
      <item>GLOBALNI SERVIS d.o.o. za upravljanje i održavanje objekata, OIB 16428352077</item>
      <item>BONAČIĆ SECURITY za zaštitu osoba i imovine, društvo s ograničenom odgovornošću, OIB 63135369237</item>
      <item>CARGO-PARTNER d.o.o. za otpremništvo, zastupanje u prometu roba i usluge skladištenja, OIB 84596041174</item>
      <item>FLIO d.o.o. za trgovinu, ugostiteljstvo i poslovanje nekretninama, OIB 39808838633</item>
      <item>DHL International d.o.o, hitna dostava širom svijeta, OIB 79069474349</item>
      <item>KERUM društvo s ograničenom odgovornošću, za unutarnju i vanjsku trgovinu, promet i usluge, OIB 66124057408</item>
      <item>VODOVOD-OSIJEK d.o.o. za vodoopskrbu i odvodnju, OIB 43654507669</item>
      <item>MARKO MIHOVILOVIĆ, OIB 05481546487</item>
      <item>HRVATSKA POŠTANSKA BANKA, dioničko društvo, OIB 87939104217</item>
      <item>Hrvatske vode, pravna osoba za upravljanje vodama, OIB 28921383001</item>
      <item>FLIBA, društvo s ograničenom odgovornošću za trgovinu, OIB 30777726033</item>
      <item>ZAGREBAČKI HOLDING, društvo s ograničenom odgovornošću za javni prijevoz, opskrbu vodom, održavanje čistoće, putnička a, OIB 85584865987</item>
      <item>SIMILIS društvo s ograničenom odgovornošću za trgovinu i usluge, OIB 35016480287</item>
      <item>IMEX BANKA dioničko društvo, OIB 99326633206</item>
      <item>GRIP GRADNJA d.o.o. za gradnju, trgovinu, turizam, ugostiteljstvo i usluge, OIB 45163761671</item>
      <item>OT-OPTIMA TELEKOM d.d. za telekomunikacije, OIB 36004425025</item>
      <item>Hrvatska radiotelevizija, OIB 68419124305</item>
      <item>AFIRMACIJA MARSONIA društvo s ograničenom odgovornošću za poslovanje nekretninama, OIB 67378156267</item>
      <item>VIPnet usluge d.o.o. za telekomunikacijske usluge, OIB 00565279090</item>
      <item>Raiffeisenbank Austria d.d., OIB 53056966535</item>
      <item>GENERALI OSIGURANJE dioničko društvo, OIB 10840749604</item>
      <item>HYPO ALPE-ADRIA-BANK dioničko društvo, OIB 14036333877</item>
      <item>TRGOVAČKI CENTAR ZAGREB d.o.o. za trgovinu nekretninama, OIB 57136792631</item>
      <item>Hrvatski Telekom d.d., OIB 81793146560</item>
      <item>VODOVOD-OSIJEK d.o.o. za vodoopskrbu i odvodnju, OIB 43654507669</item>
      <item>HEP - Opskrba d.o.o. za opskrbu potrošača električnom, toplinskom energijom i plinom, OIB 63073332379</item>
      <item>AFIRMACIJA MARSONIA društvo s ograničenom odgovornošću za poslovanje nekretninama, OIB 67378156267</item>
      <item>OPTIMA LEASING d.o.o. za usluge, OIB 71463153978</item>
      <item>INKASATOR d.o.o. za obavljanje poslova naplate troškova stanovanja i drugih knjigovodstvenih usluga, OIB 51671452481</item>
      <item>HYPO-LEASING KROATIEN, društvo za financiranje, d.o.o., OIB 87064273078</item>
      <item>APLANOS za trgovinu i usluge društvo s ograničenom odgovornošću, OIB 86169679468</item>
      <item>SHOPPING CENTER, društvo s ograničenom odgovornošću za graditeljstvo i trgovinu, OIB 48527883403</item>
      <item>HRVATSKE ŠUME TOURS društvo s ograničenom odgovornošću - putnička agencija - u likvidaciji, OIB 39596197214</item>
      <item>VARTEKS varaždinska tekstilna industrija  d. d., OIB 00872098033</item>
      <item>MARANA d.o.o. proizvodnja, trgovina, usluge, export-import, OIB 20038755624</item>
      <item>MICRONIC, d.o.o. za proizvodnju, trgovinu i usluge, OIB 89489773101</item>
      <item>KONTINENTAL PAKIRANJE d.o.o. za graditeljstvo i usluge, OIB 87358951669</item>
      <item>KABRIO društvo s ograničenom odgovornošću za trgovinu i usluge, OIB 02014925756</item>
      <item>Financijska agencija, OIB 85821130368</item>
      <item>HRVATSKE ŠUME društvo s ograničenom odgovornošću, OIB 69693144506</item>
      <item>GRAĐA dioničko društvo za trgovinu na veliko i malo, OIB 75628884500</item>
      <item>TOWER CENTER RIJEKA društvo s ograničenom odgovornošću za usluge, OIB 84184387126</item>
      <item>HEP-Operator distribucijskog sustava d.o.o. za distribuciju i opskrbu električne energije, OIB 46830600751</item>
      <item>GRAD RIJEKA, OIB 54382731928</item>
    </izvorni_sadrzaj>
    <derivirana_varijabla naziv="DomainObject.Predmet.StrankaListNazivFormatedOIB_1">
      <item>MERCATOR - H  društvo s ograničenom odgovornošću za trgovinu i proizvodnju, OIB 10045107278</item>
      <item>GRAĐA - PRODAJNI CENTRI d.o.o. za trgovinu, OIB 70571833346</item>
      <item>FLIO d.o.o. za trgovinu, ugostiteljstvo i poslovanje nekretninama, OIB 39808838633</item>
      <item>KERUM društvo s ograničenom odgovornošću, za unutarnju i vanjsku trgovinu, promet i usluge, OIB 66124057408</item>
      <item>BR-EMA društvo s ograničenom odgovornošću za ugostiteljstvo, trgovinu i usluge, OIB 55690591528</item>
      <item>Hrvatski Telekom d.d., OIB 81793146560</item>
      <item>Hrvatske vode, pravna osoba za upravljanje vodama, OIB 28921383001</item>
      <item>TRGOVAČKI CENTAR ZAGREB d.o.o. za trgovinu nekretninama, OIB 57136792631</item>
      <item>MAKARSKI KOMUNALAC društvo s ograničenom odgovornošću za obavljanje komunalnih poslova, OIB 12733878804</item>
      <item>GENERALI OSIGURANJE dioničko društvo, OIB 10840749604</item>
      <item>ČISTOĆA društvo s ograničenom odgovornošću za obavljanje komunalnih djelatnosti održavanja čistoće i odlaganja komunaln, OIB 38812451417</item>
      <item>Raiffeisenbank Austria d.d., OIB 53056966535</item>
      <item>VENETO BANKA dioničko društvo, OIB 81712716992</item>
      <item>VODOVOD I KANALIZACIJA, društvo s ograničenom odgovornošću za vodoopskrbu, odvodnju i pročišćavanje otpadnih voda, OIB 56826138353</item>
      <item>SOCIETE GENERALE-SPLITSKA BANKA dioničko društvo, OIB 69326397242</item>
      <item>HARO društvo s ograničenom odgovornošću za trgovinu i usluge, OIB 21478700168</item>
      <item>GLOBALNI SERVIS d.o.o. za upravljanje i održavanje objekata, OIB 16428352077</item>
      <item>BONAČIĆ SECURITY za zaštitu osoba i imovine, društvo s ograničenom odgovornošću, OIB 63135369237</item>
      <item>CARGO-PARTNER d.o.o. za otpremništvo, zastupanje u prometu roba i usluge skladištenja, OIB 84596041174</item>
      <item>FLIO d.o.o. za trgovinu, ugostiteljstvo i poslovanje nekretninama, OIB 39808838633</item>
      <item>DHL International d.o.o, hitna dostava širom svijeta, OIB 79069474349</item>
      <item>KERUM društvo s ograničenom odgovornošću, za unutarnju i vanjsku trgovinu, promet i usluge, OIB 66124057408</item>
      <item>VODOVOD-OSIJEK d.o.o. za vodoopskrbu i odvodnju, OIB 43654507669</item>
      <item>MARKO MIHOVILOVIĆ, OIB 05481546487</item>
      <item>HRVATSKA POŠTANSKA BANKA, dioničko društvo, OIB 87939104217</item>
      <item>Hrvatske vode, pravna osoba za upravljanje vodama, OIB 28921383001</item>
      <item>FLIBA, društvo s ograničenom odgovornošću za trgovinu, OIB 30777726033</item>
      <item>ZAGREBAČKI HOLDING, društvo s ograničenom odgovornošću za javni prijevoz, opskrbu vodom, održavanje čistoće, putnička a, OIB 85584865987</item>
      <item>SIMILIS društvo s ograničenom odgovornošću za trgovinu i usluge, OIB 35016480287</item>
      <item>IMEX BANKA dioničko društvo, OIB 99326633206</item>
      <item>GRIP GRADNJA d.o.o. za gradnju, trgovinu, turizam, ugostiteljstvo i usluge, OIB 45163761671</item>
      <item>OT-OPTIMA TELEKOM d.d. za telekomunikacije, OIB 36004425025</item>
      <item>Hrvatska radiotelevizija, OIB 68419124305</item>
      <item>AFIRMACIJA MARSONIA društvo s ograničenom odgovornošću za poslovanje nekretninama, OIB 67378156267</item>
      <item>VIPnet usluge d.o.o. za telekomunikacijske usluge, OIB 00565279090</item>
      <item>Raiffeisenbank Austria d.d., OIB 53056966535</item>
      <item>GENERALI OSIGURANJE dioničko društvo, OIB 10840749604</item>
      <item>HYPO ALPE-ADRIA-BANK dioničko društvo, OIB 14036333877</item>
      <item>TRGOVAČKI CENTAR ZAGREB d.o.o. za trgovinu nekretninama, OIB 57136792631</item>
      <item>Hrvatski Telekom d.d., OIB 81793146560</item>
      <item>VODOVOD-OSIJEK d.o.o. za vodoopskrbu i odvodnju, OIB 43654507669</item>
      <item>HEP - Opskrba d.o.o. za opskrbu potrošača električnom, toplinskom energijom i plinom, OIB 63073332379</item>
      <item>AFIRMACIJA MARSONIA društvo s ograničenom odgovornošću za poslovanje nekretninama, OIB 67378156267</item>
      <item>OPTIMA LEASING d.o.o. za usluge, OIB 71463153978</item>
      <item>INKASATOR d.o.o. za obavljanje poslova naplate troškova stanovanja i drugih knjigovodstvenih usluga, OIB 51671452481</item>
      <item>HYPO-LEASING KROATIEN, društvo za financiranje, d.o.o., OIB 87064273078</item>
      <item>APLANOS za trgovinu i usluge društvo s ograničenom odgovornošću, OIB 86169679468</item>
      <item>SHOPPING CENTER, društvo s ograničenom odgovornošću za graditeljstvo i trgovinu, OIB 48527883403</item>
      <item>HRVATSKE ŠUME TOURS društvo s ograničenom odgovornošću - putnička agencija - u likvidaciji, OIB 39596197214</item>
      <item>VARTEKS varaždinska tekstilna industrija  d. d., OIB 00872098033</item>
      <item>MARANA d.o.o. proizvodnja, trgovina, usluge, export-import, OIB 20038755624</item>
      <item>MICRONIC, d.o.o. za proizvodnju, trgovinu i usluge, OIB 89489773101</item>
      <item>KONTINENTAL PAKIRANJE d.o.o. za graditeljstvo i usluge, OIB 87358951669</item>
      <item>KABRIO društvo s ograničenom odgovornošću za trgovinu i usluge, OIB 02014925756</item>
      <item>Financijska agencija, OIB 85821130368</item>
      <item>HRVATSKE ŠUME društvo s ograničenom odgovornošću, OIB 69693144506</item>
      <item>GRAĐA dioničko društvo za trgovinu na veliko i malo, OIB 75628884500</item>
      <item>TOWER CENTER RIJEKA društvo s ograničenom odgovornošću za usluge, OIB 84184387126</item>
      <item>HEP-Operator distribucijskog sustava d.o.o. za distribuciju i opskrbu električne energije, OIB 46830600751</item>
      <item>GRAD RIJEKA, OIB 54382731928</item>
    </derivirana_varijabla>
  </DomainObject.Predmet.StrankaListNazivFormatedOIB>
  <DomainObject.Predmet.ProtuStrankaListFormated>
    <izvorni_sadrzaj>
      <item>KASTELI, d.o.o. za trgovinu i usluge "u stečaju"</item>
    </izvorni_sadrzaj>
    <derivirana_varijabla naziv="DomainObject.Predmet.ProtuStrankaListFormated_1">
      <item>KASTELI, d.o.o. za trgovinu i usluge "u stečaju"</item>
    </derivirana_varijabla>
  </DomainObject.Predmet.ProtuStrankaListFormated>
  <DomainObject.Predmet.ProtuStrankaListFormatedOIB>
    <izvorni_sadrzaj>
      <item>KASTELI, d.o.o. za trgovinu i usluge "u stečaju", OIB 11142315939</item>
    </izvorni_sadrzaj>
    <derivirana_varijabla naziv="DomainObject.Predmet.ProtuStrankaListFormatedOIB_1">
      <item>KASTELI, d.o.o. za trgovinu i usluge "u stečaju", OIB 11142315939</item>
    </derivirana_varijabla>
  </DomainObject.Predmet.ProtuStrankaListFormatedOIB>
  <DomainObject.Predmet.ProtuStrankaListFormatedWithAdress>
    <izvorni_sadrzaj>
      <item>KASTELI, d.o.o. za trgovinu i usluge "u stečaju", Augusta Cesarca 4, 21000 Split</item>
    </izvorni_sadrzaj>
    <derivirana_varijabla naziv="DomainObject.Predmet.ProtuStrankaListFormatedWithAdress_1">
      <item>KASTELI, d.o.o. za trgovinu i usluge "u stečaju", Augusta Cesarca 4, 21000 Split</item>
    </derivirana_varijabla>
  </DomainObject.Predmet.ProtuStrankaListFormatedWithAdress>
  <DomainObject.Predmet.ProtuStrankaListFormatedWithAdressOIB>
    <izvorni_sadrzaj>
      <item>KASTELI, d.o.o. za trgovinu i usluge "u stečaju", OIB 11142315939, Augusta Cesarca 4, 21000 Split</item>
    </izvorni_sadrzaj>
    <derivirana_varijabla naziv="DomainObject.Predmet.ProtuStrankaListFormatedWithAdressOIB_1">
      <item>KASTELI, d.o.o. za trgovinu i usluge "u stečaju", OIB 11142315939, Augusta Cesarca 4, 21000 Split</item>
    </derivirana_varijabla>
  </DomainObject.Predmet.ProtuStrankaListFormatedWithAdressOIB>
  <DomainObject.Predmet.ProtuStrankaListNazivFormated>
    <izvorni_sadrzaj>
      <item>KASTELI, d.o.o. za trgovinu i usluge "u stečaju"</item>
    </izvorni_sadrzaj>
    <derivirana_varijabla naziv="DomainObject.Predmet.ProtuStrankaListNazivFormated_1">
      <item>KASTELI, d.o.o. za trgovinu i usluge "u stečaju"</item>
    </derivirana_varijabla>
  </DomainObject.Predmet.ProtuStrankaListNazivFormated>
  <DomainObject.Predmet.ProtuStrankaListNazivFormatedOIB>
    <izvorni_sadrzaj>
      <item>KASTELI, d.o.o. za trgovinu i usluge "u stečaju", OIB 11142315939</item>
    </izvorni_sadrzaj>
    <derivirana_varijabla naziv="DomainObject.Predmet.ProtuStrankaListNazivFormatedOIB_1">
      <item>KASTELI, d.o.o. za trgovinu i usluge "u stečaju", OIB 11142315939</item>
    </derivirana_varijabla>
  </DomainObject.Predmet.ProtuStrankaListNazivFormatedOIB>
  <DomainObject.Predmet.OstaliListFormated>
    <izvorni_sadrzaj>
      <item>Tomislav Kos punomoćnik sudionika u postupku MERCATOR - H  društvo s ograničenom odgovornošću za trgovinu i proizvodnju</item>
      <item>Olja Einfalt-mihovilović</item>
      <item>SOCIETE GENERALE-SPLITSKA BANKA dioničko društvo</item>
      <item>Meri Šitić</item>
      <item>NARODNE NOVINE, dioničko društvo za izdavanje i tiskanje Službenog lista Republike Hrvatske, službenih i drugih obrazaca te </item>
      <item>SOCIETE GENERALE-SPLITSKA BANKA dioničko društvo</item>
      <item>BRANKO ČUTURA</item>
      <item>Ivan Vidović</item>
      <item>Mijo Jeličić punomoćnik sudionika u postupku FLIO d.o.o. za trgovinu, ugostiteljstvo i poslovanje nekretninama</item>
      <item>Zajednički odvjetnički ured Veljko Knežević, Edi Bradamante, Mira Načinović, Ivana Radić i Bojana Pavković</item>
      <item>STJEPAN BABIĆ</item>
      <item>Edi Biočić punomoćnik sudionika u postupku FLIBA, društvo s ograničenom odgovornošću za trgovinu</item>
      <item>Mr. sc. Tin Matić punomoćnik sudionika u postupku GLOBALNI SERVIS d.o.o. za upravljanje i održavanje objekata</item>
      <item>Krešimir Lisak punomoćnik sudionika u postupku DHL International d.o.o, hitna dostava širom svijeta</item>
      <item>ANTOLIĆ I SURADNICI odvjetničko društvo, javno trgovačko društvo punomoćnik sudionika u postupku HARO društvo s ograničenom odgovornošću za trgovinu i usluge</item>
      <item>PEĆAREVIĆ &amp; RELIĆ odvjetničko društvo punomoćnik sudionika u postupku TRGOVAČKI CENTAR ZAGREB d.o.o. za trgovinu nekretninama</item>
      <item>Zajednički odvjetnički ured, odvjetnici Antonio Zujić, Ana Vukadin Cvetko</item>
      <item>Tomislav Kos</item>
      <item>Nebojša Antolić punomoćnik sudionika u postupku HARO društvo s ograničenom odgovornošću za trgovinu i usluge</item>
      <item>Dora Živković punomoćnik sudionika u postupku GRIP GRADNJA d.o.o. za gradnju, trgovinu, turizam, ugostiteljstvo i usluge</item>
      <item>Zajednički odvjetnički ured Ksenija Grba, Dijana Kesonja</item>
      <item>TRAVAŠ I PARTNERI ODVJETNIČKO DRUŠTVO, društvo s ograničenom odgovornošću</item>
      <item>Edi Biočić</item>
      <item>Mario Boras</item>
      <item>JAGAR &amp; GREBENAR, ODVJETNIČKO DRUŠTVO punomoćnik sudionika u postupku AFIRMACIJA MARSONIA društvo s ograničenom odgovornošću za poslovanje nekretninama</item>
      <item>Odvjetničko društvo Hanžeković &amp; Partneri društvo s ograničenom odgovornošću</item>
      <item>Pavle Fellner</item>
      <item>Goran Božić punomoćnik sudionika u postupku OPTIMA LEASING d.o.o. za usluge</item>
      <item>Zajednički odvjetnički ured Veljko Knežević, Edi Bradamant,Mira Načinović, Ivana Radić i Bojana Pavković</item>
      <item>Ivan Vidović punomoćnik sudionika u postupku GRAĐA - PRODAJNI CENTRI d.o.o. za trgovinu</item>
      <item>ŽELJKO LUBINA punomoćnik sudionika u postupku APLANOS za trgovinu i usluge društvo s ograničenom odgovornošću</item>
      <item>Odvjetnički ured Rosić</item>
      <item>OPĆINSKI SUD U SPLITU, Stalna služba u Solinu</item>
      <item>Odvjetničko društvo TOMIĆ &amp; ŠUŠNJAR j.t.d. u likvidaciji punomoćnik sudionika u postupku HRVATSKE ŠUME TOURS društvo s ograničenom odgovornošću - putnička agencija - u likvidaciji</item>
      <item>Odvjetničko društvo MATULIĆ, BILIĆ I PARTNERI, j.t.d. punomoćnik sudionika u postupku MARANA d.o.o. proizvodnja, trgovina, usluge, export-import</item>
      <item>GOLUBIĆ I PARTNERI odvjetničko društvo punomoćnik sudionika u postupku KABRIO društvo s ograničenom odgovornošću za trgovinu i usluge</item>
      <item>PAVLE FELLNER</item>
      <item>Porezna uprava Solin</item>
      <item>OTP banka Hrvatska dioničko društvo</item>
      <item>Trgovački sud Split Registarski odjel</item>
      <item>NARODNE NOVINE, dioničko društvo za izdavanje i tiskanje Službenog lista Republike Hrvatske, službenih i drugih obrazaca te </item>
      <item>Trgovački sud Split Oglasna ploča</item>
      <item>HYPO-LEASING KROATIEN, društvo za financiranje, d.o.o.</item>
      <item>Trgovački sud Split Računovodstvo</item>
      <item>SILVANA POLJAK</item>
      <item>SIMILIS društvo s ograničenom odgovornošću za trgovinu i usluge</item>
      <item>Trgovački sud  Split Pisarnica</item>
      <item>Trgovački sud Split Ovršni odjel</item>
      <item>Vinko Samardžić punomoćnik sudionika u postupku GRAD RIJEKA</item>
      <item>Zajednički odvjetnički ured Veljko Knežević, Edi Bradamante, Mira Hinić, Ivana Radić, Bojana Pavković, Senka Perhat i Neven Knežević punomoćnik sudionika u postupku GRAD RIJEKA</item>
      <item>Marinko Šandro</item>
      <item>Ilija Šandro</item>
    </izvorni_sadrzaj>
    <derivirana_varijabla naziv="DomainObject.Predmet.OstaliListFormated_1">
      <item>Tomislav Kos punomoćnik sudionika u postupku MERCATOR - H  društvo s ograničenom odgovornošću za trgovinu i proizvodnju</item>
      <item>Olja Einfalt-mihovilović</item>
      <item>SOCIETE GENERALE-SPLITSKA BANKA dioničko društvo</item>
      <item>Meri Šitić</item>
      <item>NARODNE NOVINE, dioničko društvo za izdavanje i tiskanje Službenog lista Republike Hrvatske, službenih i drugih obrazaca te </item>
      <item>SOCIETE GENERALE-SPLITSKA BANKA dioničko društvo</item>
      <item>BRANKO ČUTURA</item>
      <item>Ivan Vidović</item>
      <item>Mijo Jeličić punomoćnik sudionika u postupku FLIO d.o.o. za trgovinu, ugostiteljstvo i poslovanje nekretninama</item>
      <item>Zajednički odvjetnički ured Veljko Knežević, Edi Bradamante, Mira Načinović, Ivana Radić i Bojana Pavković</item>
      <item>STJEPAN BABIĆ</item>
      <item>Edi Biočić punomoćnik sudionika u postupku FLIBA, društvo s ograničenom odgovornošću za trgovinu</item>
      <item>Mr. sc. Tin Matić punomoćnik sudionika u postupku GLOBALNI SERVIS d.o.o. za upravljanje i održavanje objekata</item>
      <item>Krešimir Lisak punomoćnik sudionika u postupku DHL International d.o.o, hitna dostava širom svijeta</item>
      <item>ANTOLIĆ I SURADNICI odvjetničko društvo, javno trgovačko društvo punomoćnik sudionika u postupku HARO društvo s ograničenom odgovornošću za trgovinu i usluge</item>
      <item>PEĆAREVIĆ &amp; RELIĆ odvjetničko društvo punomoćnik sudionika u postupku TRGOVAČKI CENTAR ZAGREB d.o.o. za trgovinu nekretninama</item>
      <item>Zajednički odvjetnički ured, odvjetnici Antonio Zujić, Ana Vukadin Cvetko</item>
      <item>Tomislav Kos</item>
      <item>Nebojša Antolić punomoćnik sudionika u postupku HARO društvo s ograničenom odgovornošću za trgovinu i usluge</item>
      <item>Dora Živković punomoćnik sudionika u postupku GRIP GRADNJA d.o.o. za gradnju, trgovinu, turizam, ugostiteljstvo i usluge</item>
      <item>Zajednički odvjetnički ured Ksenija Grba, Dijana Kesonja</item>
      <item>TRAVAŠ I PARTNERI ODVJETNIČKO DRUŠTVO, društvo s ograničenom odgovornošću</item>
      <item>Edi Biočić</item>
      <item>Mario Boras</item>
      <item>JAGAR &amp; GREBENAR, ODVJETNIČKO DRUŠTVO punomoćnik sudionika u postupku AFIRMACIJA MARSONIA društvo s ograničenom odgovornošću za poslovanje nekretninama</item>
      <item>Odvjetničko društvo Hanžeković &amp; Partneri društvo s ograničenom odgovornošću</item>
      <item>Pavle Fellner</item>
      <item>Goran Božić punomoćnik sudionika u postupku OPTIMA LEASING d.o.o. za usluge</item>
      <item>Zajednički odvjetnički ured Veljko Knežević, Edi Bradamant,Mira Načinović, Ivana Radić i Bojana Pavković</item>
      <item>Ivan Vidović punomoćnik sudionika u postupku GRAĐA - PRODAJNI CENTRI d.o.o. za trgovinu</item>
      <item>ŽELJKO LUBINA punomoćnik sudionika u postupku APLANOS za trgovinu i usluge društvo s ograničenom odgovornošću</item>
      <item>Odvjetnički ured Rosić</item>
      <item>OPĆINSKI SUD U SPLITU, Stalna služba u Solinu</item>
      <item>Odvjetničko društvo TOMIĆ &amp; ŠUŠNJAR j.t.d. u likvidaciji punomoćnik sudionika u postupku HRVATSKE ŠUME TOURS društvo s ograničenom odgovornošću - putnička agencija - u likvidaciji</item>
      <item>Odvjetničko društvo MATULIĆ, BILIĆ I PARTNERI, j.t.d. punomoćnik sudionika u postupku MARANA d.o.o. proizvodnja, trgovina, usluge, export-import</item>
      <item>GOLUBIĆ I PARTNERI odvjetničko društvo punomoćnik sudionika u postupku KABRIO društvo s ograničenom odgovornošću za trgovinu i usluge</item>
      <item>PAVLE FELLNER</item>
      <item>Porezna uprava Solin</item>
      <item>OTP banka Hrvatska dioničko društvo</item>
      <item>Trgovački sud Split Registarski odjel</item>
      <item>NARODNE NOVINE, dioničko društvo za izdavanje i tiskanje Službenog lista Republike Hrvatske, službenih i drugih obrazaca te </item>
      <item>Trgovački sud Split Oglasna ploča</item>
      <item>HYPO-LEASING KROATIEN, društvo za financiranje, d.o.o.</item>
      <item>Trgovački sud Split Računovodstvo</item>
      <item>SILVANA POLJAK</item>
      <item>SIMILIS društvo s ograničenom odgovornošću za trgovinu i usluge</item>
      <item>Trgovački sud  Split Pisarnica</item>
      <item>Trgovački sud Split Ovršni odjel</item>
      <item>Vinko Samardžić punomoćnik sudionika u postupku GRAD RIJEKA</item>
      <item>Zajednički odvjetnički ured Veljko Knežević, Edi Bradamante, Mira Hinić, Ivana Radić, Bojana Pavković, Senka Perhat i Neven Knežević punomoćnik sudionika u postupku GRAD RIJEKA</item>
      <item>Marinko Šandro</item>
      <item>Ilija Šandro</item>
    </derivirana_varijabla>
  </DomainObject.Predmet.OstaliListFormated>
  <DomainObject.Predmet.OstaliListFormatedOIB>
    <izvorni_sadrzaj>
      <item>Tomislav Kos, OIB 66722390209 punomoćnik sudionika u postupku MERCATOR - H  društvo s ograničenom odgovornošću za trgovinu i proizvodnju</item>
      <item>Olja Einfalt-mihovilović, OIB 15662737821</item>
      <item>SOCIETE GENERALE-SPLITSKA BANKA dioničko društvo, OIB 69326397242</item>
      <item>Meri Šitić, OIB 61723426098</item>
      <item>NARODNE NOVINE, dioničko društvo za izdavanje i tiskanje Službenog lista Republike Hrvatske, službenih i drugih obrazaca te , OIB 64546066176</item>
      <item>SOCIETE GENERALE-SPLITSKA BANKA dioničko društvo, OIB 69326397242</item>
      <item>BRANKO ČUTURA</item>
      <item>Ivan Vidović</item>
      <item>Mijo Jeličić, OIB 71855290129 punomoćnik sudionika u postupku FLIO d.o.o. za trgovinu, ugostiteljstvo i poslovanje nekretninama</item>
      <item>Zajednički odvjetnički ured Veljko Knežević, Edi Bradamante, Mira Načinović, Ivana Radić i Bojana Pavković</item>
      <item>STJEPAN BABIĆ</item>
      <item>Edi Biočić, OIB 87368264041 punomoćnik sudionika u postupku FLIBA, društvo s ograničenom odgovornošću za trgovinu</item>
      <item>Mr. sc. Tin Matić, OIB 01425764139 punomoćnik sudionika u postupku GLOBALNI SERVIS d.o.o. za upravljanje i održavanje objekata</item>
      <item>Krešimir Lisak, OIB 20234800100 punomoćnik sudionika u postupku DHL International d.o.o, hitna dostava širom svijeta</item>
      <item>ANTOLIĆ I SURADNICI odvjetničko društvo, javno trgovačko društvo, OIB 82891991682 punomoćnik sudionika u postupku HARO društvo s ograničenom odgovornošću za trgovinu i usluge</item>
      <item>PEĆAREVIĆ &amp; RELIĆ odvjetničko društvo, OIB 09348249237 punomoćnik sudionika u postupku TRGOVAČKI CENTAR ZAGREB d.o.o. za trgovinu nekretninama</item>
      <item>Zajednički odvjetnički ured, odvjetnici Antonio Zujić, Ana Vukadin Cvetko</item>
      <item>Tomislav Kos</item>
      <item>Nebojša Antolić, OIB 94511496457 punomoćnik sudionika u postupku HARO društvo s ograničenom odgovornošću za trgovinu i usluge</item>
      <item>Dora Živković punomoćnik sudionika u postupku GRIP GRADNJA d.o.o. za gradnju, trgovinu, turizam, ugostiteljstvo i usluge</item>
      <item>Zajednički odvjetnički ured Ksenija Grba, Dijana Kesonja</item>
      <item>TRAVAŠ I PARTNERI ODVJETNIČKO DRUŠTVO, društvo s ograničenom odgovornošću, OIB 33949636978</item>
      <item>Edi Biočić, OIB 87368264041</item>
      <item>Mario Boras</item>
      <item>JAGAR &amp; GREBENAR, ODVJETNIČKO DRUŠTVO, OIB 50338508399 punomoćnik sudionika u postupku AFIRMACIJA MARSONIA društvo s ograničenom odgovornošću za poslovanje nekretninama</item>
      <item>Odvjetničko društvo Hanžeković &amp; Partneri društvo s ograničenom odgovornošću, OIB 85127306373</item>
      <item>Pavle Fellner</item>
      <item>Goran Božić punomoćnik sudionika u postupku OPTIMA LEASING d.o.o. za usluge</item>
      <item>Zajednički odvjetnički ured Veljko Knežević, Edi Bradamant,Mira Načinović, Ivana Radić i Bojana Pavković</item>
      <item>Ivan Vidović punomoćnik sudionika u postupku GRAĐA - PRODAJNI CENTRI d.o.o. za trgovinu</item>
      <item>ŽELJKO LUBINA punomoćnik sudionika u postupku APLANOS za trgovinu i usluge društvo s ograničenom odgovornošću</item>
      <item>Odvjetnički ured Rosić</item>
      <item>OPĆINSKI SUD U SPLITU, Stalna služba u Solinu, OIB 61980608934</item>
      <item>Odvjetničko društvo TOMIĆ &amp; ŠUŠNJAR j.t.d. u likvidaciji, OIB 56842995878 punomoćnik sudionika u postupku HRVATSKE ŠUME TOURS društvo s ograničenom odgovornošću - putnička agencija - u likvidaciji</item>
      <item>Odvjetničko društvo MATULIĆ, BILIĆ I PARTNERI, j.t.d., OIB 25781343234 punomoćnik sudionika u postupku MARANA d.o.o. proizvodnja, trgovina, usluge, export-import</item>
      <item>GOLUBIĆ I PARTNERI odvjetničko društvo, OIB 33787960971 punomoćnik sudionika u postupku KABRIO društvo s ograničenom odgovornošću za trgovinu i usluge</item>
      <item>PAVLE FELLNER</item>
      <item>Porezna uprava Solin, OIB 18683136487</item>
      <item>OTP banka Hrvatska dioničko društvo, OIB 52508873833</item>
      <item>Trgovački sud Split Registarski odjel, OIB 30842297926</item>
      <item>NARODNE NOVINE, dioničko društvo za izdavanje i tiskanje Službenog lista Republike Hrvatske, službenih i drugih obrazaca te , OIB 64546066176</item>
      <item>Trgovački sud Split Oglasna ploča, OIB 30842297926</item>
      <item>HYPO-LEASING KROATIEN, društvo za financiranje, d.o.o., OIB 87064273078</item>
      <item>Trgovački sud Split Računovodstvo</item>
      <item>SILVANA POLJAK</item>
      <item>SIMILIS društvo s ograničenom odgovornošću za trgovinu i usluge, OIB 35016480287</item>
      <item>Trgovački sud  Split Pisarnica, OIB 30842297926</item>
      <item>Trgovački sud Split Ovršni odjel, OIB 30842297926</item>
      <item>Vinko Samardžić, OIB 51470568169 punomoćnik sudionika u postupku GRAD RIJEKA</item>
      <item>Zajednički odvjetnički ured Veljko Knežević, Edi Bradamante, Mira Hinić, Ivana Radić, Bojana Pavković, Senka Perhat i Neven Knežević punomoćnik sudionika u postupku GRAD RIJEKA</item>
      <item>Marinko Šandro, OIB 72219897614</item>
      <item>Ilija Šandro, OIB 63805555639</item>
    </izvorni_sadrzaj>
    <derivirana_varijabla naziv="DomainObject.Predmet.OstaliListFormatedOIB_1">
      <item>Tomislav Kos, OIB 66722390209 punomoćnik sudionika u postupku MERCATOR - H  društvo s ograničenom odgovornošću za trgovinu i proizvodnju</item>
      <item>Olja Einfalt-mihovilović, OIB 15662737821</item>
      <item>SOCIETE GENERALE-SPLITSKA BANKA dioničko društvo, OIB 69326397242</item>
      <item>Meri Šitić, OIB 61723426098</item>
      <item>NARODNE NOVINE, dioničko društvo za izdavanje i tiskanje Službenog lista Republike Hrvatske, službenih i drugih obrazaca te , OIB 64546066176</item>
      <item>SOCIETE GENERALE-SPLITSKA BANKA dioničko društvo, OIB 69326397242</item>
      <item>BRANKO ČUTURA</item>
      <item>Ivan Vidović</item>
      <item>Mijo Jeličić, OIB 71855290129 punomoćnik sudionika u postupku FLIO d.o.o. za trgovinu, ugostiteljstvo i poslovanje nekretninama</item>
      <item>Zajednički odvjetnički ured Veljko Knežević, Edi Bradamante, Mira Načinović, Ivana Radić i Bojana Pavković</item>
      <item>STJEPAN BABIĆ</item>
      <item>Edi Biočić, OIB 87368264041 punomoćnik sudionika u postupku FLIBA, društvo s ograničenom odgovornošću za trgovinu</item>
      <item>Mr. sc. Tin Matić, OIB 01425764139 punomoćnik sudionika u postupku GLOBALNI SERVIS d.o.o. za upravljanje i održavanje objekata</item>
      <item>Krešimir Lisak, OIB 20234800100 punomoćnik sudionika u postupku DHL International d.o.o, hitna dostava širom svijeta</item>
      <item>ANTOLIĆ I SURADNICI odvjetničko društvo, javno trgovačko društvo, OIB 82891991682 punomoćnik sudionika u postupku HARO društvo s ograničenom odgovornošću za trgovinu i usluge</item>
      <item>PEĆAREVIĆ &amp; RELIĆ odvjetničko društvo, OIB 09348249237 punomoćnik sudionika u postupku TRGOVAČKI CENTAR ZAGREB d.o.o. za trgovinu nekretninama</item>
      <item>Zajednički odvjetnički ured, odvjetnici Antonio Zujić, Ana Vukadin Cvetko</item>
      <item>Tomislav Kos</item>
      <item>Nebojša Antolić, OIB 94511496457 punomoćnik sudionika u postupku HARO društvo s ograničenom odgovornošću za trgovinu i usluge</item>
      <item>Dora Živković punomoćnik sudionika u postupku GRIP GRADNJA d.o.o. za gradnju, trgovinu, turizam, ugostiteljstvo i usluge</item>
      <item>Zajednički odvjetnički ured Ksenija Grba, Dijana Kesonja</item>
      <item>TRAVAŠ I PARTNERI ODVJETNIČKO DRUŠTVO, društvo s ograničenom odgovornošću, OIB 33949636978</item>
      <item>Edi Biočić, OIB 87368264041</item>
      <item>Mario Boras</item>
      <item>JAGAR &amp; GREBENAR, ODVJETNIČKO DRUŠTVO, OIB 50338508399 punomoćnik sudionika u postupku AFIRMACIJA MARSONIA društvo s ograničenom odgovornošću za poslovanje nekretninama</item>
      <item>Odvjetničko društvo Hanžeković &amp; Partneri društvo s ograničenom odgovornošću, OIB 85127306373</item>
      <item>Pavle Fellner</item>
      <item>Goran Božić punomoćnik sudionika u postupku OPTIMA LEASING d.o.o. za usluge</item>
      <item>Zajednički odvjetnički ured Veljko Knežević, Edi Bradamant,Mira Načinović, Ivana Radić i Bojana Pavković</item>
      <item>Ivan Vidović punomoćnik sudionika u postupku GRAĐA - PRODAJNI CENTRI d.o.o. za trgovinu</item>
      <item>ŽELJKO LUBINA punomoćnik sudionika u postupku APLANOS za trgovinu i usluge društvo s ograničenom odgovornošću</item>
      <item>Odvjetnički ured Rosić</item>
      <item>OPĆINSKI SUD U SPLITU, Stalna služba u Solinu, OIB 61980608934</item>
      <item>Odvjetničko društvo TOMIĆ &amp; ŠUŠNJAR j.t.d. u likvidaciji, OIB 56842995878 punomoćnik sudionika u postupku HRVATSKE ŠUME TOURS društvo s ograničenom odgovornošću - putnička agencija - u likvidaciji</item>
      <item>Odvjetničko društvo MATULIĆ, BILIĆ I PARTNERI, j.t.d., OIB 25781343234 punomoćnik sudionika u postupku MARANA d.o.o. proizvodnja, trgovina, usluge, export-import</item>
      <item>GOLUBIĆ I PARTNERI odvjetničko društvo, OIB 33787960971 punomoćnik sudionika u postupku KABRIO društvo s ograničenom odgovornošću za trgovinu i usluge</item>
      <item>PAVLE FELLNER</item>
      <item>Porezna uprava Solin, OIB 18683136487</item>
      <item>OTP banka Hrvatska dioničko društvo, OIB 52508873833</item>
      <item>Trgovački sud Split Registarski odjel, OIB 30842297926</item>
      <item>NARODNE NOVINE, dioničko društvo za izdavanje i tiskanje Službenog lista Republike Hrvatske, službenih i drugih obrazaca te , OIB 64546066176</item>
      <item>Trgovački sud Split Oglasna ploča, OIB 30842297926</item>
      <item>HYPO-LEASING KROATIEN, društvo za financiranje, d.o.o., OIB 87064273078</item>
      <item>Trgovački sud Split Računovodstvo</item>
      <item>SILVANA POLJAK</item>
      <item>SIMILIS društvo s ograničenom odgovornošću za trgovinu i usluge, OIB 35016480287</item>
      <item>Trgovački sud  Split Pisarnica, OIB 30842297926</item>
      <item>Trgovački sud Split Ovršni odjel, OIB 30842297926</item>
      <item>Vinko Samardžić, OIB 51470568169 punomoćnik sudionika u postupku GRAD RIJEKA</item>
      <item>Zajednički odvjetnički ured Veljko Knežević, Edi Bradamante, Mira Hinić, Ivana Radić, Bojana Pavković, Senka Perhat i Neven Knežević punomoćnik sudionika u postupku GRAD RIJEKA</item>
      <item>Marinko Šandro, OIB 72219897614</item>
      <item>Ilija Šandro, OIB 63805555639</item>
    </derivirana_varijabla>
  </DomainObject.Predmet.OstaliListFormatedOIB>
  <DomainObject.Predmet.OstaliListFormatedWithAdress>
    <izvorni_sadrzaj>
      <item>Tomislav Kos, Nodilova 1, 10000 Zagreb punomoćnik sudionika u postupku MERCATOR - H  društvo s ograničenom odgovornošću za trgovinu i proizvodnju</item>
      <item>Olja Einfalt-mihovilović, Augusta Cesarca 4, 21000 Split</item>
      <item>SOCIETE GENERALE-SPLITSKA BANKA dioničko društvo, Ruđera Boškovića 16, Split</item>
      <item>Meri Šitić, Šime Ljubića 7, 21000 Split</item>
      <item>NARODNE NOVINE, dioničko društvo za izdavanje i tiskanje Službenog lista Republike Hrvatske, službenih i drugih obrazaca te , Savski Gaj XIII. put 6, 10000 Zagreb</item>
      <item>SOCIETE GENERALE-SPLITSKA BANKA dioničko društvo, Ruđera Boškovića 16, 21000 Split</item>
      <item>BRANKO ČUTURA, Marmontova 14/IV, 21000 Split</item>
      <item>Ivan Vidović, Ulica kralja Zvonimiria 72, 21210 Solin</item>
      <item>Mijo Jeličić, Kliška 29., 21000 Split punomoćnik sudionika u postupku FLIO d.o.o. za trgovinu, ugostiteljstvo i poslovanje nekretninama</item>
      <item>Zajednički odvjetnički ured Veljko Knežević, Edi Bradamante, Mira Načinović, Ivana Radić i Bojana Pavković, Ribarska 4, 51000 Rijeka</item>
      <item>STJEPAN BABIĆ, Vodovodna 13/I, 10000 Zagreb</item>
      <item>Edi Biočić, Ulica Kralja Držislava 2, Zagreb punomoćnik sudionika u postupku FLIBA, društvo s ograničenom odgovornošću za trgovinu</item>
      <item>Mr. sc. Tin Matić, Vlaška 95, Zagreb punomoćnik sudionika u postupku GLOBALNI SERVIS d.o.o. za upravljanje i održavanje objekata</item>
      <item>Krešimir Lisak, Petrinjska 9, 10000 Zagreb punomoćnik sudionika u postupku DHL International d.o.o, hitna dostava širom svijeta</item>
      <item>ANTOLIĆ I SURADNICI odvjetničko društvo, javno trgovačko društvo, Ulica Pavla Hatza 3, 10000 Zagreb punomoćnik sudionika u postupku HARO društvo s ograničenom odgovornošću za trgovinu i usluge</item>
      <item>PEĆAREVIĆ &amp; RELIĆ odvjetničko društvo, Zaharova 5, 10000 Zagreb punomoćnik sudionika u postupku TRGOVAČKI CENTAR ZAGREB d.o.o. za trgovinu nekretninama</item>
      <item>Zajednički odvjetnički ured, odvjetnici Antonio Zujić, Ana Vukadin Cvetko, Gajeva 22, 10000 Zagreb</item>
      <item>Tomislav Kos, Nodilova 1, 10000 Zagreb</item>
      <item>Nebojša Antolić, Pavla Hatza 3, 10000 Zagreb punomoćnik sudionika u postupku HARO društvo s ograničenom odgovornošću za trgovinu i usluge</item>
      <item>Dora Živković, Domovinskog rata 40, 21000 Split punomoćnik sudionika u postupku GRIP GRADNJA d.o.o. za gradnju, trgovinu, turizam, ugostiteljstvo i usluge</item>
      <item>Zajednički odvjetnički ured Ksenija Grba, Dijana Kesonja, Matačićeva 1/1, 51000 Rijeka</item>
      <item>TRAVAŠ I PARTNERI ODVJETNIČKO DRUŠTVO, društvo s ograničenom odgovornošću, Jurkovićeva 24, 10000 Zagreb</item>
      <item>Edi Biočić, Ulica Kralja Držislava 2, Zagreb</item>
      <item>Mario Boras, Domovinskog rata 26/I, 21000 Split</item>
      <item>JAGAR &amp; GREBENAR, ODVJETNIČKO DRUŠTVO, Masarykova 15, 10000 Zagreb punomoćnik sudionika u postupku AFIRMACIJA MARSONIA društvo s ograničenom odgovornošću za poslovanje nekretninama</item>
      <item>Odvjetničko društvo Hanžeković &amp; Partneri društvo s ograničenom odgovornošću, Radnička Cesta 22, Zagreb</item>
      <item>Pavle Fellner, Jurišićeva 1a, 10000 Zagreb</item>
      <item>Goran Božić, Trg bana Josipa Jelačića 3, 10000 Zagreb punomoćnik sudionika u postupku OPTIMA LEASING d.o.o. za usluge</item>
      <item>Zajednički odvjetnički ured Veljko Knežević, Edi Bradamant,Mira Načinović, Ivana Radić i Bojana Pavković, Ribarska 4, 51000 Rijeka</item>
      <item>Ivan Vidović, Ulica kralja Zvonimira  72, 21210 Solin punomoćnik sudionika u postupku GRAĐA - PRODAJNI CENTRI d.o.o. za trgovinu</item>
      <item>ŽELJKO LUBINA, Gundulićeva 48, 21000 Split punomoćnik sudionika u postupku APLANOS za trgovinu i usluge društvo s ograničenom odgovornošću</item>
      <item>Odvjetnički ured Rosić, Put Žnjana 44 a, 21000 Split</item>
      <item>OPĆINSKI SUD U SPLITU, Stalna služba u Solinu, Kralja Zvonimira 75, 21210 Solin</item>
      <item>Odvjetničko društvo TOMIĆ &amp; ŠUŠNJAR j.t.d. u likvidaciji, Zelinska 2/1, Zagreb punomoćnik sudionika u postupku HRVATSKE ŠUME TOURS društvo s ograničenom odgovornošću - putnička agencija - u likvidaciji</item>
      <item>Odvjetničko društvo MATULIĆ, BILIĆ I PARTNERI, j.t.d., Sukoišanska 43, Split punomoćnik sudionika u postupku MARANA d.o.o. proizvodnja, trgovina, usluge, export-import</item>
      <item>GOLUBIĆ I PARTNERI odvjetničko društvo, Amruševa 13, 10000 Zagreb punomoćnik sudionika u postupku KABRIO društvo s ograničenom odgovornošću za trgovinu i usluge</item>
      <item>PAVLE FELLNER, Jurišićeva 1 a, 10000 Zagreb</item>
      <item>Porezna uprava Solin, S. Radića 42, 21210 Solin</item>
      <item>OTP banka Hrvatska dioničko društvo, Ulica Domovinskog rata 3, Zadar</item>
      <item>Trgovački sud Split Registarski odjel, Sukoišanska 6, 21000 Split</item>
      <item>NARODNE NOVINE, dioničko društvo za izdavanje i tiskanje Službenog lista Republike Hrvatske, službenih i drugih obrazaca te , Savski Gaj XIII. put 6, 10000 Zagreb</item>
      <item>Trgovački sud Split Oglasna ploča, Sukoišanska 6, 21000 Split</item>
      <item>HYPO-LEASING KROATIEN, društvo za financiranje, d.o.o., Koranska 16, 10000 Zagreb</item>
      <item>Trgovački sud Split Računovodstvo, 21000 Split</item>
      <item>SILVANA POLJAK, Bruna Bušića 8, Kaštel Gomilica</item>
      <item>SIMILIS društvo s ograničenom odgovornošću za trgovinu i usluge, Duga 17, Vinkovci</item>
      <item>Trgovački sud  Split Pisarnica, Sukoišanska 6, 21000 Split</item>
      <item>Trgovački sud Split Ovršni odjel, Sukoišanska 6, 21000 Split</item>
      <item>Vinko Samardžić, Kavanjinova 5/II, 21000 Split punomoćnik sudionika u postupku GRAD RIJEKA</item>
      <item>Zajednički odvjetnički ured Veljko Knežević, Edi Bradamante, Mira Hinić, Ivana Radić, Bojana Pavković, Senka Perhat i Neven Knežević, Ribarska 4, 51000 Rijeka punomoćnik sudionika u postupku GRAD RIJEKA</item>
      <item>Marinko Šandro, Svetice 32, 10000 Zagreb</item>
      <item>Ilija Šandro, Svetice 32, 10000 Zagreb</item>
    </izvorni_sadrzaj>
    <derivirana_varijabla naziv="DomainObject.Predmet.OstaliListFormatedWithAdress_1">
      <item>Tomislav Kos, Nodilova 1, 10000 Zagreb punomoćnik sudionika u postupku MERCATOR - H  društvo s ograničenom odgovornošću za trgovinu i proizvodnju</item>
      <item>Olja Einfalt-mihovilović, Augusta Cesarca 4, 21000 Split</item>
      <item>SOCIETE GENERALE-SPLITSKA BANKA dioničko društvo, Ruđera Boškovića 16, Split</item>
      <item>Meri Šitić, Šime Ljubića 7, 21000 Split</item>
      <item>NARODNE NOVINE, dioničko društvo za izdavanje i tiskanje Službenog lista Republike Hrvatske, službenih i drugih obrazaca te , Savski Gaj XIII. put 6, 10000 Zagreb</item>
      <item>SOCIETE GENERALE-SPLITSKA BANKA dioničko društvo, Ruđera Boškovića 16, 21000 Split</item>
      <item>BRANKO ČUTURA, Marmontova 14/IV, 21000 Split</item>
      <item>Ivan Vidović, Ulica kralja Zvonimiria 72, 21210 Solin</item>
      <item>Mijo Jeličić, Kliška 29., 21000 Split punomoćnik sudionika u postupku FLIO d.o.o. za trgovinu, ugostiteljstvo i poslovanje nekretninama</item>
      <item>Zajednički odvjetnički ured Veljko Knežević, Edi Bradamante, Mira Načinović, Ivana Radić i Bojana Pavković, Ribarska 4, 51000 Rijeka</item>
      <item>STJEPAN BABIĆ, Vodovodna 13/I, 10000 Zagreb</item>
      <item>Edi Biočić, Ulica Kralja Držislava 2, Zagreb punomoćnik sudionika u postupku FLIBA, društvo s ograničenom odgovornošću za trgovinu</item>
      <item>Mr. sc. Tin Matić, Vlaška 95, Zagreb punomoćnik sudionika u postupku GLOBALNI SERVIS d.o.o. za upravljanje i održavanje objekata</item>
      <item>Krešimir Lisak, Petrinjska 9, 10000 Zagreb punomoćnik sudionika u postupku DHL International d.o.o, hitna dostava širom svijeta</item>
      <item>ANTOLIĆ I SURADNICI odvjetničko društvo, javno trgovačko društvo, Ulica Pavla Hatza 3, 10000 Zagreb punomoćnik sudionika u postupku HARO društvo s ograničenom odgovornošću za trgovinu i usluge</item>
      <item>PEĆAREVIĆ &amp; RELIĆ odvjetničko društvo, Zaharova 5, 10000 Zagreb punomoćnik sudionika u postupku TRGOVAČKI CENTAR ZAGREB d.o.o. za trgovinu nekretninama</item>
      <item>Zajednički odvjetnički ured, odvjetnici Antonio Zujić, Ana Vukadin Cvetko, Gajeva 22, 10000 Zagreb</item>
      <item>Tomislav Kos, Nodilova 1, 10000 Zagreb</item>
      <item>Nebojša Antolić, Pavla Hatza 3, 10000 Zagreb punomoćnik sudionika u postupku HARO društvo s ograničenom odgovornošću za trgovinu i usluge</item>
      <item>Dora Živković, Domovinskog rata 40, 21000 Split punomoćnik sudionika u postupku GRIP GRADNJA d.o.o. za gradnju, trgovinu, turizam, ugostiteljstvo i usluge</item>
      <item>Zajednički odvjetnički ured Ksenija Grba, Dijana Kesonja, Matačićeva 1/1, 51000 Rijeka</item>
      <item>TRAVAŠ I PARTNERI ODVJETNIČKO DRUŠTVO, društvo s ograničenom odgovornošću, Jurkovićeva 24, 10000 Zagreb</item>
      <item>Edi Biočić, Ulica Kralja Držislava 2, Zagreb</item>
      <item>Mario Boras, Domovinskog rata 26/I, 21000 Split</item>
      <item>JAGAR &amp; GREBENAR, ODVJETNIČKO DRUŠTVO, Masarykova 15, 10000 Zagreb punomoćnik sudionika u postupku AFIRMACIJA MARSONIA društvo s ograničenom odgovornošću za poslovanje nekretninama</item>
      <item>Odvjetničko društvo Hanžeković &amp; Partneri društvo s ograničenom odgovornošću, Radnička Cesta 22, Zagreb</item>
      <item>Pavle Fellner, Jurišićeva 1a, 10000 Zagreb</item>
      <item>Goran Božić, Trg bana Josipa Jelačića 3, 10000 Zagreb punomoćnik sudionika u postupku OPTIMA LEASING d.o.o. za usluge</item>
      <item>Zajednički odvjetnički ured Veljko Knežević, Edi Bradamant,Mira Načinović, Ivana Radić i Bojana Pavković, Ribarska 4, 51000 Rijeka</item>
      <item>Ivan Vidović, Ulica kralja Zvonimira  72, 21210 Solin punomoćnik sudionika u postupku GRAĐA - PRODAJNI CENTRI d.o.o. za trgovinu</item>
      <item>ŽELJKO LUBINA, Gundulićeva 48, 21000 Split punomoćnik sudionika u postupku APLANOS za trgovinu i usluge društvo s ograničenom odgovornošću</item>
      <item>Odvjetnički ured Rosić, Put Žnjana 44 a, 21000 Split</item>
      <item>OPĆINSKI SUD U SPLITU, Stalna služba u Solinu, Kralja Zvonimira 75, 21210 Solin</item>
      <item>Odvjetničko društvo TOMIĆ &amp; ŠUŠNJAR j.t.d. u likvidaciji, Zelinska 2/1, Zagreb punomoćnik sudionika u postupku HRVATSKE ŠUME TOURS društvo s ograničenom odgovornošću - putnička agencija - u likvidaciji</item>
      <item>Odvjetničko društvo MATULIĆ, BILIĆ I PARTNERI, j.t.d., Sukoišanska 43, Split punomoćnik sudionika u postupku MARANA d.o.o. proizvodnja, trgovina, usluge, export-import</item>
      <item>GOLUBIĆ I PARTNERI odvjetničko društvo, Amruševa 13, 10000 Zagreb punomoćnik sudionika u postupku KABRIO društvo s ograničenom odgovornošću za trgovinu i usluge</item>
      <item>PAVLE FELLNER, Jurišićeva 1 a, 10000 Zagreb</item>
      <item>Porezna uprava Solin, S. Radića 42, 21210 Solin</item>
      <item>OTP banka Hrvatska dioničko društvo, Ulica Domovinskog rata 3, Zadar</item>
      <item>Trgovački sud Split Registarski odjel, Sukoišanska 6, 21000 Split</item>
      <item>NARODNE NOVINE, dioničko društvo za izdavanje i tiskanje Službenog lista Republike Hrvatske, službenih i drugih obrazaca te , Savski Gaj XIII. put 6, 10000 Zagreb</item>
      <item>Trgovački sud Split Oglasna ploča, Sukoišanska 6, 21000 Split</item>
      <item>HYPO-LEASING KROATIEN, društvo za financiranje, d.o.o., Koranska 16, 10000 Zagreb</item>
      <item>Trgovački sud Split Računovodstvo, 21000 Split</item>
      <item>SILVANA POLJAK, Bruna Bušića 8, Kaštel Gomilica</item>
      <item>SIMILIS društvo s ograničenom odgovornošću za trgovinu i usluge, Duga 17, Vinkovci</item>
      <item>Trgovački sud  Split Pisarnica, Sukoišanska 6, 21000 Split</item>
      <item>Trgovački sud Split Ovršni odjel, Sukoišanska 6, 21000 Split</item>
      <item>Vinko Samardžić, Kavanjinova 5/II, 21000 Split punomoćnik sudionika u postupku GRAD RIJEKA</item>
      <item>Zajednički odvjetnički ured Veljko Knežević, Edi Bradamante, Mira Hinić, Ivana Radić, Bojana Pavković, Senka Perhat i Neven Knežević, Ribarska 4, 51000 Rijeka punomoćnik sudionika u postupku GRAD RIJEKA</item>
      <item>Marinko Šandro, Svetice 32, 10000 Zagreb</item>
      <item>Ilija Šandro, Svetice 32, 10000 Zagreb</item>
    </derivirana_varijabla>
  </DomainObject.Predmet.OstaliListFormatedWithAdress>
  <DomainObject.Predmet.OstaliListFormatedWithAdressOIB>
    <izvorni_sadrzaj>
      <item>Tomislav Kos, OIB 66722390209, Nodilova 1, 10000 Zagreb punomoćnik sudionika u postupku MERCATOR - H  društvo s ograničenom odgovornošću za trgovinu i proizvodnju</item>
      <item>Olja Einfalt-mihovilović, OIB 15662737821, Augusta Cesarca 4, 21000 Split</item>
      <item>SOCIETE GENERALE-SPLITSKA BANKA dioničko društvo, OIB 69326397242, Ruđera Boškovića 16, Split</item>
      <item>Meri Šitić, OIB 61723426098, Šime Ljubića 7, 21000 Split</item>
      <item>NARODNE NOVINE, dioničko društvo za izdavanje i tiskanje Službenog lista Republike Hrvatske, službenih i drugih obrazaca te , OIB 64546066176, Savski Gaj XIII. put 6, 10000 Zagreb</item>
      <item>SOCIETE GENERALE-SPLITSKA BANKA dioničko društvo, OIB 69326397242, Ruđera Boškovića 16, 21000 Split</item>
      <item>BRANKO ČUTURA, Marmontova 14/IV, 21000 Split</item>
      <item>Ivan Vidović, Ulica kralja Zvonimiria 72, 21210 Solin</item>
      <item>Mijo Jeličić, OIB 71855290129, Kliška 29., 21000 Split punomoćnik sudionika u postupku FLIO d.o.o. za trgovinu, ugostiteljstvo i poslovanje nekretninama</item>
      <item>Zajednički odvjetnički ured Veljko Knežević, Edi Bradamante, Mira Načinović, Ivana Radić i Bojana Pavković, Ribarska 4, 51000 Rijeka</item>
      <item>STJEPAN BABIĆ, Vodovodna 13/I, 10000 Zagreb</item>
      <item>Edi Biočić, OIB 87368264041, Ulica Kralja Držislava 2, Zagreb punomoćnik sudionika u postupku FLIBA, društvo s ograničenom odgovornošću za trgovinu</item>
      <item>Mr. sc. Tin Matić, OIB 01425764139, Vlaška 95, Zagreb punomoćnik sudionika u postupku GLOBALNI SERVIS d.o.o. za upravljanje i održavanje objekata</item>
      <item>Krešimir Lisak, OIB 20234800100, Petrinjska 9, 10000 Zagreb punomoćnik sudionika u postupku DHL International d.o.o, hitna dostava širom svijeta</item>
      <item>ANTOLIĆ I SURADNICI odvjetničko društvo, javno trgovačko društvo, OIB 82891991682, Ulica Pavla Hatza 3, 10000 Zagreb punomoćnik sudionika u postupku HARO društvo s ograničenom odgovornošću za trgovinu i usluge</item>
      <item>PEĆAREVIĆ &amp; RELIĆ odvjetničko društvo, OIB 09348249237, Zaharova 5, 10000 Zagreb punomoćnik sudionika u postupku TRGOVAČKI CENTAR ZAGREB d.o.o. za trgovinu nekretninama</item>
      <item>Zajednički odvjetnički ured, odvjetnici Antonio Zujić, Ana Vukadin Cvetko, Gajeva 22, 10000 Zagreb</item>
      <item>Tomislav Kos, Nodilova 1, 10000 Zagreb</item>
      <item>Nebojša Antolić, OIB 94511496457, Pavla Hatza 3, 10000 Zagreb punomoćnik sudionika u postupku HARO društvo s ograničenom odgovornošću za trgovinu i usluge</item>
      <item>Dora Živković, Domovinskog rata 40, 21000 Split punomoćnik sudionika u postupku GRIP GRADNJA d.o.o. za gradnju, trgovinu, turizam, ugostiteljstvo i usluge</item>
      <item>Zajednički odvjetnički ured Ksenija Grba, Dijana Kesonja, Matačićeva 1/1, 51000 Rijeka</item>
      <item>TRAVAŠ I PARTNERI ODVJETNIČKO DRUŠTVO, društvo s ograničenom odgovornošću, OIB 33949636978, Jurkovićeva 24, 10000 Zagreb</item>
      <item>Edi Biočić, OIB 87368264041, Ulica Kralja Držislava 2, Zagreb</item>
      <item>Mario Boras, Domovinskog rata 26/I, 21000 Split</item>
      <item>JAGAR &amp; GREBENAR, ODVJETNIČKO DRUŠTVO, OIB 50338508399, Masarykova 15, 10000 Zagreb punomoćnik sudionika u postupku AFIRMACIJA MARSONIA društvo s ograničenom odgovornošću za poslovanje nekretninama</item>
      <item>Odvjetničko društvo Hanžeković &amp; Partneri društvo s ograničenom odgovornošću, OIB 85127306373, Radnička Cesta 22, Zagreb</item>
      <item>Pavle Fellner, Jurišićeva 1a, 10000 Zagreb</item>
      <item>Goran Božić, Trg bana Josipa Jelačića 3, 10000 Zagreb punomoćnik sudionika u postupku OPTIMA LEASING d.o.o. za usluge</item>
      <item>Zajednički odvjetnički ured Veljko Knežević, Edi Bradamant,Mira Načinović, Ivana Radić i Bojana Pavković, Ribarska 4, 51000 Rijeka</item>
      <item>Ivan Vidović, Ulica kralja Zvonimira  72, 21210 Solin punomoćnik sudionika u postupku GRAĐA - PRODAJNI CENTRI d.o.o. za trgovinu</item>
      <item>ŽELJKO LUBINA, Gundulićeva 48, 21000 Split punomoćnik sudionika u postupku APLANOS za trgovinu i usluge društvo s ograničenom odgovornošću</item>
      <item>Odvjetnički ured Rosić, Put Žnjana 44 a, 21000 Split</item>
      <item>OPĆINSKI SUD U SPLITU, Stalna služba u Solinu, OIB 61980608934, Kralja Zvonimira 75, 21210 Solin</item>
      <item>Odvjetničko društvo TOMIĆ &amp; ŠUŠNJAR j.t.d. u likvidaciji, OIB 56842995878, Zelinska 2/1, Zagreb punomoćnik sudionika u postupku HRVATSKE ŠUME TOURS društvo s ograničenom odgovornošću - putnička agencija - u likvidaciji</item>
      <item>Odvjetničko društvo MATULIĆ, BILIĆ I PARTNERI, j.t.d., OIB 25781343234, Sukoišanska 43, Split punomoćnik sudionika u postupku MARANA d.o.o. proizvodnja, trgovina, usluge, export-import</item>
      <item>GOLUBIĆ I PARTNERI odvjetničko društvo, OIB 33787960971, Amruševa 13, 10000 Zagreb punomoćnik sudionika u postupku KABRIO društvo s ograničenom odgovornošću za trgovinu i usluge</item>
      <item>PAVLE FELLNER, Jurišićeva 1 a, 10000 Zagreb</item>
      <item>Porezna uprava Solin, OIB 18683136487, S. Radića 42, 21210 Solin</item>
      <item>OTP banka Hrvatska dioničko društvo, OIB 52508873833, Ulica Domovinskog rata 3, Zadar</item>
      <item>Trgovački sud Split Registarski odjel,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HYPO-LEASING KROATIEN, društvo za financiranje, d.o.o., OIB 87064273078, Koranska 16, 10000 Zagreb</item>
      <item>Trgovački sud Split Računovodstvo, 21000 Split</item>
      <item>SILVANA POLJAK, Bruna Bušića 8, Kaštel Gomilica</item>
      <item>SIMILIS društvo s ograničenom odgovornošću za trgovinu i usluge, OIB 35016480287, Duga 17, Vinkovci</item>
      <item>Trgovački sud  Split Pisarnica, OIB 30842297926, Sukoišanska 6, 21000 Split</item>
      <item>Trgovački sud Split Ovršni odjel, OIB 30842297926, Sukoišanska 6, 21000 Split</item>
      <item>Vinko Samardžić, OIB 51470568169, Kavanjinova 5/II, 21000 Split punomoćnik sudionika u postupku GRAD RIJEKA</item>
      <item>Zajednički odvjetnički ured Veljko Knežević, Edi Bradamante, Mira Hinić, Ivana Radić, Bojana Pavković, Senka Perhat i Neven Knežević, Ribarska 4, 51000 Rijeka punomoćnik sudionika u postupku GRAD RIJEKA</item>
      <item>Marinko Šandro, OIB 72219897614, Svetice 32, 10000 Zagreb</item>
      <item>Ilija Šandro, OIB 63805555639, Svetice 32, 10000 Zagreb</item>
    </izvorni_sadrzaj>
    <derivirana_varijabla naziv="DomainObject.Predmet.OstaliListFormatedWithAdressOIB_1">
      <item>Tomislav Kos, OIB 66722390209, Nodilova 1, 10000 Zagreb punomoćnik sudionika u postupku MERCATOR - H  društvo s ograničenom odgovornošću za trgovinu i proizvodnju</item>
      <item>Olja Einfalt-mihovilović, OIB 15662737821, Augusta Cesarca 4, 21000 Split</item>
      <item>SOCIETE GENERALE-SPLITSKA BANKA dioničko društvo, OIB 69326397242, Ruđera Boškovića 16, Split</item>
      <item>Meri Šitić, OIB 61723426098, Šime Ljubića 7, 21000 Split</item>
      <item>NARODNE NOVINE, dioničko društvo za izdavanje i tiskanje Službenog lista Republike Hrvatske, službenih i drugih obrazaca te , OIB 64546066176, Savski Gaj XIII. put 6, 10000 Zagreb</item>
      <item>SOCIETE GENERALE-SPLITSKA BANKA dioničko društvo, OIB 69326397242, Ruđera Boškovića 16, 21000 Split</item>
      <item>BRANKO ČUTURA, Marmontova 14/IV, 21000 Split</item>
      <item>Ivan Vidović, Ulica kralja Zvonimiria 72, 21210 Solin</item>
      <item>Mijo Jeličić, OIB 71855290129, Kliška 29., 21000 Split punomoćnik sudionika u postupku FLIO d.o.o. za trgovinu, ugostiteljstvo i poslovanje nekretninama</item>
      <item>Zajednički odvjetnički ured Veljko Knežević, Edi Bradamante, Mira Načinović, Ivana Radić i Bojana Pavković, Ribarska 4, 51000 Rijeka</item>
      <item>STJEPAN BABIĆ, Vodovodna 13/I, 10000 Zagreb</item>
      <item>Edi Biočić, OIB 87368264041, Ulica Kralja Držislava 2, Zagreb punomoćnik sudionika u postupku FLIBA, društvo s ograničenom odgovornošću za trgovinu</item>
      <item>Mr. sc. Tin Matić, OIB 01425764139, Vlaška 95, Zagreb punomoćnik sudionika u postupku GLOBALNI SERVIS d.o.o. za upravljanje i održavanje objekata</item>
      <item>Krešimir Lisak, OIB 20234800100, Petrinjska 9, 10000 Zagreb punomoćnik sudionika u postupku DHL International d.o.o, hitna dostava širom svijeta</item>
      <item>ANTOLIĆ I SURADNICI odvjetničko društvo, javno trgovačko društvo, OIB 82891991682, Ulica Pavla Hatza 3, 10000 Zagreb punomoćnik sudionika u postupku HARO društvo s ograničenom odgovornošću za trgovinu i usluge</item>
      <item>PEĆAREVIĆ &amp; RELIĆ odvjetničko društvo, OIB 09348249237, Zaharova 5, 10000 Zagreb punomoćnik sudionika u postupku TRGOVAČKI CENTAR ZAGREB d.o.o. za trgovinu nekretninama</item>
      <item>Zajednički odvjetnički ured, odvjetnici Antonio Zujić, Ana Vukadin Cvetko, Gajeva 22, 10000 Zagreb</item>
      <item>Tomislav Kos, Nodilova 1, 10000 Zagreb</item>
      <item>Nebojša Antolić, OIB 94511496457, Pavla Hatza 3, 10000 Zagreb punomoćnik sudionika u postupku HARO društvo s ograničenom odgovornošću za trgovinu i usluge</item>
      <item>Dora Živković, Domovinskog rata 40, 21000 Split punomoćnik sudionika u postupku GRIP GRADNJA d.o.o. za gradnju, trgovinu, turizam, ugostiteljstvo i usluge</item>
      <item>Zajednički odvjetnički ured Ksenija Grba, Dijana Kesonja, Matačićeva 1/1, 51000 Rijeka</item>
      <item>TRAVAŠ I PARTNERI ODVJETNIČKO DRUŠTVO, društvo s ograničenom odgovornošću, OIB 33949636978, Jurkovićeva 24, 10000 Zagreb</item>
      <item>Edi Biočić, OIB 87368264041, Ulica Kralja Držislava 2, Zagreb</item>
      <item>Mario Boras, Domovinskog rata 26/I, 21000 Split</item>
      <item>JAGAR &amp; GREBENAR, ODVJETNIČKO DRUŠTVO, OIB 50338508399, Masarykova 15, 10000 Zagreb punomoćnik sudionika u postupku AFIRMACIJA MARSONIA društvo s ograničenom odgovornošću za poslovanje nekretninama</item>
      <item>Odvjetničko društvo Hanžeković &amp; Partneri društvo s ograničenom odgovornošću, OIB 85127306373, Radnička Cesta 22, Zagreb</item>
      <item>Pavle Fellner, Jurišićeva 1a, 10000 Zagreb</item>
      <item>Goran Božić, Trg bana Josipa Jelačića 3, 10000 Zagreb punomoćnik sudionika u postupku OPTIMA LEASING d.o.o. za usluge</item>
      <item>Zajednički odvjetnički ured Veljko Knežević, Edi Bradamant,Mira Načinović, Ivana Radić i Bojana Pavković, Ribarska 4, 51000 Rijeka</item>
      <item>Ivan Vidović, Ulica kralja Zvonimira  72, 21210 Solin punomoćnik sudionika u postupku GRAĐA - PRODAJNI CENTRI d.o.o. za trgovinu</item>
      <item>ŽELJKO LUBINA, Gundulićeva 48, 21000 Split punomoćnik sudionika u postupku APLANOS za trgovinu i usluge društvo s ograničenom odgovornošću</item>
      <item>Odvjetnički ured Rosić, Put Žnjana 44 a, 21000 Split</item>
      <item>OPĆINSKI SUD U SPLITU, Stalna služba u Solinu, OIB 61980608934, Kralja Zvonimira 75, 21210 Solin</item>
      <item>Odvjetničko društvo TOMIĆ &amp; ŠUŠNJAR j.t.d. u likvidaciji, OIB 56842995878, Zelinska 2/1, Zagreb punomoćnik sudionika u postupku HRVATSKE ŠUME TOURS društvo s ograničenom odgovornošću - putnička agencija - u likvidaciji</item>
      <item>Odvjetničko društvo MATULIĆ, BILIĆ I PARTNERI, j.t.d., OIB 25781343234, Sukoišanska 43, Split punomoćnik sudionika u postupku MARANA d.o.o. proizvodnja, trgovina, usluge, export-import</item>
      <item>GOLUBIĆ I PARTNERI odvjetničko društvo, OIB 33787960971, Amruševa 13, 10000 Zagreb punomoćnik sudionika u postupku KABRIO društvo s ograničenom odgovornošću za trgovinu i usluge</item>
      <item>PAVLE FELLNER, Jurišićeva 1 a, 10000 Zagreb</item>
      <item>Porezna uprava Solin, OIB 18683136487, S. Radića 42, 21210 Solin</item>
      <item>OTP banka Hrvatska dioničko društvo, OIB 52508873833, Ulica Domovinskog rata 3, Zadar</item>
      <item>Trgovački sud Split Registarski odjel,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HYPO-LEASING KROATIEN, društvo za financiranje, d.o.o., OIB 87064273078, Koranska 16, 10000 Zagreb</item>
      <item>Trgovački sud Split Računovodstvo, 21000 Split</item>
      <item>SILVANA POLJAK, Bruna Bušića 8, Kaštel Gomilica</item>
      <item>SIMILIS društvo s ograničenom odgovornošću za trgovinu i usluge, OIB 35016480287, Duga 17, Vinkovci</item>
      <item>Trgovački sud  Split Pisarnica, OIB 30842297926, Sukoišanska 6, 21000 Split</item>
      <item>Trgovački sud Split Ovršni odjel, OIB 30842297926, Sukoišanska 6, 21000 Split</item>
      <item>Vinko Samardžić, OIB 51470568169, Kavanjinova 5/II, 21000 Split punomoćnik sudionika u postupku GRAD RIJEKA</item>
      <item>Zajednički odvjetnički ured Veljko Knežević, Edi Bradamante, Mira Hinić, Ivana Radić, Bojana Pavković, Senka Perhat i Neven Knežević, Ribarska 4, 51000 Rijeka punomoćnik sudionika u postupku GRAD RIJEKA</item>
      <item>Marinko Šandro, OIB 72219897614, Svetice 32, 10000 Zagreb</item>
      <item>Ilija Šandro, OIB 63805555639, Svetice 32, 10000 Zagreb</item>
    </derivirana_varijabla>
  </DomainObject.Predmet.OstaliListFormatedWithAdressOIB>
  <DomainObject.Predmet.OstaliListNazivFormated>
    <izvorni_sadrzaj>
      <item>Tomislav Kos</item>
      <item>Olja Einfalt-mihovilović</item>
      <item>SOCIETE GENERALE-SPLITSKA BANKA dioničko društvo</item>
      <item>Meri Šitić</item>
      <item>NARODNE NOVINE, dioničko društvo za izdavanje i tiskanje Službenog lista Republike Hrvatske, službenih i drugih obrazaca te </item>
      <item>SOCIETE GENERALE-SPLITSKA BANKA dioničko društvo</item>
      <item>BRANKO ČUTURA</item>
      <item>Ivan Vidović</item>
      <item>Mijo Jeličić</item>
      <item>Zajednički odvjetnički ured Veljko Knežević, Edi Bradamante, Mira Načinović, Ivana Radić i Bojana Pavković</item>
      <item>STJEPAN BABIĆ</item>
      <item>Edi Biočić</item>
      <item>Mr. sc. Tin Matić</item>
      <item>Krešimir Lisak</item>
      <item>ANTOLIĆ I SURADNICI odvjetničko društvo, javno trgovačko društvo</item>
      <item>PEĆAREVIĆ &amp; RELIĆ odvjetničko društvo</item>
      <item>Zajednički odvjetnički ured, odvjetnici Antonio Zujić, Ana Vukadin Cvetko</item>
      <item>Tomislav Kos</item>
      <item>Nebojša Antolić</item>
      <item>Dora Živković</item>
      <item>Zajednički odvjetnički ured Ksenija Grba, Dijana Kesonja</item>
      <item>TRAVAŠ I PARTNERI ODVJETNIČKO DRUŠTVO, društvo s ograničenom odgovornošću</item>
      <item>Edi Biočić</item>
      <item>Mario Boras</item>
      <item>JAGAR &amp; GREBENAR, ODVJETNIČKO DRUŠTVO</item>
      <item>Odvjetničko društvo Hanžeković &amp; Partneri društvo s ograničenom odgovornošću</item>
      <item>Pavle Fellner</item>
      <item>Goran Božić</item>
      <item>Zajednički odvjetnički ured Veljko Knežević, Edi Bradamant,Mira Načinović, Ivana Radić i Bojana Pavković</item>
      <item>Ivan Vidović</item>
      <item>ŽELJKO LUBINA</item>
      <item>Odvjetnički ured Rosić</item>
      <item>OPĆINSKI SUD U SPLITU, Stalna služba u Solinu</item>
      <item>Odvjetničko društvo TOMIĆ &amp; ŠUŠNJAR j.t.d. u likvidaciji</item>
      <item>Odvjetničko društvo MATULIĆ, BILIĆ I PARTNERI, j.t.d.</item>
      <item>GOLUBIĆ I PARTNERI odvjetničko društvo</item>
      <item>PAVLE FELLNER</item>
      <item>Porezna uprava Solin</item>
      <item>OTP banka Hrvatska dioničko društvo</item>
      <item>Trgovački sud Split Registarski odjel</item>
      <item>NARODNE NOVINE, dioničko društvo za izdavanje i tiskanje Službenog lista Republike Hrvatske, službenih i drugih obrazaca te </item>
      <item>Trgovački sud Split Oglasna ploča</item>
      <item>HYPO-LEASING KROATIEN, društvo za financiranje, d.o.o.</item>
      <item>Trgovački sud Split Računovodstvo</item>
      <item>SILVANA POLJAK</item>
      <item>SIMILIS društvo s ograničenom odgovornošću za trgovinu i usluge</item>
      <item>Trgovački sud  Split Pisarnica</item>
      <item>Trgovački sud Split Ovršni odjel</item>
      <item>Vinko Samardžić</item>
      <item>Zajednički odvjetnički ured Veljko Knežević, Edi Bradamante, Mira Hinić, Ivana Radić, Bojana Pavković, Senka Perhat i Neven Knežević</item>
      <item>Marinko Šandro</item>
      <item>Ilija Šandro</item>
    </izvorni_sadrzaj>
    <derivirana_varijabla naziv="DomainObject.Predmet.OstaliListNazivFormated_1">
      <item>Tomislav Kos</item>
      <item>Olja Einfalt-mihovilović</item>
      <item>SOCIETE GENERALE-SPLITSKA BANKA dioničko društvo</item>
      <item>Meri Šitić</item>
      <item>NARODNE NOVINE, dioničko društvo za izdavanje i tiskanje Službenog lista Republike Hrvatske, službenih i drugih obrazaca te </item>
      <item>SOCIETE GENERALE-SPLITSKA BANKA dioničko društvo</item>
      <item>BRANKO ČUTURA</item>
      <item>Ivan Vidović</item>
      <item>Mijo Jeličić</item>
      <item>Zajednički odvjetnički ured Veljko Knežević, Edi Bradamante, Mira Načinović, Ivana Radić i Bojana Pavković</item>
      <item>STJEPAN BABIĆ</item>
      <item>Edi Biočić</item>
      <item>Mr. sc. Tin Matić</item>
      <item>Krešimir Lisak</item>
      <item>ANTOLIĆ I SURADNICI odvjetničko društvo, javno trgovačko društvo</item>
      <item>PEĆAREVIĆ &amp; RELIĆ odvjetničko društvo</item>
      <item>Zajednički odvjetnički ured, odvjetnici Antonio Zujić, Ana Vukadin Cvetko</item>
      <item>Tomislav Kos</item>
      <item>Nebojša Antolić</item>
      <item>Dora Živković</item>
      <item>Zajednički odvjetnički ured Ksenija Grba, Dijana Kesonja</item>
      <item>TRAVAŠ I PARTNERI ODVJETNIČKO DRUŠTVO, društvo s ograničenom odgovornošću</item>
      <item>Edi Biočić</item>
      <item>Mario Boras</item>
      <item>JAGAR &amp; GREBENAR, ODVJETNIČKO DRUŠTVO</item>
      <item>Odvjetničko društvo Hanžeković &amp; Partneri društvo s ograničenom odgovornošću</item>
      <item>Pavle Fellner</item>
      <item>Goran Božić</item>
      <item>Zajednički odvjetnički ured Veljko Knežević, Edi Bradamant,Mira Načinović, Ivana Radić i Bojana Pavković</item>
      <item>Ivan Vidović</item>
      <item>ŽELJKO LUBINA</item>
      <item>Odvjetnički ured Rosić</item>
      <item>OPĆINSKI SUD U SPLITU, Stalna služba u Solinu</item>
      <item>Odvjetničko društvo TOMIĆ &amp; ŠUŠNJAR j.t.d. u likvidaciji</item>
      <item>Odvjetničko društvo MATULIĆ, BILIĆ I PARTNERI, j.t.d.</item>
      <item>GOLUBIĆ I PARTNERI odvjetničko društvo</item>
      <item>PAVLE FELLNER</item>
      <item>Porezna uprava Solin</item>
      <item>OTP banka Hrvatska dioničko društvo</item>
      <item>Trgovački sud Split Registarski odjel</item>
      <item>NARODNE NOVINE, dioničko društvo za izdavanje i tiskanje Službenog lista Republike Hrvatske, službenih i drugih obrazaca te </item>
      <item>Trgovački sud Split Oglasna ploča</item>
      <item>HYPO-LEASING KROATIEN, društvo za financiranje, d.o.o.</item>
      <item>Trgovački sud Split Računovodstvo</item>
      <item>SILVANA POLJAK</item>
      <item>SIMILIS društvo s ograničenom odgovornošću za trgovinu i usluge</item>
      <item>Trgovački sud  Split Pisarnica</item>
      <item>Trgovački sud Split Ovršni odjel</item>
      <item>Vinko Samardžić</item>
      <item>Zajednički odvjetnički ured Veljko Knežević, Edi Bradamante, Mira Hinić, Ivana Radić, Bojana Pavković, Senka Perhat i Neven Knežević</item>
      <item>Marinko Šandro</item>
      <item>Ilija Šandro</item>
    </derivirana_varijabla>
  </DomainObject.Predmet.OstaliListNazivFormated>
  <DomainObject.Predmet.OstaliListNazivFormatedOIB>
    <izvorni_sadrzaj>
      <item>Tomislav Kos, OIB 66722390209</item>
      <item>Olja Einfalt-mihovilović, OIB 15662737821</item>
      <item>SOCIETE GENERALE-SPLITSKA BANKA dioničko društvo, OIB 69326397242</item>
      <item>Meri Šitić, OIB 61723426098</item>
      <item>NARODNE NOVINE, dioničko društvo za izdavanje i tiskanje Službenog lista Republike Hrvatske, službenih i drugih obrazaca te , OIB 64546066176</item>
      <item>SOCIETE GENERALE-SPLITSKA BANKA dioničko društvo, OIB 69326397242</item>
      <item>BRANKO ČUTURA</item>
      <item>Ivan Vidović</item>
      <item>Mijo Jeličić, OIB 71855290129</item>
      <item>Zajednički odvjetnički ured Veljko Knežević, Edi Bradamante, Mira Načinović, Ivana Radić i Bojana Pavković</item>
      <item>STJEPAN BABIĆ</item>
      <item>Edi Biočić, OIB 87368264041</item>
      <item>Mr. sc. Tin Matić, OIB 01425764139</item>
      <item>Krešimir Lisak, OIB 20234800100</item>
      <item>ANTOLIĆ I SURADNICI odvjetničko društvo, javno trgovačko društvo, OIB 82891991682</item>
      <item>PEĆAREVIĆ &amp; RELIĆ odvjetničko društvo, OIB 09348249237</item>
      <item>Zajednički odvjetnički ured, odvjetnici Antonio Zujić, Ana Vukadin Cvetko</item>
      <item>Tomislav Kos</item>
      <item>Nebojša Antolić, OIB 94511496457</item>
      <item>Dora Živković</item>
      <item>Zajednički odvjetnički ured Ksenija Grba, Dijana Kesonja</item>
      <item>TRAVAŠ I PARTNERI ODVJETNIČKO DRUŠTVO, društvo s ograničenom odgovornošću, OIB 33949636978</item>
      <item>Edi Biočić, OIB 87368264041</item>
      <item>Mario Boras</item>
      <item>JAGAR &amp; GREBENAR, ODVJETNIČKO DRUŠTVO, OIB 50338508399</item>
      <item>Odvjetničko društvo Hanžeković &amp; Partneri društvo s ograničenom odgovornošću, OIB 85127306373</item>
      <item>Pavle Fellner</item>
      <item>Goran Božić</item>
      <item>Zajednički odvjetnički ured Veljko Knežević, Edi Bradamant,Mira Načinović, Ivana Radić i Bojana Pavković</item>
      <item>Ivan Vidović</item>
      <item>ŽELJKO LUBINA</item>
      <item>Odvjetnički ured Rosić</item>
      <item>OPĆINSKI SUD U SPLITU, Stalna služba u Solinu, OIB 61980608934</item>
      <item>Odvjetničko društvo TOMIĆ &amp; ŠUŠNJAR j.t.d. u likvidaciji, OIB 56842995878</item>
      <item>Odvjetničko društvo MATULIĆ, BILIĆ I PARTNERI, j.t.d., OIB 25781343234</item>
      <item>GOLUBIĆ I PARTNERI odvjetničko društvo, OIB 33787960971</item>
      <item>PAVLE FELLNER</item>
      <item>Porezna uprava Solin, OIB 18683136487</item>
      <item>OTP banka Hrvatska dioničko društvo, OIB 52508873833</item>
      <item>Trgovački sud Split Registarski odjel, OIB 30842297926</item>
      <item>NARODNE NOVINE, dioničko društvo za izdavanje i tiskanje Službenog lista Republike Hrvatske, službenih i drugih obrazaca te , OIB 64546066176</item>
      <item>Trgovački sud Split Oglasna ploča, OIB 30842297926</item>
      <item>HYPO-LEASING KROATIEN, društvo za financiranje, d.o.o., OIB 87064273078</item>
      <item>Trgovački sud Split Računovodstvo</item>
      <item>SILVANA POLJAK</item>
      <item>SIMILIS društvo s ograničenom odgovornošću za trgovinu i usluge, OIB 35016480287</item>
      <item>Trgovački sud  Split Pisarnica, OIB 30842297926</item>
      <item>Trgovački sud Split Ovršni odjel, OIB 30842297926</item>
      <item>Vinko Samardžić, OIB 51470568169</item>
      <item>Zajednički odvjetnički ured Veljko Knežević, Edi Bradamante, Mira Hinić, Ivana Radić, Bojana Pavković, Senka Perhat i Neven Knežević</item>
      <item>Marinko Šandro, OIB 72219897614</item>
      <item>Ilija Šandro, OIB 63805555639</item>
    </izvorni_sadrzaj>
    <derivirana_varijabla naziv="DomainObject.Predmet.OstaliListNazivFormatedOIB_1">
      <item>Tomislav Kos, OIB 66722390209</item>
      <item>Olja Einfalt-mihovilović, OIB 15662737821</item>
      <item>SOCIETE GENERALE-SPLITSKA BANKA dioničko društvo, OIB 69326397242</item>
      <item>Meri Šitić, OIB 61723426098</item>
      <item>NARODNE NOVINE, dioničko društvo za izdavanje i tiskanje Službenog lista Republike Hrvatske, službenih i drugih obrazaca te , OIB 64546066176</item>
      <item>SOCIETE GENERALE-SPLITSKA BANKA dioničko društvo, OIB 69326397242</item>
      <item>BRANKO ČUTURA</item>
      <item>Ivan Vidović</item>
      <item>Mijo Jeličić, OIB 71855290129</item>
      <item>Zajednički odvjetnički ured Veljko Knežević, Edi Bradamante, Mira Načinović, Ivana Radić i Bojana Pavković</item>
      <item>STJEPAN BABIĆ</item>
      <item>Edi Biočić, OIB 87368264041</item>
      <item>Mr. sc. Tin Matić, OIB 01425764139</item>
      <item>Krešimir Lisak, OIB 20234800100</item>
      <item>ANTOLIĆ I SURADNICI odvjetničko društvo, javno trgovačko društvo, OIB 82891991682</item>
      <item>PEĆAREVIĆ &amp; RELIĆ odvjetničko društvo, OIB 09348249237</item>
      <item>Zajednički odvjetnički ured, odvjetnici Antonio Zujić, Ana Vukadin Cvetko</item>
      <item>Tomislav Kos</item>
      <item>Nebojša Antolić, OIB 94511496457</item>
      <item>Dora Živković</item>
      <item>Zajednički odvjetnički ured Ksenija Grba, Dijana Kesonja</item>
      <item>TRAVAŠ I PARTNERI ODVJETNIČKO DRUŠTVO, društvo s ograničenom odgovornošću, OIB 33949636978</item>
      <item>Edi Biočić, OIB 87368264041</item>
      <item>Mario Boras</item>
      <item>JAGAR &amp; GREBENAR, ODVJETNIČKO DRUŠTVO, OIB 50338508399</item>
      <item>Odvjetničko društvo Hanžeković &amp; Partneri društvo s ograničenom odgovornošću, OIB 85127306373</item>
      <item>Pavle Fellner</item>
      <item>Goran Božić</item>
      <item>Zajednički odvjetnički ured Veljko Knežević, Edi Bradamant,Mira Načinović, Ivana Radić i Bojana Pavković</item>
      <item>Ivan Vidović</item>
      <item>ŽELJKO LUBINA</item>
      <item>Odvjetnički ured Rosić</item>
      <item>OPĆINSKI SUD U SPLITU, Stalna služba u Solinu, OIB 61980608934</item>
      <item>Odvjetničko društvo TOMIĆ &amp; ŠUŠNJAR j.t.d. u likvidaciji, OIB 56842995878</item>
      <item>Odvjetničko društvo MATULIĆ, BILIĆ I PARTNERI, j.t.d., OIB 25781343234</item>
      <item>GOLUBIĆ I PARTNERI odvjetničko društvo, OIB 33787960971</item>
      <item>PAVLE FELLNER</item>
      <item>Porezna uprava Solin, OIB 18683136487</item>
      <item>OTP banka Hrvatska dioničko društvo, OIB 52508873833</item>
      <item>Trgovački sud Split Registarski odjel, OIB 30842297926</item>
      <item>NARODNE NOVINE, dioničko društvo za izdavanje i tiskanje Službenog lista Republike Hrvatske, službenih i drugih obrazaca te , OIB 64546066176</item>
      <item>Trgovački sud Split Oglasna ploča, OIB 30842297926</item>
      <item>HYPO-LEASING KROATIEN, društvo za financiranje, d.o.o., OIB 87064273078</item>
      <item>Trgovački sud Split Računovodstvo</item>
      <item>SILVANA POLJAK</item>
      <item>SIMILIS društvo s ograničenom odgovornošću za trgovinu i usluge, OIB 35016480287</item>
      <item>Trgovački sud  Split Pisarnica, OIB 30842297926</item>
      <item>Trgovački sud Split Ovršni odjel, OIB 30842297926</item>
      <item>Vinko Samardžić, OIB 51470568169</item>
      <item>Zajednički odvjetnički ured Veljko Knežević, Edi Bradamante, Mira Hinić, Ivana Radić, Bojana Pavković, Senka Perhat i Neven Knežević</item>
      <item>Marinko Šandro, OIB 72219897614</item>
      <item>Ilija Šandro, OIB 63805555639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St-42/2010-318</izvorni_sadrzaj>
    <derivirana_varijabla naziv="DomainObject.PoslovniBrojDokumenta_1">St-42/2010-318</derivirana_varijabla>
  </DomainObject.PoslovniBrojDokumenta>
  <DomainObject.Predmet.StrankaIDrugi>
    <izvorni_sadrzaj>Hrvatske vode, pravna osoba za upravljanje vodama i dr.</izvorni_sadrzaj>
    <derivirana_varijabla naziv="DomainObject.Predmet.StrankaIDrugi_1">Hrvatske vode, pravna osoba za upravljanje vodama i dr.</derivirana_varijabla>
  </DomainObject.Predmet.StrankaIDrugi>
  <DomainObject.Predmet.ProtustrankaIDrugi>
    <izvorni_sadrzaj>KASTELI, d.o.o. za trgovinu i usluge "u stečaju"</izvorni_sadrzaj>
    <derivirana_varijabla naziv="DomainObject.Predmet.ProtustrankaIDrugi_1">KASTELI, d.o.o. za trgovinu i usluge "u stečaju"</derivirana_varijabla>
  </DomainObject.Predmet.ProtustrankaIDrugi>
  <DomainObject.Predmet.StrankaIDrugiAdressOIB>
    <izvorni_sadrzaj>Hrvatske vode, pravna osoba za upravljanje vodama, OIB 28921383001, Ulica grada Vukovara 220, 10000 Zagreb i dr.</izvorni_sadrzaj>
    <derivirana_varijabla naziv="DomainObject.Predmet.StrankaIDrugiAdressOIB_1">Hrvatske vode, pravna osoba za upravljanje vodama, OIB 28921383001, Ulica grada Vukovara 220, 10000 Zagreb i dr.</derivirana_varijabla>
  </DomainObject.Predmet.StrankaIDrugiAdressOIB>
  <DomainObject.Predmet.ProtustrankaIDrugiAdressOIB>
    <izvorni_sadrzaj>KASTELI, d.o.o. za trgovinu i usluge "u stečaju", OIB 11142315939, Augusta Cesarca 4, 21000 Split</izvorni_sadrzaj>
    <derivirana_varijabla naziv="DomainObject.Predmet.ProtustrankaIDrugiAdressOIB_1">KASTELI, d.o.o. za trgovinu i usluge "u stečaju", OIB 11142315939, Augusta Cesarca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Tomislav Kos</item>
      <item>KASTELI, d.o.o. za trgovinu i usluge "u stečaju"</item>
      <item>MERCATOR - H  društvo s ograničenom odgovornošću za trgovinu i proizvodnju</item>
      <item>Olja Einfalt-mihovilović</item>
      <item>SOCIETE GENERALE-SPLITSKA BANKA dioničko društvo</item>
      <item>Meri Šitić</item>
      <item>NARODNE NOVINE, dioničko društvo za izdavanje i tiskanje Službenog lista Republike Hrvatske, službenih i drugih obrazaca te </item>
      <item>SOCIETE GENERALE-SPLITSKA BANKA dioničko društvo</item>
      <item>BRANKO ČUTURA</item>
      <item>Ivan Vidović</item>
      <item>GRAĐA - PRODAJNI CENTRI d.o.o. za trgovinu</item>
      <item>Mijo Jeličić</item>
      <item>FLIO d.o.o. za trgovinu, ugostiteljstvo i poslovanje nekretninama</item>
      <item>Zajednički odvjetnički ured Veljko Knežević, Edi Bradamante, Mira Načinović, Ivana Radić i Bojana Pavković</item>
      <item>STJEPAN BABIĆ</item>
      <item>KERUM društvo s ograničenom odgovornošću, za unutarnju i vanjsku trgovinu, promet i usluge</item>
      <item>BR-EMA društvo s ograničenom odgovornošću za ugostiteljstvo, trgovinu i usluge</item>
      <item>Hrvatski Telekom d.d.</item>
      <item>Hrvatske vode, pravna osoba za upravljanje vodama</item>
      <item>TRGOVAČKI CENTAR ZAGREB d.o.o. za trgovinu nekretninama</item>
      <item>MAKARSKI KOMUNALAC društvo s ograničenom odgovornošću za obavljanje komunalnih poslova</item>
      <item>GENERALI OSIGURANJE dioničko društvo</item>
      <item>ČISTOĆA društvo s ograničenom odgovornošću za obavljanje komunalnih djelatnosti održavanja čistoće i odlaganja komunaln</item>
      <item>Raiffeisenbank Austria d.d.</item>
      <item>VENETO BANKA dioničko društvo</item>
      <item>VODOVOD I KANALIZACIJA, društvo s ograničenom odgovornošću za vodoopskrbu, odvodnju i pročišćavanje otpadnih voda</item>
      <item>SOCIETE GENERALE-SPLITSKA BANKA dioničko društvo</item>
      <item>HARO društvo s ograničenom odgovornošću za trgovinu i usluge</item>
      <item>GLOBALNI SERVIS d.o.o. za upravljanje i održavanje objekata</item>
      <item>BONAČIĆ SECURITY za zaštitu osoba i imovine, društvo s ograničenom odgovornošću</item>
      <item>CARGO-PARTNER d.o.o. za otpremništvo, zastupanje u prometu roba i usluge skladištenja</item>
      <item>FLIO d.o.o. za trgovinu, ugostiteljstvo i poslovanje nekretninama</item>
      <item>DHL International d.o.o, hitna dostava širom svijeta</item>
      <item>KERUM društvo s ograničenom odgovornošću, za unutarnju i vanjsku trgovinu, promet i usluge</item>
      <item>VODOVOD-OSIJEK d.o.o. za vodoopskrbu i odvodnju</item>
      <item>MARKO MIHOVILOVIĆ</item>
      <item>HRVATSKA POŠTANSKA BANKA, dioničko društvo</item>
      <item>Hrvatske vode, pravna osoba za upravljanje vodama</item>
      <item>FLIBA, društvo s ograničenom odgovornošću za trgovinu</item>
      <item>ZAGREBAČKI HOLDING, društvo s ograničenom odgovornošću za javni prijevoz, opskrbu vodom, održavanje čistoće, putnička a</item>
      <item>SIMILIS društvo s ograničenom odgovornošću za trgovinu i usluge</item>
      <item>IMEX BANKA dioničko društvo</item>
      <item>GRIP GRADNJA d.o.o. za gradnju, trgovinu, turizam, ugostiteljstvo i usluge</item>
      <item>OT-OPTIMA TELEKOM d.d. za telekomunikacije</item>
      <item>Hrvatska radiotelevizija</item>
      <item>AFIRMACIJA MARSONIA društvo s ograničenom odgovornošću za poslovanje nekretninama</item>
      <item>VIPnet usluge d.o.o. za telekomunikacijske usluge</item>
      <item>Edi Biočić</item>
      <item>Mr. sc. Tin Matić</item>
      <item>Krešimir Lisak</item>
      <item>Raiffeisenbank Austria d.d.</item>
      <item>ANTOLIĆ I SURADNICI odvjetničko društvo, javno trgovačko društvo</item>
      <item>GENERALI OSIGURANJE dioničko društvo</item>
      <item>HYPO ALPE-ADRIA-BANK dioničko društvo</item>
      <item>PEĆAREVIĆ &amp; RELIĆ odvjetničko društvo</item>
      <item>Zajednički odvjetnički ured, odvjetnici Antonio Zujić, Ana Vukadin Cvetko</item>
      <item>Tomislav Kos</item>
      <item>Nebojša Antolić</item>
      <item>TRGOVAČKI CENTAR ZAGREB d.o.o. za trgovinu nekretninama</item>
      <item>Hrvatski Telekom d.d.</item>
      <item>VODOVOD-OSIJEK d.o.o. za vodoopskrbu i odvodnju</item>
      <item>HEP - Opskrba d.o.o. za opskrbu potrošača električnom, toplinskom energijom i plinom</item>
      <item>Dora Živković</item>
      <item>Zajednički odvjetnički ured Ksenija Grba, Dijana Kesonja</item>
      <item>TRAVAŠ I PARTNERI ODVJETNIČKO DRUŠTVO, društvo s ograničenom odgovornošću</item>
      <item>AFIRMACIJA MARSONIA društvo s ograničenom odgovornošću za poslovanje nekretninama</item>
      <item>Edi Biočić</item>
      <item>Mario Boras</item>
      <item>JAGAR &amp; GREBENAR, ODVJETNIČKO DRUŠTVO</item>
      <item>Odvjetničko društvo Hanžeković &amp; Partneri društvo s ograničenom odgovornošću</item>
      <item>OPTIMA LEASING d.o.o. za usluge</item>
      <item>Pavle Fellner</item>
      <item>Goran Božić</item>
      <item>Zajednički odvjetnički ured Veljko Knežević, Edi Bradamant,Mira Načinović, Ivana Radić i Bojana Pavković</item>
      <item>INKASATOR d.o.o. za obavljanje poslova naplate troškova stanovanja i drugih knjigovodstvenih usluga</item>
      <item>Ivan Vidović</item>
      <item>HYPO-LEASING KROATIEN, društvo za financiranje, d.o.o.</item>
      <item>APLANOS za trgovinu i usluge društvo s ograničenom odgovornošću</item>
      <item>ŽELJKO LUBINA</item>
      <item>Odvjetnički ured Rosić</item>
      <item>OPĆINSKI SUD U SPLITU, Stalna služba u Solinu</item>
      <item>SHOPPING CENTER, društvo s ograničenom odgovornošću za graditeljstvo i trgovinu</item>
      <item>HRVATSKE ŠUME TOURS društvo s ograničenom odgovornošću - putnička agencija - u likvidaciji</item>
      <item>VARTEKS varaždinska tekstilna industrija  d. d.</item>
      <item>Odvjetničko društvo TOMIĆ &amp; ŠUŠNJAR j.t.d. u likvidaciji</item>
      <item>Odvjetničko društvo MATULIĆ, BILIĆ I PARTNERI, j.t.d.</item>
      <item>MARANA d.o.o. proizvodnja, trgovina, usluge, export-import</item>
      <item>MICRONIC, d.o.o. za proizvodnju, trgovinu i usluge</item>
      <item>KONTINENTAL PAKIRANJE d.o.o. za graditeljstvo i usluge</item>
      <item>GOLUBIĆ I PARTNERI odvjetničko društvo</item>
      <item>KABRIO društvo s ograničenom odgovornošću za trgovinu i usluge</item>
      <item>PAVLE FELLNER</item>
      <item>Porezna uprava Solin</item>
      <item>OTP banka Hrvatska dioničko društvo</item>
      <item>Trgovački sud Split Registarski odjel</item>
      <item>NARODNE NOVINE, dioničko društvo za izdavanje i tiskanje Službenog lista Republike Hrvatske, službenih i drugih obrazaca te </item>
      <item>Trgovački sud Split Oglasna ploča</item>
      <item>HYPO-LEASING KROATIEN, društvo za financiranje, d.o.o.</item>
      <item>Trgovački sud Split Računovodstvo</item>
      <item>SILVANA POLJAK</item>
      <item>SIMILIS društvo s ograničenom odgovornošću za trgovinu i usluge</item>
      <item>Trgovački sud  Split Pisarnica</item>
      <item>Trgovački sud Split Ovršni odjel</item>
      <item>Financijska agencija</item>
      <item>HRVATSKE ŠUME društvo s ograničenom odgovornošću</item>
      <item>GRAĐA dioničko društvo za trgovinu na veliko i malo</item>
      <item>TOWER CENTER RIJEKA društvo s ograničenom odgovornošću za usluge</item>
      <item>HEP-Operator distribucijskog sustava d.o.o. za distribuciju i opskrbu električne energije</item>
      <item>Vinko Samardžić</item>
      <item>GRAD RIJEKA</item>
      <item>Zajednički odvjetnički ured Veljko Knežević, Edi Bradamante, Mira Hinić, Ivana Radić, Bojana Pavković, Senka Perhat i Neven Knežević</item>
      <item>Marinko Šandro</item>
      <item>Ilija Šandro</item>
    </izvorni_sadrzaj>
    <derivirana_varijabla naziv="DomainObject.Predmet.SudioniciListNaziv_1">
      <item>Tomislav Kos</item>
      <item>KASTELI, d.o.o. za trgovinu i usluge "u stečaju"</item>
      <item>MERCATOR - H  društvo s ograničenom odgovornošću za trgovinu i proizvodnju</item>
      <item>Olja Einfalt-mihovilović</item>
      <item>SOCIETE GENERALE-SPLITSKA BANKA dioničko društvo</item>
      <item>Meri Šitić</item>
      <item>NARODNE NOVINE, dioničko društvo za izdavanje i tiskanje Službenog lista Republike Hrvatske, službenih i drugih obrazaca te </item>
      <item>SOCIETE GENERALE-SPLITSKA BANKA dioničko društvo</item>
      <item>BRANKO ČUTURA</item>
      <item>Ivan Vidović</item>
      <item>GRAĐA - PRODAJNI CENTRI d.o.o. za trgovinu</item>
      <item>Mijo Jeličić</item>
      <item>FLIO d.o.o. za trgovinu, ugostiteljstvo i poslovanje nekretninama</item>
      <item>Zajednički odvjetnički ured Veljko Knežević, Edi Bradamante, Mira Načinović, Ivana Radić i Bojana Pavković</item>
      <item>STJEPAN BABIĆ</item>
      <item>KERUM društvo s ograničenom odgovornošću, za unutarnju i vanjsku trgovinu, promet i usluge</item>
      <item>BR-EMA društvo s ograničenom odgovornošću za ugostiteljstvo, trgovinu i usluge</item>
      <item>Hrvatski Telekom d.d.</item>
      <item>Hrvatske vode, pravna osoba za upravljanje vodama</item>
      <item>TRGOVAČKI CENTAR ZAGREB d.o.o. za trgovinu nekretninama</item>
      <item>MAKARSKI KOMUNALAC društvo s ograničenom odgovornošću za obavljanje komunalnih poslova</item>
      <item>GENERALI OSIGURANJE dioničko društvo</item>
      <item>ČISTOĆA društvo s ograničenom odgovornošću za obavljanje komunalnih djelatnosti održavanja čistoće i odlaganja komunaln</item>
      <item>Raiffeisenbank Austria d.d.</item>
      <item>VENETO BANKA dioničko društvo</item>
      <item>VODOVOD I KANALIZACIJA, društvo s ograničenom odgovornošću za vodoopskrbu, odvodnju i pročišćavanje otpadnih voda</item>
      <item>SOCIETE GENERALE-SPLITSKA BANKA dioničko društvo</item>
      <item>HARO društvo s ograničenom odgovornošću za trgovinu i usluge</item>
      <item>GLOBALNI SERVIS d.o.o. za upravljanje i održavanje objekata</item>
      <item>BONAČIĆ SECURITY za zaštitu osoba i imovine, društvo s ograničenom odgovornošću</item>
      <item>CARGO-PARTNER d.o.o. za otpremništvo, zastupanje u prometu roba i usluge skladištenja</item>
      <item>FLIO d.o.o. za trgovinu, ugostiteljstvo i poslovanje nekretninama</item>
      <item>DHL International d.o.o, hitna dostava širom svijeta</item>
      <item>KERUM društvo s ograničenom odgovornošću, za unutarnju i vanjsku trgovinu, promet i usluge</item>
      <item>VODOVOD-OSIJEK d.o.o. za vodoopskrbu i odvodnju</item>
      <item>MARKO MIHOVILOVIĆ</item>
      <item>HRVATSKA POŠTANSKA BANKA, dioničko društvo</item>
      <item>Hrvatske vode, pravna osoba za upravljanje vodama</item>
      <item>FLIBA, društvo s ograničenom odgovornošću za trgovinu</item>
      <item>ZAGREBAČKI HOLDING, društvo s ograničenom odgovornošću za javni prijevoz, opskrbu vodom, održavanje čistoće, putnička a</item>
      <item>SIMILIS društvo s ograničenom odgovornošću za trgovinu i usluge</item>
      <item>IMEX BANKA dioničko društvo</item>
      <item>GRIP GRADNJA d.o.o. za gradnju, trgovinu, turizam, ugostiteljstvo i usluge</item>
      <item>OT-OPTIMA TELEKOM d.d. za telekomunikacije</item>
      <item>Hrvatska radiotelevizija</item>
      <item>AFIRMACIJA MARSONIA društvo s ograničenom odgovornošću za poslovanje nekretninama</item>
      <item>VIPnet usluge d.o.o. za telekomunikacijske usluge</item>
      <item>Edi Biočić</item>
      <item>Mr. sc. Tin Matić</item>
      <item>Krešimir Lisak</item>
      <item>Raiffeisenbank Austria d.d.</item>
      <item>ANTOLIĆ I SURADNICI odvjetničko društvo, javno trgovačko društvo</item>
      <item>GENERALI OSIGURANJE dioničko društvo</item>
      <item>HYPO ALPE-ADRIA-BANK dioničko društvo</item>
      <item>PEĆAREVIĆ &amp; RELIĆ odvjetničko društvo</item>
      <item>Zajednički odvjetnički ured, odvjetnici Antonio Zujić, Ana Vukadin Cvetko</item>
      <item>Tomislav Kos</item>
      <item>Nebojša Antolić</item>
      <item>TRGOVAČKI CENTAR ZAGREB d.o.o. za trgovinu nekretninama</item>
      <item>Hrvatski Telekom d.d.</item>
      <item>VODOVOD-OSIJEK d.o.o. za vodoopskrbu i odvodnju</item>
      <item>HEP - Opskrba d.o.o. za opskrbu potrošača električnom, toplinskom energijom i plinom</item>
      <item>Dora Živković</item>
      <item>Zajednički odvjetnički ured Ksenija Grba, Dijana Kesonja</item>
      <item>TRAVAŠ I PARTNERI ODVJETNIČKO DRUŠTVO, društvo s ograničenom odgovornošću</item>
      <item>AFIRMACIJA MARSONIA društvo s ograničenom odgovornošću za poslovanje nekretninama</item>
      <item>Edi Biočić</item>
      <item>Mario Boras</item>
      <item>JAGAR &amp; GREBENAR, ODVJETNIČKO DRUŠTVO</item>
      <item>Odvjetničko društvo Hanžeković &amp; Partneri društvo s ograničenom odgovornošću</item>
      <item>OPTIMA LEASING d.o.o. za usluge</item>
      <item>Pavle Fellner</item>
      <item>Goran Božić</item>
      <item>Zajednički odvjetnički ured Veljko Knežević, Edi Bradamant,Mira Načinović, Ivana Radić i Bojana Pavković</item>
      <item>INKASATOR d.o.o. za obavljanje poslova naplate troškova stanovanja i drugih knjigovodstvenih usluga</item>
      <item>Ivan Vidović</item>
      <item>HYPO-LEASING KROATIEN, društvo za financiranje, d.o.o.</item>
      <item>APLANOS za trgovinu i usluge društvo s ograničenom odgovornošću</item>
      <item>ŽELJKO LUBINA</item>
      <item>Odvjetnički ured Rosić</item>
      <item>OPĆINSKI SUD U SPLITU, Stalna služba u Solinu</item>
      <item>SHOPPING CENTER, društvo s ograničenom odgovornošću za graditeljstvo i trgovinu</item>
      <item>HRVATSKE ŠUME TOURS društvo s ograničenom odgovornošću - putnička agencija - u likvidaciji</item>
      <item>VARTEKS varaždinska tekstilna industrija  d. d.</item>
      <item>Odvjetničko društvo TOMIĆ &amp; ŠUŠNJAR j.t.d. u likvidaciji</item>
      <item>Odvjetničko društvo MATULIĆ, BILIĆ I PARTNERI, j.t.d.</item>
      <item>MARANA d.o.o. proizvodnja, trgovina, usluge, export-import</item>
      <item>MICRONIC, d.o.o. za proizvodnju, trgovinu i usluge</item>
      <item>KONTINENTAL PAKIRANJE d.o.o. za graditeljstvo i usluge</item>
      <item>GOLUBIĆ I PARTNERI odvjetničko društvo</item>
      <item>KABRIO društvo s ograničenom odgovornošću za trgovinu i usluge</item>
      <item>PAVLE FELLNER</item>
      <item>Porezna uprava Solin</item>
      <item>OTP banka Hrvatska dioničko društvo</item>
      <item>Trgovački sud Split Registarski odjel</item>
      <item>NARODNE NOVINE, dioničko društvo za izdavanje i tiskanje Službenog lista Republike Hrvatske, službenih i drugih obrazaca te </item>
      <item>Trgovački sud Split Oglasna ploča</item>
      <item>HYPO-LEASING KROATIEN, društvo za financiranje, d.o.o.</item>
      <item>Trgovački sud Split Računovodstvo</item>
      <item>SILVANA POLJAK</item>
      <item>SIMILIS društvo s ograničenom odgovornošću za trgovinu i usluge</item>
      <item>Trgovački sud  Split Pisarnica</item>
      <item>Trgovački sud Split Ovršni odjel</item>
      <item>Financijska agencija</item>
      <item>HRVATSKE ŠUME društvo s ograničenom odgovornošću</item>
      <item>GRAĐA dioničko društvo za trgovinu na veliko i malo</item>
      <item>TOWER CENTER RIJEKA društvo s ograničenom odgovornošću za usluge</item>
      <item>HEP-Operator distribucijskog sustava d.o.o. za distribuciju i opskrbu električne energije</item>
      <item>Vinko Samardžić</item>
      <item>GRAD RIJEKA</item>
      <item>Zajednički odvjetnički ured Veljko Knežević, Edi Bradamante, Mira Hinić, Ivana Radić, Bojana Pavković, Senka Perhat i Neven Knežević</item>
      <item>Marinko Šandro</item>
      <item>Ilija Šandro</item>
    </derivirana_varijabla>
  </DomainObject.Predmet.SudioniciListNaziv>
  <DomainObject.Predmet.SudioniciListAdressOIB>
    <izvorni_sadrzaj>
      <item>Tomislav Kos, OIB 66722390209, Nodilova 1,10000 Zagreb</item>
      <item>KASTELI, d.o.o. za trgovinu i usluge "u stečaju", OIB 11142315939, Augusta Cesarca 4,21000 Split</item>
      <item>MERCATOR - H  društvo s ograničenom odgovornošću za trgovinu i proizvodnju, OIB 10045107278, Ljudevita Posavskog 5,Sesvete</item>
      <item>Olja Einfalt-mihovilović, OIB 15662737821, Augusta Cesarca 4,21000 Split</item>
      <item>SOCIETE GENERALE-SPLITSKA BANKA dioničko društvo, OIB 69326397242, Ruđera Boškovića 16,Split</item>
      <item>Meri Šitić, OIB 61723426098, Šime Ljubića 7,21000 Split</item>
      <item>NARODNE NOVINE, dioničko društvo za izdavanje i tiskanje Službenog lista Republike Hrvatske, službenih i drugih obrazaca te , OIB 64546066176, Savski Gaj XIII. put 6,10000 Zagreb</item>
      <item>SOCIETE GENERALE-SPLITSKA BANKA dioničko društvo, OIB 69326397242, Ruđera Boškovića 16,21000 Split</item>
      <item>BRANKO ČUTURA, Marmontova 14/IV,21000 Split</item>
      <item>Ivan Vidović, Ulica kralja Zvonimiria 72,21210 Solin</item>
      <item>GRAĐA - PRODAJNI CENTRI d.o.o. za trgovinu, OIB 70571833346, Vranjički put 2,Solin</item>
      <item>Mijo Jeličić, OIB 71855290129, Kliška 29.,21000 Split</item>
      <item>FLIO d.o.o. za trgovinu, ugostiteljstvo i poslovanje nekretninama, OIB 39808838633, Slavonska avenija 56,10000 Zagreb</item>
      <item>Zajednički odvjetnički ured Veljko Knežević, Edi Bradamante, Mira Načinović, Ivana Radić i Bojana Pavković, Ribarska 4,51000 Rijeka</item>
      <item>STJEPAN BABIĆ, Vodovodna 13/I,10000 Zagreb</item>
      <item>KERUM društvo s ograničenom odgovornošću, za unutarnju i vanjsku trgovinu, promet i usluge, OIB 66124057408, Zrinjsko Frankopanska 68,Split</item>
      <item>BR-EMA društvo s ograničenom odgovornošću za ugostiteljstvo, trgovinu i usluge, OIB 55690591528, Vinogradska 8,41319 Repušnica</item>
      <item>Hrvatski Telekom d.d., OIB 81793146560, Savska cesta 32,10000 Zagreb</item>
      <item>Hrvatske vode, pravna osoba za upravljanje vodama, OIB 28921383001, Grada Vukovara 220,10000 Zagreb</item>
      <item>TRGOVAČKI CENTAR ZAGREB d.o.o. za trgovinu nekretninama, OIB 57136792631, Zaprešićka 2,Jablanovec</item>
      <item>MAKARSKI KOMUNALAC društvo s ograničenom odgovornošću za obavljanje komunalnih poslova, OIB 12733878804, Trg Tina Ujevića 1,Makarska</item>
      <item>GENERALI OSIGURANJE dioničko društvo, OIB 10840749604, Bani 110,10000 Zagreb</item>
      <item>ČISTOĆA društvo s ograničenom odgovornošću za obavljanje komunalnih djelatnosti održavanja čistoće i odlaganja komunaln, OIB 38812451417, Put Plokita 81,Split</item>
      <item>Raiffeisenbank Austria d.d., OIB 53056966535, Petrinjska 59,10000 Zagreb</item>
      <item>VENETO BANKA dioničko društvo, OIB 81712716992, Draškovićeva 58,10000 Zagreb</item>
      <item>VODOVOD I KANALIZACIJA, društvo s ograničenom odgovornošću za vodoopskrbu, odvodnju i pročišćavanje otpadnih voda, OIB 56826138353, Biokovska 3,Split</item>
      <item>SOCIETE GENERALE-SPLITSKA BANKA dioničko društvo, OIB 69326397242, Ruđera Boškovića 16,Split</item>
      <item>HARO društvo s ograničenom odgovornošću za trgovinu i usluge, OIB 21478700168, Virovska 29,10000 Zagreb</item>
      <item>GLOBALNI SERVIS d.o.o. za upravljanje i održavanje objekata, OIB 16428352077, Jaruščica 9d,10000 Zagreb</item>
      <item>BONAČIĆ SECURITY za zaštitu osoba i imovine, društvo s ograničenom odgovornošću, OIB 63135369237, Dinka Šimunovića 2 A,21000 Split</item>
      <item>CARGO-PARTNER d.o.o. za otpremništvo, zastupanje u prometu roba i usluge skladištenja, OIB 84596041174, Jankomir 25 J,10000 Zagreb</item>
      <item>FLIO d.o.o. za trgovinu, ugostiteljstvo i poslovanje nekretninama, OIB 39808838633, Slavonska avenija 56,10000 Zagreb</item>
      <item>DHL International d.o.o, hitna dostava širom svijeta, OIB 79069474349, Utinjska 40,10000 Zagreb</item>
      <item>KERUM društvo s ograničenom odgovornošću, za unutarnju i vanjsku trgovinu, promet i usluge, OIB 66124057408, Zrinjsko Frankopanska 68,Split</item>
      <item>VODOVOD-OSIJEK d.o.o. za vodoopskrbu i odvodnju, OIB 43654507669, Poljski Put 1,Osijek</item>
      <item>MARKO MIHOVILOVIĆ, OIB 05481546487, Augusta Cesarca 4,Split</item>
      <item>HRVATSKA POŠTANSKA BANKA, dioničko društvo, OIB 87939104217, Jurišićeva 4,10000 Zagreb</item>
      <item>Hrvatske vode, pravna osoba za upravljanje vodama, OIB 28921383001, Ulica grada Vukovara 220,10000 Zagreb</item>
      <item>FLIBA, društvo s ograničenom odgovornošću za trgovinu, OIB 30777726033, Gospodarska ulica 5,Donji Stupnik</item>
      <item>ZAGREBAČKI HOLDING, društvo s ograničenom odgovornošću za javni prijevoz, opskrbu vodom, održavanje čistoće, putnička a, OIB 85584865987, Ulica grada Vukovara 41,10000 Zagreb</item>
      <item>SIMILIS društvo s ograničenom odgovornošću za trgovinu i usluge, OIB 35016480287, Duga 17,Vinkovci</item>
      <item>IMEX BANKA dioničko društvo, OIB 99326633206, Tolstojeva 6,Split</item>
      <item>GRIP GRADNJA d.o.o. za gradnju, trgovinu, turizam, ugostiteljstvo i usluge, OIB 45163761671, Oko Sv.Kaje 30,Solin</item>
      <item>OT-OPTIMA TELEKOM d.d. za telekomunikacije, OIB 36004425025, Bani 75/a,10000 Zagreb</item>
      <item>Hrvatska radiotelevizija, OIB 68419124305, Prisavlje 3,10000 Zagreb</item>
      <item>AFIRMACIJA MARSONIA društvo s ograničenom odgovornošću za poslovanje nekretninama, OIB 67378156267, Škorpikova 24/4,10000 Zagreb</item>
      <item>VIPnet usluge d.o.o. za telekomunikacijske usluge, OIB 00565279090, Vrtni put 1,10000 Zagreb</item>
      <item>Edi Biočić, OIB 87368264041, Ulica Kralja Držislava 2,Zagreb</item>
      <item>Mr. sc. Tin Matić, OIB 01425764139, Vlaška 95,Zagreb</item>
      <item>Krešimir Lisak, OIB 20234800100, Petrinjska 9,10000 Zagreb</item>
      <item>Raiffeisenbank Austria d.d., OIB 53056966535, Petrinjska 59,10000 Zagreb</item>
      <item>ANTOLIĆ I SURADNICI odvjetničko društvo, javno trgovačko društvo, OIB 82891991682, Ulica Pavla Hatza 3,10000 Zagreb</item>
      <item>GENERALI OSIGURANJE dioničko društvo, OIB 10840749604, Bani 110,10000 Zagreb</item>
      <item>HYPO ALPE-ADRIA-BANK dioničko društvo, OIB 14036333877, Slavonska avenija 6,10000 Zagreb</item>
      <item>PEĆAREVIĆ &amp; RELIĆ odvjetničko društvo, OIB 09348249237, Zaharova 5,10000 Zagreb</item>
      <item>Zajednički odvjetnički ured, odvjetnici Antonio Zujić, Ana Vukadin Cvetko, Gajeva 22,10000 Zagreb</item>
      <item>Tomislav Kos, Nodilova 1,10000 Zagreb</item>
      <item>Nebojša Antolić, OIB 94511496457, Pavla Hatza 3,10000 Zagreb</item>
      <item>TRGOVAČKI CENTAR ZAGREB d.o.o. za trgovinu nekretninama, OIB 57136792631, Zaprešićka 2,Jablanovec</item>
      <item>Hrvatski Telekom d.d., OIB 81793146560, Savska cesta 32,10000 Zagreb</item>
      <item>VODOVOD-OSIJEK d.o.o. za vodoopskrbu i odvodnju, OIB 43654507669, Poljski put 1,31000 Osijek</item>
      <item>HEP - Opskrba d.o.o. za opskrbu potrošača električnom, toplinskom energijom i plinom, OIB 63073332379, Ulica Grada Vukovara 37,10000 Zagreb</item>
      <item>Dora Živković, Domovinskog rata 40,21000 Split</item>
      <item>Zajednički odvjetnički ured Ksenija Grba, Dijana Kesonja, Matačićeva 1/1,51000 Rijeka</item>
      <item>TRAVAŠ I PARTNERI ODVJETNIČKO DRUŠTVO, društvo s ograničenom odgovornošću, OIB 33949636978, Jurkovićeva 24,10000 Zagreb</item>
      <item>AFIRMACIJA MARSONIA društvo s ograničenom odgovornošću za poslovanje nekretninama, OIB 67378156267, Škorpikova 24/4,10000 Zagreb</item>
      <item>Edi Biočić, OIB 87368264041, Ulica Kralja Držislava 2,Zagreb</item>
      <item>Mario Boras, Domovinskog rata 26/I,21000 Split</item>
      <item>JAGAR &amp; GREBENAR, ODVJETNIČKO DRUŠTVO, OIB 50338508399, Masarykova 15,10000 Zagreb</item>
      <item>Odvjetničko društvo Hanžeković &amp; Partneri društvo s ograničenom odgovornošću, OIB 85127306373, Radnička Cesta 22,Zagreb</item>
      <item>OPTIMA LEASING d.o.o. za usluge, OIB 71463153978, Ivana Lučića 2 A,10000 Zagreb</item>
      <item>Pavle Fellner, Jurišićeva 1a,10000 Zagreb</item>
      <item>Goran Božić, Trg bana Josipa Jelačića 3,10000 Zagreb</item>
      <item>Zajednički odvjetnički ured Veljko Knežević, Edi Bradamant,Mira Načinović, Ivana Radić i Bojana Pavković, Ribarska 4,51000 Rijeka</item>
      <item>INKASATOR d.o.o. za obavljanje poslova naplate troškova stanovanja i drugih knjigovodstvenih usluga, OIB 51671452481, Trg Josipa Broza 4,Karlovac</item>
      <item>Ivan Vidović, Ulica kralja Zvonimira  72,21210 Solin</item>
      <item>HYPO-LEASING KROATIEN, društvo za financiranje, d.o.o., OIB 87064273078, Koranska 16,10000 Zagreb</item>
      <item>APLANOS za trgovinu i usluge društvo s ograničenom odgovornošću, OIB 86169679468, Ulica Bruna Bušića 8,Kaštel Gomilica</item>
      <item>ŽELJKO LUBINA, Gundulićeva 48,21000 Split</item>
      <item>Odvjetnički ured Rosić, Put Žnjana 44 a,21000 Split</item>
      <item>OPĆINSKI SUD U SPLITU, Stalna služba u Solinu, OIB 61980608934, Kralja Zvonimira 75,21210 Solin</item>
      <item>SHOPPING CENTER, društvo s ograničenom odgovornošću za graditeljstvo i trgovinu, OIB 48527883403, Branimirova 29,10000 Zagreb</item>
      <item>HRVATSKE ŠUME TOURS društvo s ograničenom odgovornošću - putnička agencija - u likvidaciji, OIB 39596197214, Ljudevita Farkaša Vukotinovića 2,10000 Zagreb</item>
      <item>VARTEKS varaždinska tekstilna industrija  d. d., OIB 00872098033, Zagrebačka 94,42000 Varaždin</item>
      <item>Odvjetničko društvo TOMIĆ &amp; ŠUŠNJAR j.t.d. u likvidaciji, OIB 56842995878, Zelinska 2/1,Zagreb</item>
      <item>Odvjetničko društvo MATULIĆ, BILIĆ I PARTNERI, j.t.d., OIB 25781343234, Sukoišanska 43,Split</item>
      <item>MARANA d.o.o. proizvodnja, trgovina, usluge, export-import, OIB 20038755624, Put plokita 14,21000 Split</item>
      <item>MICRONIC, d.o.o. za proizvodnju, trgovinu i usluge, OIB 89489773101, Gotovčeva 8,21000 Split</item>
      <item>KONTINENTAL PAKIRANJE d.o.o. za graditeljstvo i usluge, OIB 87358951669, Pod Kosom 40,Split</item>
      <item>GOLUBIĆ I PARTNERI odvjetničko društvo, OIB 33787960971, Amruševa 13,10000 Zagreb</item>
      <item>KABRIO društvo s ograničenom odgovornošću za trgovinu i usluge, OIB 02014925756, Zagrebačka avenija 100 a,10000 Zagreb</item>
      <item>PAVLE FELLNER, Jurišićeva 1 a,10000 Zagreb</item>
      <item>Porezna uprava Solin, OIB 18683136487, S. Radića 42,21210 Solin</item>
      <item>OTP banka Hrvatska dioničko društvo, OIB 52508873833, Ulica Domovinskog rata 3,Zadar</item>
      <item>Trgovački sud Split Registarski odjel,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HYPO-LEASING KROATIEN, društvo za financiranje, d.o.o., OIB 87064273078, Koranska 16,10000 Zagreb</item>
      <item>Trgovački sud Split Računovodstvo, 21000 Split</item>
      <item>SILVANA POLJAK, Bruna Bušića 8,Kaštel Gomilica</item>
      <item>SIMILIS društvo s ograničenom odgovornošću za trgovinu i usluge, OIB 35016480287, Duga 17,Vinkovci</item>
      <item>Trgovački sud  Split Pisarnica, OIB 30842297926, Sukoišanska 6,21000 Split</item>
      <item>Trgovački sud Split Ovršni odjel, OIB 30842297926, Sukoišanska 6,21000 Split</item>
      <item>Financijska agencija, OIB 85821130368, Vrtni put 3,10000 Zagreb</item>
      <item>HRVATSKE ŠUME društvo s ograničenom odgovornošću, OIB 69693144506, Ul.Ljudevita Farkaša Vukotinovića 2,10000 Zagreb</item>
      <item>GRAĐA dioničko društvo za trgovinu na veliko i malo, OIB 75628884500, Vranjički put 2,Solin</item>
      <item>TOWER CENTER RIJEKA društvo s ograničenom odgovornošću za usluge, OIB 84184387126, Strossmayerova 16,Rijeka</item>
      <item>HEP-Operator distribucijskog sustava d.o.o. za distribuciju i opskrbu električne energije, OIB 46830600751, Vergerijeva 6,52100 Pula</item>
      <item>Vinko Samardžić, OIB 51470568169, Kavanjinova 5/II,21000 Split</item>
      <item>GRAD RIJEKA, OIB 54382731928, Korzo 16,51000 Rijeka</item>
      <item>Zajednički odvjetnički ured Veljko Knežević, Edi Bradamante, Mira Hinić, Ivana Radić, Bojana Pavković, Senka Perhat i Neven Knežević, Ribarska 4,51000 Rijeka</item>
      <item>Marinko Šandro, OIB 72219897614, Svetice 32,10000 Zagreb</item>
      <item>Ilija Šandro, OIB 63805555639, Svetice 32,10000 Zagreb</item>
    </izvorni_sadrzaj>
    <derivirana_varijabla naziv="DomainObject.Predmet.SudioniciListAdressOIB_1">
      <item>Tomislav Kos, OIB 66722390209, Nodilova 1,10000 Zagreb</item>
      <item>KASTELI, d.o.o. za trgovinu i usluge "u stečaju", OIB 11142315939, Augusta Cesarca 4,21000 Split</item>
      <item>MERCATOR - H  društvo s ograničenom odgovornošću za trgovinu i proizvodnju, OIB 10045107278, Ljudevita Posavskog 5,Sesvete</item>
      <item>Olja Einfalt-mihovilović, OIB 15662737821, Augusta Cesarca 4,21000 Split</item>
      <item>SOCIETE GENERALE-SPLITSKA BANKA dioničko društvo, OIB 69326397242, Ruđera Boškovića 16,Split</item>
      <item>Meri Šitić, OIB 61723426098, Šime Ljubića 7,21000 Split</item>
      <item>NARODNE NOVINE, dioničko društvo za izdavanje i tiskanje Službenog lista Republike Hrvatske, službenih i drugih obrazaca te , OIB 64546066176, Savski Gaj XIII. put 6,10000 Zagreb</item>
      <item>SOCIETE GENERALE-SPLITSKA BANKA dioničko društvo, OIB 69326397242, Ruđera Boškovića 16,21000 Split</item>
      <item>BRANKO ČUTURA, Marmontova 14/IV,21000 Split</item>
      <item>Ivan Vidović, Ulica kralja Zvonimiria 72,21210 Solin</item>
      <item>GRAĐA - PRODAJNI CENTRI d.o.o. za trgovinu, OIB 70571833346, Vranjički put 2,Solin</item>
      <item>Mijo Jeličić, OIB 71855290129, Kliška 29.,21000 Split</item>
      <item>FLIO d.o.o. za trgovinu, ugostiteljstvo i poslovanje nekretninama, OIB 39808838633, Slavonska avenija 56,10000 Zagreb</item>
      <item>Zajednički odvjetnički ured Veljko Knežević, Edi Bradamante, Mira Načinović, Ivana Radić i Bojana Pavković, Ribarska 4,51000 Rijeka</item>
      <item>STJEPAN BABIĆ, Vodovodna 13/I,10000 Zagreb</item>
      <item>KERUM društvo s ograničenom odgovornošću, za unutarnju i vanjsku trgovinu, promet i usluge, OIB 66124057408, Zrinjsko Frankopanska 68,Split</item>
      <item>BR-EMA društvo s ograničenom odgovornošću za ugostiteljstvo, trgovinu i usluge, OIB 55690591528, Vinogradska 8,41319 Repušnica</item>
      <item>Hrvatski Telekom d.d., OIB 81793146560, Savska cesta 32,10000 Zagreb</item>
      <item>Hrvatske vode, pravna osoba za upravljanje vodama, OIB 28921383001, Grada Vukovara 220,10000 Zagreb</item>
      <item>TRGOVAČKI CENTAR ZAGREB d.o.o. za trgovinu nekretninama, OIB 57136792631, Zaprešićka 2,Jablanovec</item>
      <item>MAKARSKI KOMUNALAC društvo s ograničenom odgovornošću za obavljanje komunalnih poslova, OIB 12733878804, Trg Tina Ujevića 1,Makarska</item>
      <item>GENERALI OSIGURANJE dioničko društvo, OIB 10840749604, Bani 110,10000 Zagreb</item>
      <item>ČISTOĆA društvo s ograničenom odgovornošću za obavljanje komunalnih djelatnosti održavanja čistoće i odlaganja komunaln, OIB 38812451417, Put Plokita 81,Split</item>
      <item>Raiffeisenbank Austria d.d., OIB 53056966535, Petrinjska 59,10000 Zagreb</item>
      <item>VENETO BANKA dioničko društvo, OIB 81712716992, Draškovićeva 58,10000 Zagreb</item>
      <item>VODOVOD I KANALIZACIJA, društvo s ograničenom odgovornošću za vodoopskrbu, odvodnju i pročišćavanje otpadnih voda, OIB 56826138353, Biokovska 3,Split</item>
      <item>SOCIETE GENERALE-SPLITSKA BANKA dioničko društvo, OIB 69326397242, Ruđera Boškovića 16,Split</item>
      <item>HARO društvo s ograničenom odgovornošću za trgovinu i usluge, OIB 21478700168, Virovska 29,10000 Zagreb</item>
      <item>GLOBALNI SERVIS d.o.o. za upravljanje i održavanje objekata, OIB 16428352077, Jaruščica 9d,10000 Zagreb</item>
      <item>BONAČIĆ SECURITY za zaštitu osoba i imovine, društvo s ograničenom odgovornošću, OIB 63135369237, Dinka Šimunovića 2 A,21000 Split</item>
      <item>CARGO-PARTNER d.o.o. za otpremništvo, zastupanje u prometu roba i usluge skladištenja, OIB 84596041174, Jankomir 25 J,10000 Zagreb</item>
      <item>FLIO d.o.o. za trgovinu, ugostiteljstvo i poslovanje nekretninama, OIB 39808838633, Slavonska avenija 56,10000 Zagreb</item>
      <item>DHL International d.o.o, hitna dostava širom svijeta, OIB 79069474349, Utinjska 40,10000 Zagreb</item>
      <item>KERUM društvo s ograničenom odgovornošću, za unutarnju i vanjsku trgovinu, promet i usluge, OIB 66124057408, Zrinjsko Frankopanska 68,Split</item>
      <item>VODOVOD-OSIJEK d.o.o. za vodoopskrbu i odvodnju, OIB 43654507669, Poljski Put 1,Osijek</item>
      <item>MARKO MIHOVILOVIĆ, OIB 05481546487, Augusta Cesarca 4,Split</item>
      <item>HRVATSKA POŠTANSKA BANKA, dioničko društvo, OIB 87939104217, Jurišićeva 4,10000 Zagreb</item>
      <item>Hrvatske vode, pravna osoba za upravljanje vodama, OIB 28921383001, Ulica grada Vukovara 220,10000 Zagreb</item>
      <item>FLIBA, društvo s ograničenom odgovornošću za trgovinu, OIB 30777726033, Gospodarska ulica 5,Donji Stupnik</item>
      <item>ZAGREBAČKI HOLDING, društvo s ograničenom odgovornošću za javni prijevoz, opskrbu vodom, održavanje čistoće, putnička a, OIB 85584865987, Ulica grada Vukovara 41,10000 Zagreb</item>
      <item>SIMILIS društvo s ograničenom odgovornošću za trgovinu i usluge, OIB 35016480287, Duga 17,Vinkovci</item>
      <item>IMEX BANKA dioničko društvo, OIB 99326633206, Tolstojeva 6,Split</item>
      <item>GRIP GRADNJA d.o.o. za gradnju, trgovinu, turizam, ugostiteljstvo i usluge, OIB 45163761671, Oko Sv.Kaje 30,Solin</item>
      <item>OT-OPTIMA TELEKOM d.d. za telekomunikacije, OIB 36004425025, Bani 75/a,10000 Zagreb</item>
      <item>Hrvatska radiotelevizija, OIB 68419124305, Prisavlje 3,10000 Zagreb</item>
      <item>AFIRMACIJA MARSONIA društvo s ograničenom odgovornošću za poslovanje nekretninama, OIB 67378156267, Škorpikova 24/4,10000 Zagreb</item>
      <item>VIPnet usluge d.o.o. za telekomunikacijske usluge, OIB 00565279090, Vrtni put 1,10000 Zagreb</item>
      <item>Edi Biočić, OIB 87368264041, Ulica Kralja Držislava 2,Zagreb</item>
      <item>Mr. sc. Tin Matić, OIB 01425764139, Vlaška 95,Zagreb</item>
      <item>Krešimir Lisak, OIB 20234800100, Petrinjska 9,10000 Zagreb</item>
      <item>Raiffeisenbank Austria d.d., OIB 53056966535, Petrinjska 59,10000 Zagreb</item>
      <item>ANTOLIĆ I SURADNICI odvjetničko društvo, javno trgovačko društvo, OIB 82891991682, Ulica Pavla Hatza 3,10000 Zagreb</item>
      <item>GENERALI OSIGURANJE dioničko društvo, OIB 10840749604, Bani 110,10000 Zagreb</item>
      <item>HYPO ALPE-ADRIA-BANK dioničko društvo, OIB 14036333877, Slavonska avenija 6,10000 Zagreb</item>
      <item>PEĆAREVIĆ &amp; RELIĆ odvjetničko društvo, OIB 09348249237, Zaharova 5,10000 Zagreb</item>
      <item>Zajednički odvjetnički ured, odvjetnici Antonio Zujić, Ana Vukadin Cvetko, Gajeva 22,10000 Zagreb</item>
      <item>Tomislav Kos, Nodilova 1,10000 Zagreb</item>
      <item>Nebojša Antolić, OIB 94511496457, Pavla Hatza 3,10000 Zagreb</item>
      <item>TRGOVAČKI CENTAR ZAGREB d.o.o. za trgovinu nekretninama, OIB 57136792631, Zaprešićka 2,Jablanovec</item>
      <item>Hrvatski Telekom d.d., OIB 81793146560, Savska cesta 32,10000 Zagreb</item>
      <item>VODOVOD-OSIJEK d.o.o. za vodoopskrbu i odvodnju, OIB 43654507669, Poljski put 1,31000 Osijek</item>
      <item>HEP - Opskrba d.o.o. za opskrbu potrošača električnom, toplinskom energijom i plinom, OIB 63073332379, Ulica Grada Vukovara 37,10000 Zagreb</item>
      <item>Dora Živković, Domovinskog rata 40,21000 Split</item>
      <item>Zajednički odvjetnički ured Ksenija Grba, Dijana Kesonja, Matačićeva 1/1,51000 Rijeka</item>
      <item>TRAVAŠ I PARTNERI ODVJETNIČKO DRUŠTVO, društvo s ograničenom odgovornošću, OIB 33949636978, Jurkovićeva 24,10000 Zagreb</item>
      <item>AFIRMACIJA MARSONIA društvo s ograničenom odgovornošću za poslovanje nekretninama, OIB 67378156267, Škorpikova 24/4,10000 Zagreb</item>
      <item>Edi Biočić, OIB 87368264041, Ulica Kralja Držislava 2,Zagreb</item>
      <item>Mario Boras, Domovinskog rata 26/I,21000 Split</item>
      <item>JAGAR &amp; GREBENAR, ODVJETNIČKO DRUŠTVO, OIB 50338508399, Masarykova 15,10000 Zagreb</item>
      <item>Odvjetničko društvo Hanžeković &amp; Partneri društvo s ograničenom odgovornošću, OIB 85127306373, Radnička Cesta 22,Zagreb</item>
      <item>OPTIMA LEASING d.o.o. za usluge, OIB 71463153978, Ivana Lučića 2 A,10000 Zagreb</item>
      <item>Pavle Fellner, Jurišićeva 1a,10000 Zagreb</item>
      <item>Goran Božić, Trg bana Josipa Jelačića 3,10000 Zagreb</item>
      <item>Zajednički odvjetnički ured Veljko Knežević, Edi Bradamant,Mira Načinović, Ivana Radić i Bojana Pavković, Ribarska 4,51000 Rijeka</item>
      <item>INKASATOR d.o.o. za obavljanje poslova naplate troškova stanovanja i drugih knjigovodstvenih usluga, OIB 51671452481, Trg Josipa Broza 4,Karlovac</item>
      <item>Ivan Vidović, Ulica kralja Zvonimira  72,21210 Solin</item>
      <item>HYPO-LEASING KROATIEN, društvo za financiranje, d.o.o., OIB 87064273078, Koranska 16,10000 Zagreb</item>
      <item>APLANOS za trgovinu i usluge društvo s ograničenom odgovornošću, OIB 86169679468, Ulica Bruna Bušića 8,Kaštel Gomilica</item>
      <item>ŽELJKO LUBINA, Gundulićeva 48,21000 Split</item>
      <item>Odvjetnički ured Rosić, Put Žnjana 44 a,21000 Split</item>
      <item>OPĆINSKI SUD U SPLITU, Stalna služba u Solinu, OIB 61980608934, Kralja Zvonimira 75,21210 Solin</item>
      <item>SHOPPING CENTER, društvo s ograničenom odgovornošću za graditeljstvo i trgovinu, OIB 48527883403, Branimirova 29,10000 Zagreb</item>
      <item>HRVATSKE ŠUME TOURS društvo s ograničenom odgovornošću - putnička agencija - u likvidaciji, OIB 39596197214, Ljudevita Farkaša Vukotinovića 2,10000 Zagreb</item>
      <item>VARTEKS varaždinska tekstilna industrija  d. d., OIB 00872098033, Zagrebačka 94,42000 Varaždin</item>
      <item>Odvjetničko društvo TOMIĆ &amp; ŠUŠNJAR j.t.d. u likvidaciji, OIB 56842995878, Zelinska 2/1,Zagreb</item>
      <item>Odvjetničko društvo MATULIĆ, BILIĆ I PARTNERI, j.t.d., OIB 25781343234, Sukoišanska 43,Split</item>
      <item>MARANA d.o.o. proizvodnja, trgovina, usluge, export-import, OIB 20038755624, Put plokita 14,21000 Split</item>
      <item>MICRONIC, d.o.o. za proizvodnju, trgovinu i usluge, OIB 89489773101, Gotovčeva 8,21000 Split</item>
      <item>KONTINENTAL PAKIRANJE d.o.o. za graditeljstvo i usluge, OIB 87358951669, Pod Kosom 40,Split</item>
      <item>GOLUBIĆ I PARTNERI odvjetničko društvo, OIB 33787960971, Amruševa 13,10000 Zagreb</item>
      <item>KABRIO društvo s ograničenom odgovornošću za trgovinu i usluge, OIB 02014925756, Zagrebačka avenija 100 a,10000 Zagreb</item>
      <item>PAVLE FELLNER, Jurišićeva 1 a,10000 Zagreb</item>
      <item>Porezna uprava Solin, OIB 18683136487, S. Radića 42,21210 Solin</item>
      <item>OTP banka Hrvatska dioničko društvo, OIB 52508873833, Ulica Domovinskog rata 3,Zadar</item>
      <item>Trgovački sud Split Registarski odjel,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HYPO-LEASING KROATIEN, društvo za financiranje, d.o.o., OIB 87064273078, Koranska 16,10000 Zagreb</item>
      <item>Trgovački sud Split Računovodstvo, 21000 Split</item>
      <item>SILVANA POLJAK, Bruna Bušića 8,Kaštel Gomilica</item>
      <item>SIMILIS društvo s ograničenom odgovornošću za trgovinu i usluge, OIB 35016480287, Duga 17,Vinkovci</item>
      <item>Trgovački sud  Split Pisarnica, OIB 30842297926, Sukoišanska 6,21000 Split</item>
      <item>Trgovački sud Split Ovršni odjel, OIB 30842297926, Sukoišanska 6,21000 Split</item>
      <item>Financijska agencija, OIB 85821130368, Vrtni put 3,10000 Zagreb</item>
      <item>HRVATSKE ŠUME društvo s ograničenom odgovornošću, OIB 69693144506, Ul.Ljudevita Farkaša Vukotinovića 2,10000 Zagreb</item>
      <item>GRAĐA dioničko društvo za trgovinu na veliko i malo, OIB 75628884500, Vranjički put 2,Solin</item>
      <item>TOWER CENTER RIJEKA društvo s ograničenom odgovornošću za usluge, OIB 84184387126, Strossmayerova 16,Rijeka</item>
      <item>HEP-Operator distribucijskog sustava d.o.o. za distribuciju i opskrbu električne energije, OIB 46830600751, Vergerijeva 6,52100 Pula</item>
      <item>Vinko Samardžić, OIB 51470568169, Kavanjinova 5/II,21000 Split</item>
      <item>GRAD RIJEKA, OIB 54382731928, Korzo 16,51000 Rijeka</item>
      <item>Zajednički odvjetnički ured Veljko Knežević, Edi Bradamante, Mira Hinić, Ivana Radić, Bojana Pavković, Senka Perhat i Neven Knežević, Ribarska 4,51000 Rijeka</item>
      <item>Marinko Šandro, OIB 72219897614, Svetice 32,10000 Zagreb</item>
      <item>Ilija Šandro, OIB 63805555639, Svetice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66722390209</item>
      <item>, OIB 11142315939</item>
      <item>, OIB 10045107278</item>
      <item>, OIB 15662737821</item>
      <item>, OIB 69326397242</item>
      <item>, OIB 61723426098</item>
      <item>, OIB 64546066176</item>
      <item>, OIB 69326397242</item>
      <item>, OIB null</item>
      <item>, OIB null</item>
      <item>, OIB 70571833346</item>
      <item>, OIB 71855290129</item>
      <item>, OIB 39808838633</item>
      <item>, OIB null</item>
      <item>, OIB null</item>
      <item>, OIB 66124057408</item>
      <item>, OIB 55690591528</item>
      <item>, OIB 81793146560</item>
      <item>, OIB 28921383001</item>
      <item>, OIB 57136792631</item>
      <item>, OIB 12733878804</item>
      <item>, OIB 10840749604</item>
      <item>, OIB 38812451417</item>
      <item>, OIB 53056966535</item>
      <item>, OIB 81712716992</item>
      <item>, OIB 56826138353</item>
      <item>, OIB 69326397242</item>
      <item>, OIB 21478700168</item>
      <item>, OIB 16428352077</item>
      <item>, OIB 63135369237</item>
      <item>, OIB 84596041174</item>
      <item>, OIB 39808838633</item>
      <item>, OIB 79069474349</item>
      <item>, OIB 66124057408</item>
      <item>, OIB 43654507669</item>
      <item>, OIB 05481546487</item>
      <item>, OIB 87939104217</item>
      <item>, OIB 28921383001</item>
      <item>, OIB 30777726033</item>
      <item>, OIB 85584865987</item>
      <item>, OIB 35016480287</item>
      <item>, OIB 99326633206</item>
      <item>, OIB 45163761671</item>
      <item>, OIB 36004425025</item>
      <item>, OIB 68419124305</item>
      <item>, OIB 67378156267</item>
      <item>, OIB 00565279090</item>
      <item>, OIB 87368264041</item>
      <item>, OIB 01425764139</item>
      <item>, OIB 20234800100</item>
      <item>, OIB 53056966535</item>
      <item>, OIB 82891991682</item>
      <item>, OIB 10840749604</item>
      <item>, OIB 14036333877</item>
      <item>, OIB 09348249237</item>
      <item>, OIB null</item>
      <item>, OIB null</item>
      <item>, OIB 94511496457</item>
      <item>, OIB 57136792631</item>
      <item>, OIB 81793146560</item>
      <item>, OIB 43654507669</item>
      <item>, OIB 63073332379</item>
      <item>, OIB null</item>
      <item>, OIB null</item>
      <item>, OIB 33949636978</item>
      <item>, OIB 67378156267</item>
      <item>, OIB 87368264041</item>
      <item>, OIB null</item>
      <item>, OIB 50338508399</item>
      <item>, OIB 85127306373</item>
      <item>, OIB 71463153978</item>
      <item>, OIB null</item>
      <item>, OIB null</item>
      <item>, OIB null</item>
      <item>, OIB 51671452481</item>
      <item>, OIB null</item>
      <item>, OIB 87064273078</item>
      <item>, OIB 86169679468</item>
      <item>, OIB null</item>
      <item>, OIB null</item>
      <item>, OIB 61980608934</item>
      <item>, OIB 48527883403</item>
      <item>, OIB 39596197214</item>
      <item>, OIB 00872098033</item>
      <item>, OIB 56842995878</item>
      <item>, OIB 25781343234</item>
      <item>, OIB 20038755624</item>
      <item>, OIB 89489773101</item>
      <item>, OIB 87358951669</item>
      <item>, OIB 33787960971</item>
      <item>, OIB 02014925756</item>
      <item>, OIB null</item>
      <item>, OIB 18683136487</item>
      <item>, OIB 52508873833</item>
      <item>, OIB 30842297926</item>
      <item>, OIB 64546066176</item>
      <item>, OIB 30842297926</item>
      <item>, OIB 87064273078</item>
      <item>, OIB null</item>
      <item>, OIB null</item>
      <item>, OIB 35016480287</item>
      <item>, OIB 30842297926</item>
      <item>, OIB 30842297926</item>
      <item>, OIB 85821130368</item>
      <item>, OIB 69693144506</item>
      <item>, OIB 75628884500</item>
      <item>, OIB 84184387126</item>
      <item>, OIB 46830600751</item>
      <item>, OIB 51470568169</item>
      <item>, OIB 54382731928</item>
      <item>, OIB null</item>
      <item>, OIB 72219897614</item>
      <item>, OIB 63805555639</item>
    </izvorni_sadrzaj>
    <derivirana_varijabla naziv="DomainObject.Predmet.SudioniciListNazivOIB_1">
      <item>, OIB 66722390209</item>
      <item>, OIB 11142315939</item>
      <item>, OIB 10045107278</item>
      <item>, OIB 15662737821</item>
      <item>, OIB 69326397242</item>
      <item>, OIB 61723426098</item>
      <item>, OIB 64546066176</item>
      <item>, OIB 69326397242</item>
      <item>, OIB null</item>
      <item>, OIB null</item>
      <item>, OIB 70571833346</item>
      <item>, OIB 71855290129</item>
      <item>, OIB 39808838633</item>
      <item>, OIB null</item>
      <item>, OIB null</item>
      <item>, OIB 66124057408</item>
      <item>, OIB 55690591528</item>
      <item>, OIB 81793146560</item>
      <item>, OIB 28921383001</item>
      <item>, OIB 57136792631</item>
      <item>, OIB 12733878804</item>
      <item>, OIB 10840749604</item>
      <item>, OIB 38812451417</item>
      <item>, OIB 53056966535</item>
      <item>, OIB 81712716992</item>
      <item>, OIB 56826138353</item>
      <item>, OIB 69326397242</item>
      <item>, OIB 21478700168</item>
      <item>, OIB 16428352077</item>
      <item>, OIB 63135369237</item>
      <item>, OIB 84596041174</item>
      <item>, OIB 39808838633</item>
      <item>, OIB 79069474349</item>
      <item>, OIB 66124057408</item>
      <item>, OIB 43654507669</item>
      <item>, OIB 05481546487</item>
      <item>, OIB 87939104217</item>
      <item>, OIB 28921383001</item>
      <item>, OIB 30777726033</item>
      <item>, OIB 85584865987</item>
      <item>, OIB 35016480287</item>
      <item>, OIB 99326633206</item>
      <item>, OIB 45163761671</item>
      <item>, OIB 36004425025</item>
      <item>, OIB 68419124305</item>
      <item>, OIB 67378156267</item>
      <item>, OIB 00565279090</item>
      <item>, OIB 87368264041</item>
      <item>, OIB 01425764139</item>
      <item>, OIB 20234800100</item>
      <item>, OIB 53056966535</item>
      <item>, OIB 82891991682</item>
      <item>, OIB 10840749604</item>
      <item>, OIB 14036333877</item>
      <item>, OIB 09348249237</item>
      <item>, OIB null</item>
      <item>, OIB null</item>
      <item>, OIB 94511496457</item>
      <item>, OIB 57136792631</item>
      <item>, OIB 81793146560</item>
      <item>, OIB 43654507669</item>
      <item>, OIB 63073332379</item>
      <item>, OIB null</item>
      <item>, OIB null</item>
      <item>, OIB 33949636978</item>
      <item>, OIB 67378156267</item>
      <item>, OIB 87368264041</item>
      <item>, OIB null</item>
      <item>, OIB 50338508399</item>
      <item>, OIB 85127306373</item>
      <item>, OIB 71463153978</item>
      <item>, OIB null</item>
      <item>, OIB null</item>
      <item>, OIB null</item>
      <item>, OIB 51671452481</item>
      <item>, OIB null</item>
      <item>, OIB 87064273078</item>
      <item>, OIB 86169679468</item>
      <item>, OIB null</item>
      <item>, OIB null</item>
      <item>, OIB 61980608934</item>
      <item>, OIB 48527883403</item>
      <item>, OIB 39596197214</item>
      <item>, OIB 00872098033</item>
      <item>, OIB 56842995878</item>
      <item>, OIB 25781343234</item>
      <item>, OIB 20038755624</item>
      <item>, OIB 89489773101</item>
      <item>, OIB 87358951669</item>
      <item>, OIB 33787960971</item>
      <item>, OIB 02014925756</item>
      <item>, OIB null</item>
      <item>, OIB 18683136487</item>
      <item>, OIB 52508873833</item>
      <item>, OIB 30842297926</item>
      <item>, OIB 64546066176</item>
      <item>, OIB 30842297926</item>
      <item>, OIB 87064273078</item>
      <item>, OIB null</item>
      <item>, OIB null</item>
      <item>, OIB 35016480287</item>
      <item>, OIB 30842297926</item>
      <item>, OIB 30842297926</item>
      <item>, OIB 85821130368</item>
      <item>, OIB 69693144506</item>
      <item>, OIB 75628884500</item>
      <item>, OIB 84184387126</item>
      <item>, OIB 46830600751</item>
      <item>, OIB 51470568169</item>
      <item>, OIB 54382731928</item>
      <item>, OIB null</item>
      <item>, OIB 72219897614</item>
      <item>, OIB 63805555639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D1CE06-CDAA-4E22-A6DE-1150FF09E0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890</properties:Words>
  <properties:Characters>4923</properties:Characters>
  <properties:Lines>102</properties:Lines>
  <properties:Paragraphs>31</properties:Paragraphs>
  <properties:TotalTime>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2018-01-29T07:38:00Z</dcterms:created>
  <dc:creator>Vesna Perišić</dc:creator>
  <cp:lastModifiedBy>Ana Golub Gruić</cp:lastModifiedBy>
  <cp:lastPrinted>2018-01-29T08:23:00Z</cp:lastPrinted>
  <dcterms:modified xmlns:xsi="http://www.w3.org/2001/XMLSchema-instance" xsi:type="dcterms:W3CDTF">2018-01-29T08:23:00Z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St-42/2010-318 / Odluka - Rješenje - novčano kažnjavanje stečajnog upravitelja, vještaka i odgovorne osobe stečajnog dužnika</vt:lpwstr>
  </prop:property>
  <prop:property name="CC_coloring" pid="4" fmtid="{D5CDD505-2E9C-101B-9397-08002B2CF9AE}">
    <vt:bool>true</vt:bool>
  </prop:property>
  <prop:property name="BrojStranica" pid="5" fmtid="{D5CDD505-2E9C-101B-9397-08002B2CF9AE}">
    <vt:i4>3</vt:i4>
  </prop:property>
</prop:Properties>
</file>