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4bf4" w14:paraId="0544bf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St-2394/16-3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E46F47">
        <w:t xml:space="preserve">LONG TRADE </w:t>
      </w:r>
      <w:r w:rsidR="00E46F47">
        <w:t>jednostavno društvo s ograničenom odgovornošću za usluge Zagreb</w:t>
      </w:r>
      <w:r>
        <w:t xml:space="preserve">, </w:t>
      </w:r>
      <w:r w:rsidR="00E46F47">
        <w:t xml:space="preserve">Avenija Dubrovnik 15, </w:t>
      </w:r>
      <w:r>
        <w:t xml:space="preserve">OIB </w:t>
      </w:r>
      <w:r w:rsidR="00E46F47">
        <w:t>20803473365</w:t>
      </w:r>
      <w:r>
        <w:t>, MBS 080</w:t>
      </w:r>
      <w:r w:rsidR="00E46F47">
        <w:t>946245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46F47">
        <w:t>LONG TRADE jednostavno društvo s ograničenom odgovornošću za usluge Zagreb, Avenija Dubrovnik 15, OIB 20803473365, MBS 080946245</w:t>
      </w:r>
      <w:r w:rsidR="00E46F47">
        <w:t xml:space="preserve"> </w:t>
      </w:r>
      <w:r>
        <w:t xml:space="preserve">iznosi </w:t>
      </w:r>
      <w:r w:rsidR="00E46F47">
        <w:t>327.036,50</w:t>
      </w:r>
      <w:r>
        <w:t xml:space="preserve">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E46F47">
        <w:t>414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46F47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St-2414/2016</izvorni_sadrzaj>
    <derivirana_varijabla naziv="DomainObject.Predmet.OznakaBroj_1">St-2414/2016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 TRADE jednostavno društvo s ograničenom odgovornošću za usluge</izvorni_sadrzaj>
    <derivirana_varijabla naziv="DomainObject.Predmet.ProtustrankaFormated_1">  LONG TRADE jednostavno društvo s ograničenom odgovornošću za usluge</derivirana_varijabla>
  </DomainObject.Predmet.ProtustrankaFormated>
  <DomainObject.Predmet.ProtustrankaFormatedOIB>
    <izvorni_sadrzaj>  LONG TRADE jednostavno društvo s ograničenom odgovornošću za usluge, OIB 20803473365</izvorni_sadrzaj>
    <derivirana_varijabla naziv="DomainObject.Predmet.ProtustrankaFormatedOIB_1">  LONG TRADE jednostavno društvo s ograničenom odgovornošću za usluge, OIB 20803473365</derivirana_varijabla>
  </DomainObject.Predmet.ProtustrankaFormatedOIB>
  <DomainObject.Predmet.ProtustrankaFormatedWithAdress>
    <izvorni_sadrzaj> LONG TRADE jednostavno društvo s ograničenom odgovornošću za usluge, Avenija Dubrovnik 15, 10000 Zagreb</izvorni_sadrzaj>
    <derivirana_varijabla naziv="DomainObject.Predmet.ProtustrankaFormatedWithAdress_1"> LONG TRADE jednostavno društvo s ograničenom odgovornošću za usluge, Avenija Dubrovnik 15, 10000 Zagreb</derivirana_varijabla>
  </DomainObject.Predmet.ProtustrankaFormatedWithAdress>
  <DomainObject.Predmet.ProtustrankaFormatedWithAdressOIB>
    <izvorni_sadrzaj> LONG TRADE jednostavno društvo s ograničenom odgovornošću za usluge, OIB 20803473365, Avenija Dubrovnik 15, 10000 Zagreb</izvorni_sadrzaj>
    <derivirana_varijabla naziv="DomainObject.Predmet.ProtustrankaFormatedWithAdressOIB_1"> LONG TRADE jednostavno društvo s ograničenom odgovornošću za usluge, OIB 20803473365, Avenija Dubrovnik 15, 10000 Zagreb</derivirana_varijabla>
  </DomainObject.Predmet.ProtustrankaFormatedWithAdressOIB>
  <DomainObject.Predmet.ProtustrankaWithAdress>
    <izvorni_sadrzaj>LONG TRADE jednostavno društvo s ograničenom odgovornošću za usluge Avenija Dubrovnik 15, 10000 Zagreb</izvorni_sadrzaj>
    <derivirana_varijabla naziv="DomainObject.Predmet.ProtustrankaWithAdress_1">LONG TRADE jednostavno društvo s ograničenom odgovornošću za usluge Avenija Dubrovnik 15, 10000 Zagreb</derivirana_varijabla>
  </DomainObject.Predmet.ProtustrankaWithAdress>
  <DomainObject.Predmet.ProtustrankaWithAdressOIB>
    <izvorni_sadrzaj>LONG TRADE jednostavno društvo s ograničenom odgovornošću za usluge, OIB 20803473365, Avenija Dubrovnik 15, 10000 Zagreb</izvorni_sadrzaj>
    <derivirana_varijabla naziv="DomainObject.Predmet.ProtustrankaWithAdressOIB_1">LONG TRADE jednostavno društvo s ograničenom odgovornošću za usluge, OIB 20803473365, Avenija Dubrovnik 15, 10000 Zagreb</derivirana_varijabla>
  </DomainObject.Predmet.ProtustrankaWithAdressOIB>
  <DomainObject.Predmet.ProtustrankaNazivFormated>
    <izvorni_sadrzaj>LONG TRADE jednostavno društvo s ograničenom odgovornošću za usluge</izvorni_sadrzaj>
    <derivirana_varijabla naziv="DomainObject.Predmet.ProtustrankaNazivFormated_1">LONG TRADE jednostavno društvo s ograničenom odgovornošću za usluge</derivirana_varijabla>
  </DomainObject.Predmet.ProtustrankaNazivFormated>
  <DomainObject.Predmet.ProtustrankaNazivFormatedOIB>
    <izvorni_sadrzaj>LONG TRADE jednostavno društvo s ograničenom odgovornošću za usluge, OIB 20803473365</izvorni_sadrzaj>
    <derivirana_varijabla naziv="DomainObject.Predmet.ProtustrankaNazivFormatedOIB_1">LONG TRADE jednostavno društvo s ograničenom odgovornošću za usluge, OIB 20803473365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LONG TRADE jednostavno društvo s ograničenom odgovornošću za usluge</item>
    </izvorni_sadrzaj>
    <derivirana_varijabla naziv="DomainObject.Predmet.ProtuStrankaListFormated_1">
      <item>LONG TRADE jednostavno društvo s ograničenom odgovornošću za usluge</item>
    </derivirana_varijabla>
  </DomainObject.Predmet.ProtuStrankaListFormated>
  <DomainObject.Predmet.ProtuStrankaListFormatedOIB>
    <izvorni_sadrzaj>
      <item>LONG TRADE jednostavno društvo s ograničenom odgovornošću za usluge, OIB 20803473365</item>
    </izvorni_sadrzaj>
    <derivirana_varijabla naziv="DomainObject.Predmet.ProtuStrankaListFormatedOIB_1">
      <item>LONG TRADE jednostavno društvo s ograničenom odgovornošću za usluge, OIB 20803473365</item>
    </derivirana_varijabla>
  </DomainObject.Predmet.ProtuStrankaListFormatedOIB>
  <DomainObject.Predmet.ProtuStrankaListFormatedWithAdress>
    <izvorni_sadrzaj>
      <item>LONG TRADE jednostavno društvo s ograničenom odgovornošću za usluge, Avenija Dubrovnik 15, 10000 Zagreb</item>
    </izvorni_sadrzaj>
    <derivirana_varijabla naziv="DomainObject.Predmet.ProtuStrankaListFormatedWithAdress_1">
      <item>LONG TRADE jednostavno društvo s ograničenom odgovornošću za usluge, Avenija Dubrovnik 15, 10000 Zagreb</item>
    </derivirana_varijabla>
  </DomainObject.Predmet.ProtuStrankaListFormatedWithAdress>
  <DomainObject.Predmet.ProtuStrankaListFormatedWithAdressOIB>
    <izvorni_sadrzaj>
      <item>LONG TRADE jednostavno društvo s ograničenom odgovornošću za usluge, OIB 20803473365, Avenija Dubrovnik 15, 10000 Zagreb</item>
    </izvorni_sadrzaj>
    <derivirana_varijabla naziv="DomainObject.Predmet.ProtuStrankaListFormatedWithAdressOIB_1">
      <item>LONG TRADE jednostavno društvo s ograničenom odgovornošću za usluge, OIB 20803473365, Avenija Dubrovnik 15, 10000 Zagreb</item>
    </derivirana_varijabla>
  </DomainObject.Predmet.ProtuStrankaListFormatedWithAdressOIB>
  <DomainObject.Predmet.ProtuStrankaListNazivFormated>
    <izvorni_sadrzaj>
      <item>LONG TRADE jednostavno društvo s ograničenom odgovornošću za usluge</item>
    </izvorni_sadrzaj>
    <derivirana_varijabla naziv="DomainObject.Predmet.ProtuStrankaListNazivFormated_1">
      <item>LONG TRADE jednostavno društvo s ograničenom odgovornošću za usluge</item>
    </derivirana_varijabla>
  </DomainObject.Predmet.ProtuStrankaListNazivFormated>
  <DomainObject.Predmet.ProtuStrankaListNazivFormatedOIB>
    <izvorni_sadrzaj>
      <item>LONG TRADE jednostavno društvo s ograničenom odgovornošću za usluge, OIB 20803473365</item>
    </izvorni_sadrzaj>
    <derivirana_varijabla naziv="DomainObject.Predmet.ProtuStrankaListNazivFormatedOIB_1">
      <item>LONG TRADE jednostavno društvo s ograničenom odgovornošću za usluge, OIB 20803473365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LONG TRADE jednostavno društvo s ograničenom odgovornošću za usluge</izvorni_sadrzaj>
    <derivirana_varijabla naziv="DomainObject.Predmet.ProtustrankaIDrugi_1">LONG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LONG TRADE jednostavno društvo s ograničenom odgovornošću za usluge, OIB 20803473365, Avenija Dubrovnik 15, 10000 Zagreb</izvorni_sadrzaj>
    <derivirana_varijabla naziv="DomainObject.Predmet.ProtustrankaIDrugiAdressOIB_1">LONG TRADE jednostavno društvo s ograničenom odgovornošću za usluge, OIB 20803473365,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 TRADE jednostavno društvo s ograničenom odgovornošću za usluge</item>
      <item>FINA Regionalni centar Zagreb</item>
    </izvorni_sadrzaj>
    <derivirana_varijabla naziv="DomainObject.Predmet.SudioniciListNaziv_1">
      <item>LONG TRADE jednostavno društvo s ograničenom odgovornošću za usluge</item>
      <item>FINA Regionalni centar Zagreb</item>
    </derivirana_varijabla>
  </DomainObject.Predmet.SudioniciListNaziv>
  <DomainObject.Predmet.SudioniciListAdressOIB>
    <izvorni_sadrzaj>
      <item>LONG TRADE jednostavno društvo s ograničenom odgovornošću za usluge, OIB 20803473365, Avenija Dubrovnik 15,10000 Zagreb</item>
      <item>FINA Regionalni centar Zagreb, OIB 85821130368, Trg svibanjskih žrtava 1995. br. 1,10000 Zagreb</item>
    </izvorni_sadrzaj>
    <derivirana_varijabla naziv="DomainObject.Predmet.SudioniciListAdressOIB_1">
      <item>LONG TRADE jednostavno društvo s ograničenom odgovornošću za usluge, OIB 20803473365, Avenija Dubrovnik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20803473365</item>
      <item>, OIB 85821130368</item>
    </izvorni_sadrzaj>
    <derivirana_varijabla naziv="DomainObject.Predmet.SudioniciListNazivOIB_1">
      <item>, OIB 20803473365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81602-39C2-40F4-B145-2AC22D10A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1868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2016-10-31T08:42:00Z</cp:lastPrinted>
  <dcterms:modified xmlns:xsi="http://www.w3.org/2001/XMLSchema-instance" xsi:type="dcterms:W3CDTF">2016-10-31T08:42:00Z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