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396c" w14:paraId="980396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277125">
        <w:t>6835</w:t>
      </w:r>
      <w:r w:rsidR="00236046">
        <w:t>/201</w:t>
      </w:r>
      <w:r w:rsidR="000912A5">
        <w:t>6</w:t>
      </w:r>
      <w:r w:rsidR="00047AF6">
        <w:t>-4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277125">
        <w:rPr>
          <w:rFonts w:cs="Times New Roman" w:eastAsia="Times New Roman"/>
          <w:szCs w:val="24"/>
          <w:lang w:eastAsia="hr-HR"/>
        </w:rPr>
        <w:t>EKO-MISCANTHUS j.d.o.o., OIB 76525218572, MBS 080927548, iz Zagreba, Havidićeva 4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025FF5">
        <w:t>17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277125">
        <w:rPr>
          <w:rFonts w:cs="Times New Roman" w:eastAsia="Times New Roman"/>
          <w:szCs w:val="24"/>
          <w:lang w:eastAsia="hr-HR"/>
        </w:rPr>
        <w:t xml:space="preserve">EKO-MISCANTHUS j.d.o.o., OIB 76525218572, MBS 080927548, iz Zagreba, Havidićeva 4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277125">
        <w:rPr>
          <w:rFonts w:cs="Times New Roman" w:eastAsia="Times New Roman"/>
          <w:szCs w:val="24"/>
          <w:lang w:eastAsia="hr-HR"/>
        </w:rPr>
        <w:t>EKO-MISCANTHUS j.d.o.o., OIB 76525218572, MBS 080927548, iz Zagreba, Havidićeva 4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025FF5">
        <w:t>17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677FF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277125">
          <w:t>6835</w:t>
        </w:r>
        <w:r w:rsidR="00124F0E">
          <w:t>/</w:t>
        </w:r>
        <w:r w:rsidR="00236046">
          <w:t>201</w:t>
        </w:r>
        <w:r w:rsidR="000912A5">
          <w:t>6</w:t>
        </w:r>
        <w:r w:rsidR="00C6620D">
          <w:t>-4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77125"/>
    <w:rsid w:val="002F4E4F"/>
    <w:rsid w:val="003054CA"/>
    <w:rsid w:val="00345C9C"/>
    <w:rsid w:val="00395A3F"/>
    <w:rsid w:val="003A1FB9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353B0"/>
    <w:rsid w:val="00B402EB"/>
    <w:rsid w:val="00B43929"/>
    <w:rsid w:val="00B54BB2"/>
    <w:rsid w:val="00B95F85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677FF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67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67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6835</izvorni_sadrzaj>
    <derivirana_varijabla naziv="DomainObject.Predmet.Broj_1">6835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St-6835/2016</izvorni_sadrzaj>
    <derivirana_varijabla naziv="DomainObject.Predmet.OznakaBroj_1">St-6835/2016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EKO-MISCANTHUS jednostavno društvo s ograničenom odogovornošću za usluge</izvorni_sadrzaj>
    <derivirana_varijabla naziv="DomainObject.Predmet.ProtustrankaFormated_1">  EKO-MISCANTHUS jednostavno društvo s ograničenom odogovornošću za usluge</derivirana_varijabla>
  </DomainObject.Predmet.ProtustrankaFormated>
  <DomainObject.Predmet.ProtustrankaFormatedOIB>
    <izvorni_sadrzaj>  EKO-MISCANTHUS jednostavno društvo s ograničenom odogovornošću za usluge, OIB 76525218572</izvorni_sadrzaj>
    <derivirana_varijabla naziv="DomainObject.Predmet.ProtustrankaFormatedOIB_1">  EKO-MISCANTHUS jednostavno društvo s ograničenom odogovornošću za usluge, OIB 76525218572</derivirana_varijabla>
  </DomainObject.Predmet.ProtustrankaFormatedOIB>
  <DomainObject.Predmet.ProtustrankaFormatedWithAdress>
    <izvorni_sadrzaj> EKO-MISCANTHUS jednostavno društvo s ograničenom odogovornošću za usluge, Havidićeva 4, 10000 Zagreb</izvorni_sadrzaj>
    <derivirana_varijabla naziv="DomainObject.Predmet.ProtustrankaFormatedWithAdress_1"> EKO-MISCANTHUS jednostavno društvo s ograničenom odogovornošću za usluge, Havidićeva 4, 10000 Zagreb</derivirana_varijabla>
  </DomainObject.Predmet.ProtustrankaFormatedWithAdress>
  <DomainObject.Predmet.ProtustrankaFormatedWithAdressOIB>
    <izvorni_sadrzaj> EKO-MISCANTHUS jednostavno društvo s ograničenom odogovornošću za usluge, OIB 76525218572, Havidićeva 4, 10000 Zagreb</izvorni_sadrzaj>
    <derivirana_varijabla naziv="DomainObject.Predmet.ProtustrankaFormatedWithAdressOIB_1"> EKO-MISCANTHUS jednostavno društvo s ograničenom odogovornošću za usluge, OIB 76525218572, Havidićeva 4, 10000 Zagreb</derivirana_varijabla>
  </DomainObject.Predmet.ProtustrankaFormatedWithAdressOIB>
  <DomainObject.Predmet.ProtustrankaWithAdress>
    <izvorni_sadrzaj>EKO-MISCANTHUS jednostavno društvo s ograničenom odogovornošću za usluge Havidićeva 4, 10000 Zagreb</izvorni_sadrzaj>
    <derivirana_varijabla naziv="DomainObject.Predmet.ProtustrankaWithAdress_1">EKO-MISCANTHUS jednostavno društvo s ograničenom odogovornošću za usluge Havidićeva 4, 10000 Zagreb</derivirana_varijabla>
  </DomainObject.Predmet.ProtustrankaWithAdress>
  <DomainObject.Predmet.ProtustrankaWithAdressOIB>
    <izvorni_sadrzaj>EKO-MISCANTHUS jednostavno društvo s ograničenom odogovornošću za usluge, OIB 76525218572, Havidićeva 4, 10000 Zagreb</izvorni_sadrzaj>
    <derivirana_varijabla naziv="DomainObject.Predmet.ProtustrankaWithAdressOIB_1">EKO-MISCANTHUS jednostavno društvo s ograničenom odogovornošću za usluge, OIB 76525218572, Havidićeva 4, 10000 Zagreb</derivirana_varijabla>
  </DomainObject.Predmet.ProtustrankaWithAdressOIB>
  <DomainObject.Predmet.ProtustrankaNazivFormated>
    <izvorni_sadrzaj>EKO-MISCANTHUS jednostavno društvo s ograničenom odogovornošću za usluge</izvorni_sadrzaj>
    <derivirana_varijabla naziv="DomainObject.Predmet.ProtustrankaNazivFormated_1">EKO-MISCANTHUS jednostavno društvo s ograničenom odogovornošću za usluge</derivirana_varijabla>
  </DomainObject.Predmet.ProtustrankaNazivFormated>
  <DomainObject.Predmet.ProtustrankaNazivFormatedOIB>
    <izvorni_sadrzaj>EKO-MISCANTHUS jednostavno društvo s ograničenom odogovornošću za usluge, OIB 76525218572</izvorni_sadrzaj>
    <derivirana_varijabla naziv="DomainObject.Predmet.ProtustrankaNazivFormatedOIB_1">EKO-MISCANTHUS jednostavno društvo s ograničenom odogovornošću za usluge, OIB 76525218572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EKO-MISCANTHUS jednostavno društvo s ograničenom odogovornošću za usluge</item>
    </izvorni_sadrzaj>
    <derivirana_varijabla naziv="DomainObject.Predmet.ProtuStrankaListFormated_1">
      <item>EKO-MISCANTHUS jednostavno društvo s ograničenom odogovornošću za usluge</item>
    </derivirana_varijabla>
  </DomainObject.Predmet.ProtuStrankaListFormated>
  <DomainObject.Predmet.ProtuStrankaListFormatedOIB>
    <izvorni_sadrzaj>
      <item>EKO-MISCANTHUS jednostavno društvo s ograničenom odogovornošću za usluge, OIB 76525218572</item>
    </izvorni_sadrzaj>
    <derivirana_varijabla naziv="DomainObject.Predmet.ProtuStrankaListFormatedOIB_1">
      <item>EKO-MISCANTHUS jednostavno društvo s ograničenom odogovornošću za usluge, OIB 76525218572</item>
    </derivirana_varijabla>
  </DomainObject.Predmet.ProtuStrankaListFormatedOIB>
  <DomainObject.Predmet.ProtuStrankaListFormatedWithAdress>
    <izvorni_sadrzaj>
      <item>EKO-MISCANTHUS jednostavno društvo s ograničenom odogovornošću za usluge, Havidićeva 4, 10000 Zagreb</item>
    </izvorni_sadrzaj>
    <derivirana_varijabla naziv="DomainObject.Predmet.ProtuStrankaListFormatedWithAdress_1">
      <item>EKO-MISCANTHUS jednostavno društvo s ograničenom odogovornošću za usluge, Havidićeva 4, 10000 Zagreb</item>
    </derivirana_varijabla>
  </DomainObject.Predmet.ProtuStrankaListFormatedWithAdress>
  <DomainObject.Predmet.ProtuStrankaListFormatedWithAdressOIB>
    <izvorni_sadrzaj>
      <item>EKO-MISCANTHUS jednostavno društvo s ograničenom odogovornošću za usluge, OIB 76525218572, Havidićeva 4, 10000 Zagreb</item>
    </izvorni_sadrzaj>
    <derivirana_varijabla naziv="DomainObject.Predmet.ProtuStrankaListFormatedWithAdressOIB_1">
      <item>EKO-MISCANTHUS jednostavno društvo s ograničenom odogovornošću za usluge, OIB 76525218572, Havidićeva 4, 10000 Zagreb</item>
    </derivirana_varijabla>
  </DomainObject.Predmet.ProtuStrankaListFormatedWithAdressOIB>
  <DomainObject.Predmet.ProtuStrankaListNazivFormated>
    <izvorni_sadrzaj>
      <item>EKO-MISCANTHUS jednostavno društvo s ograničenom odogovornošću za usluge</item>
    </izvorni_sadrzaj>
    <derivirana_varijabla naziv="DomainObject.Predmet.ProtuStrankaListNazivFormated_1">
      <item>EKO-MISCANTHUS jednostavno društvo s ograničenom odogovornošću za usluge</item>
    </derivirana_varijabla>
  </DomainObject.Predmet.ProtuStrankaListNazivFormated>
  <DomainObject.Predmet.ProtuStrankaListNazivFormatedOIB>
    <izvorni_sadrzaj>
      <item>EKO-MISCANTHUS jednostavno društvo s ograničenom odogovornošću za usluge, OIB 76525218572</item>
    </izvorni_sadrzaj>
    <derivirana_varijabla naziv="DomainObject.Predmet.ProtuStrankaListNazivFormatedOIB_1">
      <item>EKO-MISCANTHUS jednostavno društvo s ograničenom odogovornošću za usluge, OIB 76525218572</item>
    </derivirana_varijabla>
  </DomainObject.Predmet.ProtuStrankaListNazivFormatedOIB>
  <DomainObject.Predmet.OstaliListFormated>
    <izvorni_sadrzaj>
      <item>Andrew John Farrar</item>
    </izvorni_sadrzaj>
    <derivirana_varijabla naziv="DomainObject.Predmet.OstaliListFormated_1">
      <item>Andrew John Farrar</item>
    </derivirana_varijabla>
  </DomainObject.Predmet.OstaliListFormated>
  <DomainObject.Predmet.OstaliListFormatedOIB>
    <izvorni_sadrzaj>
      <item>Andrew John Farrar, OIB 44449915001</item>
    </izvorni_sadrzaj>
    <derivirana_varijabla naziv="DomainObject.Predmet.OstaliListFormatedOIB_1">
      <item>Andrew John Farrar, OIB 44449915001</item>
    </derivirana_varijabla>
  </DomainObject.Predmet.OstaliListFormatedOIB>
  <DomainObject.Predmet.OstaliListFormatedWithAdress>
    <izvorni_sadrzaj>
      <item>Andrew John Farrar, Havidićeva 4, 10000 Zagreb</item>
    </izvorni_sadrzaj>
    <derivirana_varijabla naziv="DomainObject.Predmet.OstaliListFormatedWithAdress_1">
      <item>Andrew John Farrar, Havidićeva 4, 10000 Zagreb</item>
    </derivirana_varijabla>
  </DomainObject.Predmet.OstaliListFormatedWithAdress>
  <DomainObject.Predmet.OstaliListFormatedWithAdressOIB>
    <izvorni_sadrzaj>
      <item>Andrew John Farrar, OIB 44449915001, Havidićeva 4, 10000 Zagreb</item>
    </izvorni_sadrzaj>
    <derivirana_varijabla naziv="DomainObject.Predmet.OstaliListFormatedWithAdressOIB_1">
      <item>Andrew John Farrar, OIB 44449915001, Havidićeva 4, 10000 Zagreb</item>
    </derivirana_varijabla>
  </DomainObject.Predmet.OstaliListFormatedWithAdressOIB>
  <DomainObject.Predmet.OstaliListNazivFormated>
    <izvorni_sadrzaj>
      <item>Andrew John Farrar</item>
    </izvorni_sadrzaj>
    <derivirana_varijabla naziv="DomainObject.Predmet.OstaliListNazivFormated_1">
      <item>Andrew John Farrar</item>
    </derivirana_varijabla>
  </DomainObject.Predmet.OstaliListNazivFormated>
  <DomainObject.Predmet.OstaliListNazivFormatedOIB>
    <izvorni_sadrzaj>
      <item>Andrew John Farrar, OIB 44449915001</item>
    </izvorni_sadrzaj>
    <derivirana_varijabla naziv="DomainObject.Predmet.OstaliListNazivFormatedOIB_1">
      <item>Andrew John Farrar, OIB 44449915001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EKO-MISCANTHUS jednostavno društvo s ograničenom odogovornošću za usluge</izvorni_sadrzaj>
    <derivirana_varijabla naziv="DomainObject.Predmet.ProtustrankaIDrugi_1">EKO-MISCANTHUS jednostavno društvo s ograničenom odogovornošću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EKO-MISCANTHUS jednostavno društvo s ograničenom odogovornošću za usluge, OIB 76525218572, Havidićeva 4, 10000 Zagreb</izvorni_sadrzaj>
    <derivirana_varijabla naziv="DomainObject.Predmet.ProtustrankaIDrugiAdressOIB_1">EKO-MISCANTHUS jednostavno društvo s ograničenom odogovornošću za usluge, OIB 76525218572, Havidićeva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EKO-MISCANTHUS jednostavno društvo s ograničenom odogovornošću za usluge</item>
      <item>Andrew John Farrar</item>
    </izvorni_sadrzaj>
    <derivirana_varijabla naziv="DomainObject.Predmet.SudioniciListNaziv_1">
      <item>FINA Regionalni centar Zagreb</item>
      <item>EKO-MISCANTHUS jednostavno društvo s ograničenom odogovornošću za usluge</item>
      <item>Andrew John Farrar</item>
    </derivirana_varijabla>
  </DomainObject.Predmet.SudioniciListNaziv>
  <DomainObject.Predmet.SudioniciListAdressOIB>
    <izvorni_sadrzaj>
      <item>FINA Regionalni centar Zagreb, OIB 85821130368, Trg svibanjskih žrtava 1995. 1,10000 Zagreb</item>
      <item>EKO-MISCANTHUS jednostavno društvo s ograničenom odogovornošću za usluge, OIB 76525218572, Havidićeva 4,10000 Zagreb</item>
      <item>Andrew John Farrar, OIB 44449915001, Havidićeva 4,10000 Zagreb</item>
    </izvorni_sadrzaj>
    <derivirana_varijabla naziv="DomainObject.Predmet.SudioniciListAdressOIB_1">
      <item>FINA Regionalni centar Zagreb, OIB 85821130368, Trg svibanjskih žrtava 1995. 1,10000 Zagreb</item>
      <item>EKO-MISCANTHUS jednostavno društvo s ograničenom odogovornošću za usluge, OIB 76525218572, Havidićeva 4,10000 Zagreb</item>
      <item>Andrew John Farrar, OIB 44449915001, Havidićeva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76525218572</item>
      <item>, OIB 44449915001</item>
    </izvorni_sadrzaj>
    <derivirana_varijabla naziv="DomainObject.Predmet.SudioniciListNazivOIB_1">
      <item>, OIB 85821130368</item>
      <item>, OIB 76525218572</item>
      <item>, OIB 44449915001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1769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2017-03-17T12:33:00Z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2017-03-17T12:37:00Z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