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cfbc" w14:paraId="f6fcfbc" w:rsidRDefault="0096578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F9672F">
        <w:rPr>
          <w:rFonts w:cs="Times New Roman" w:eastAsia="Times New Roman"/>
          <w:lang w:eastAsia="hr-HR"/>
        </w:rPr>
        <w:t>INTERIJERI MARGETIĆ d.o.o., Prigorje Brdovečko, Vinogradski put 40, OIB: 64768900855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9672F">
        <w:rPr>
          <w:rFonts w:cs="Times New Roman" w:eastAsia="Times New Roman"/>
          <w:lang w:eastAsia="hr-HR"/>
        </w:rPr>
        <w:t>8.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9672F">
        <w:rPr>
          <w:rFonts w:cs="Times New Roman" w:eastAsia="Times New Roman"/>
          <w:lang w:eastAsia="hr-HR"/>
        </w:rPr>
        <w:t>INTERIJERI MARGETIĆ d.o.o., Prigorje Brdovečko, Vinogradski put 40, OIB: 64768900855,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F9672F">
        <w:rPr>
          <w:rFonts w:cs="Times New Roman" w:eastAsia="Times New Roman"/>
          <w:lang w:eastAsia="hr-HR"/>
        </w:rPr>
        <w:t>1</w:t>
      </w:r>
      <w:r w:rsidR="00483278">
        <w:rPr>
          <w:rFonts w:cs="Times New Roman" w:eastAsia="Times New Roman"/>
          <w:lang w:eastAsia="hr-HR"/>
        </w:rPr>
        <w:t>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9672F">
        <w:rPr>
          <w:rFonts w:cs="Times New Roman" w:eastAsia="Times New Roman"/>
          <w:color w:val="000000"/>
          <w:lang w:eastAsia="hr-HR"/>
        </w:rPr>
        <w:t>3289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F9672F">
        <w:rPr>
          <w:rFonts w:cs="Times New Roman" w:eastAsia="Times New Roman"/>
          <w:lang w:eastAsia="hr-HR"/>
        </w:rPr>
        <w:t>INTERIJERI MARGETIĆ d.o.o., Prigorje Brdovečko, Vinogradski put 40, OIB: 64768900855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F9672F">
        <w:rPr>
          <w:rFonts w:cs="Times New Roman" w:eastAsia="Times New Roman"/>
          <w:lang w:eastAsia="hr-HR"/>
        </w:rPr>
        <w:t>24.409,70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9672F">
        <w:rPr>
          <w:rFonts w:cs="Times New Roman" w:eastAsia="Times New Roman"/>
          <w:lang w:eastAsia="hr-HR"/>
        </w:rPr>
        <w:t>3289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9672F">
        <w:rPr>
          <w:rFonts w:cs="Times New Roman" w:eastAsia="Times New Roman"/>
          <w:lang w:eastAsia="hr-HR"/>
        </w:rPr>
        <w:t>24.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9672F">
        <w:rPr>
          <w:rFonts w:cs="Times New Roman" w:eastAsia="Times New Roman"/>
          <w:lang w:eastAsia="hr-HR"/>
        </w:rPr>
        <w:t>8. ožujka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F9672F">
        <w:rPr>
          <w:rFonts w:cs="Times New Roman" w:eastAsia="Times New Roman"/>
          <w:lang w:eastAsia="hr-HR"/>
        </w:rPr>
        <w:t>266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F9672F">
        <w:rPr>
          <w:rFonts w:cs="Times New Roman" w:eastAsia="Times New Roman"/>
          <w:lang w:eastAsia="hr-HR"/>
        </w:rPr>
        <w:t>24.409,70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483278">
        <w:rPr>
          <w:rFonts w:cs="Times New Roman" w:eastAsia="Times New Roman"/>
          <w:lang w:eastAsia="hr-HR"/>
        </w:rPr>
        <w:t>1</w:t>
      </w:r>
      <w:r w:rsidR="00F9672F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72F" w:rsidP="0090568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informacijskog sustava zemljišnih knjiga Republike Hrvatske proizlazi da dužnik nije evidentiran kao vlasnik nekretnina (list 18 do 19 spisa).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potvrde Policijske postaje Zaprešić od 19. travnja 2017. proizlazi da dužnik nije evidentiran kao vlasnik vozila (list 20 do 21 spisa).</w:t>
      </w:r>
    </w:p>
    <w:p w:rsidRDefault="00F9672F" w:rsidP="00905680" w:rsidR="00F9672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9672F">
        <w:rPr>
          <w:rFonts w:cs="Times New Roman" w:eastAsia="Times New Roman"/>
          <w:lang w:eastAsia="hr-HR"/>
        </w:rPr>
        <w:t>8.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20C" w:rsidP="00537B78" w:rsidR="002D520C">
      <w:r>
        <w:separator/>
      </w:r>
    </w:p>
  </w:endnote>
  <w:endnote w:id="0" w:type="continuationSeparator">
    <w:p w:rsidRDefault="002D520C" w:rsidP="00537B78" w:rsidR="002D5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20C" w:rsidP="00537B78" w:rsidR="002D520C">
      <w:r>
        <w:separator/>
      </w:r>
    </w:p>
  </w:footnote>
  <w:footnote w:id="0" w:type="continuationSeparator">
    <w:p w:rsidRDefault="002D520C" w:rsidP="00537B78" w:rsidR="002D52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78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9672F">
      <w:t>3289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20C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78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F85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72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3289</izvorni_sadrzaj>
    <derivirana_varijabla naziv="DomainObject.Predmet.Broj_1">3289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St-3289/2016</izvorni_sadrzaj>
    <derivirana_varijabla naziv="DomainObject.Predmet.OznakaBroj_1">St-3289/2016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MARGETIĆ jednostavno društvo s ograničenom odgovornošću za završne radove u građevinarstvu, trgovinu i usluge zastupanog po punomoćniku Josip Margetić</izvorni_sadrzaj>
    <derivirana_varijabla naziv="DomainObject.Predmet.ProtustrankaFormated_1">  INTERIJERI MARGETIĆ jednostavno društvo s ograničenom odgovornošću za završne radove u građevinarstvu, trgovinu i usluge zastupanog po punomoćniku Josip Margetić</derivirana_varijabla>
  </DomainObject.Predmet.ProtustrankaFormated>
  <DomainObject.Predmet.ProtustrankaFormatedOIB>
    <izvorni_sadrzaj>  INTERIJERI MARGETIĆ jednostavno društvo s ograničenom odgovornošću za završne radove u građevinarstvu, trgovinu i usluge, OIB 64768900855 zastupanog po punomoćniku Josip Margetić</izvorni_sadrzaj>
    <derivirana_varijabla naziv="DomainObject.Predmet.ProtustrankaFormatedOIB_1">  INTERIJERI MARGETIĆ jednostavno društvo s ograničenom odgovornošću za završne radove u građevinarstvu, trgovinu i usluge, OIB 64768900855 zastupanog po punomoćniku Josip Margetić</derivirana_varijabla>
  </DomainObject.Predmet.ProtustrankaFormatedOIB>
  <DomainObject.Predmet.ProtustrankaFormatedWithAdress>
    <izvorni_sadrzaj> INTERIJERI MARGETIĆ jednostavno društvo s ograničenom odgovornošću za završne radove u građevinarstvu, trgovinu i usluge, Vinogradski put 40, 10291 Prigorje Brdovečko zastupanog po punomoćniku Josip Margetić</izvorni_sadrzaj>
    <derivirana_varijabla naziv="DomainObject.Predmet.ProtustrankaFormatedWithAdress_1"> INTERIJERI MARGETIĆ jednostavno društvo s ograničenom odgovornošću za završne radove u građevinarstvu, trgovinu i usluge, Vinogradski put 40, 10291 Prigorje Brdovečko zastupanog po punomoćniku Josip Margetić</derivirana_varijabla>
  </DomainObject.Predmet.ProtustrankaFormatedWithAdress>
  <DomainObject.Predmet.ProtustrankaFormatedWithAdressOIB>
    <izvorni_sadrzaj> INTERIJERI MARGETIĆ jednostavno društvo s ograničenom odgovornošću za završne radove u građevinarstvu, trgovinu i usluge, OIB 64768900855, Vinogradski put 40, 10291 Prigorje Brdovečko zastupanog po punomoćniku Josip Margetić</izvorni_sadrzaj>
    <derivirana_varijabla naziv="DomainObject.Predmet.ProtustrankaFormatedWithAdressOIB_1"> INTERIJERI MARGETIĆ jednostavno društvo s ograničenom odgovornošću za završne radove u građevinarstvu, trgovinu i usluge, OIB 64768900855, Vinogradski put 40, 10291 Prigorje Brdovečko zastupanog po punomoćniku Josip Margetić</derivirana_varijabla>
  </DomainObject.Predmet.ProtustrankaFormatedWithAdressOIB>
  <DomainObject.Predmet.ProtustrankaWithAdress>
    <izvorni_sadrzaj>INTERIJERI MARGETIĆ jednostavno društvo s ograničenom odgovornošću za završne radove u građevinarstvu, trgovinu i usluge Vinogradski put 40, 10291 Prigorje Brdovečko</izvorni_sadrzaj>
    <derivirana_varijabla naziv="DomainObject.Predmet.ProtustrankaWithAdress_1">INTERIJERI MARGETIĆ jednostavno društvo s ograničenom odgovornošću za završne radove u građevinarstvu, trgovinu i usluge Vinogradski put 40, 10291 Prigorje Brdovečko</derivirana_varijabla>
  </DomainObject.Predmet.ProtustrankaWithAdress>
  <DomainObject.Predmet.ProtustrankaWithAdressOIB>
    <izvorni_sadrzaj>INTERIJERI MARGETIĆ jednostavno društvo s ograničenom odgovornošću za završne radove u građevinarstvu, trgovinu i usluge, OIB 64768900855, Vinogradski put 40, 10291 Prigorje Brdovečko</izvorni_sadrzaj>
    <derivirana_varijabla naziv="DomainObject.Predmet.ProtustrankaWithAdressOIB_1">INTERIJERI MARGETIĆ jednostavno društvo s ograničenom odgovornošću za završne radove u građevinarstvu, trgovinu i usluge, OIB 64768900855, Vinogradski put 40, 10291 Prigorje Brdovečko</derivirana_varijabla>
  </DomainObject.Predmet.ProtustrankaWithAdressOIB>
  <DomainObject.Predmet.ProtustrankaNazivFormated>
    <izvorni_sadrzaj>INTERIJERI MARGETIĆ jednostavno društvo s ograničenom odgovornošću za završne radove u građevinarstvu, trgovinu i usluge</izvorni_sadrzaj>
    <derivirana_varijabla naziv="DomainObject.Predmet.ProtustrankaNazivFormated_1">INTERIJERI MARGETIĆ jednostavno društvo s ograničenom odgovornošću za završne radove u građevinarstvu, trgovinu i usluge</derivirana_varijabla>
  </DomainObject.Predmet.ProtustrankaNazivFormated>
  <DomainObject.Predmet.ProtustrankaNazivFormatedOIB>
    <izvorni_sadrzaj>INTERIJERI MARGETIĆ jednostavno društvo s ograničenom odgovornošću za završne radove u građevinarstvu, trgovinu i usluge, OIB 64768900855</izvorni_sadrzaj>
    <derivirana_varijabla naziv="DomainObject.Predmet.ProtustrankaNazivFormatedOIB_1">INTERIJERI MARGETIĆ jednostavno društvo s ograničenom odgovornošću za završne radove u građevinarstvu, trgovinu i usluge, OIB 64768900855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MARGETIĆ jednostavno društvo s ograničenom odgovornošću za završne radove u građevinarstvu, trgovinu i usluge zastupanog po punomoćniku Josip Margetić</item>
    </izvorni_sadrzaj>
    <derivirana_varijabla naziv="DomainObject.Predmet.ProtuStrankaListFormated_1">
      <item>INTERIJERI MARGETIĆ jednostavno društvo s ograničenom odgovornošću za završne radove u građevinarstvu, trgovinu i usluge zastupanog po punomoćniku Josip Margetić</item>
    </derivirana_varijabla>
  </DomainObject.Predmet.ProtuStrankaListFormated>
  <DomainObject.Predmet.ProtuStrankaListFormatedOIB>
    <izvorni_sadrzaj>
      <item>INTERIJERI MARGETIĆ jednostavno društvo s ograničenom odgovornošću za završne radove u građevinarstvu, trgovinu i usluge, OIB 64768900855 zastupanog po punomoćniku Josip Margetić</item>
    </izvorni_sadrzaj>
    <derivirana_varijabla naziv="DomainObject.Predmet.ProtuStrankaListFormatedOIB_1">
      <item>INTERIJERI MARGETIĆ jednostavno društvo s ograničenom odgovornošću za završne radove u građevinarstvu, trgovinu i usluge, OIB 64768900855 zastupanog po punomoćniku Josip Margetić</item>
    </derivirana_varijabla>
  </DomainObject.Predmet.ProtuStrankaListFormatedOIB>
  <DomainObject.Predmet.ProtuStrankaListFormatedWithAdress>
    <izvorni_sadrzaj>
      <item>INTERIJERI MARGETIĆ jednostavno društvo s ograničenom odgovornošću za završne radove u građevinarstvu, trgovinu i usluge, Vinogradski put 40, 10291 Prigorje Brdovečko zastupanog po punomoćniku Josip Margetić</item>
    </izvorni_sadrzaj>
    <derivirana_varijabla naziv="DomainObject.Predmet.ProtuStrankaListFormatedWithAdress_1">
      <item>INTERIJERI MARGETIĆ jednostavno društvo s ograničenom odgovornošću za završne radove u građevinarstvu, trgovinu i usluge, Vinogradski put 40, 10291 Prigorje Brdovečko zastupanog po punomoćniku Josip Margetić</item>
    </derivirana_varijabla>
  </DomainObject.Predmet.ProtuStrankaListFormatedWithAdress>
  <DomainObject.Predmet.ProtuStrankaListFormatedWithAdressOIB>
    <izvorni_sadrzaj>
      <item>INTERIJERI MARGETIĆ jednostavno društvo s ograničenom odgovornošću za završne radove u građevinarstvu, trgovinu i usluge, OIB 64768900855, Vinogradski put 40, 10291 Prigorje Brdovečko zastupanog po punomoćniku Josip Margetić</item>
    </izvorni_sadrzaj>
    <derivirana_varijabla naziv="DomainObject.Predmet.ProtuStrankaListFormatedWithAdressOIB_1">
      <item>INTERIJERI MARGETIĆ jednostavno društvo s ograničenom odgovornošću za završne radove u građevinarstvu, trgovinu i usluge, OIB 64768900855, Vinogradski put 40, 10291 Prigorje Brdovečko zastupanog po punomoćniku Josip Margetić</item>
    </derivirana_varijabla>
  </DomainObject.Predmet.ProtuStrankaListFormatedWithAdressOIB>
  <DomainObject.Predmet.ProtuStrankaListNazivFormated>
    <izvorni_sadrzaj>
      <item>INTERIJERI MARGETIĆ jednostavno društvo s ograničenom odgovornošću za završne radove u građevinarstvu, trgovinu i usluge</item>
    </izvorni_sadrzaj>
    <derivirana_varijabla naziv="DomainObject.Predmet.ProtuStrankaListNazivFormated_1">
      <item>INTERIJERI MARGETIĆ jednostavno društvo s ograničenom odgovornošću za završne radove u građevinarstvu, trgovinu i usluge</item>
    </derivirana_varijabla>
  </DomainObject.Predmet.ProtuStrankaListNazivFormated>
  <DomainObject.Predmet.ProtuStrankaListNazivFormatedOIB>
    <izvorni_sadrzaj>
      <item>INTERIJERI MARGETIĆ jednostavno društvo s ograničenom odgovornošću za završne radove u građevinarstvu, trgovinu i usluge, OIB 64768900855</item>
    </izvorni_sadrzaj>
    <derivirana_varijabla naziv="DomainObject.Predmet.ProtuStrankaListNazivFormatedOIB_1">
      <item>INTERIJERI MARGETIĆ jednostavno društvo s ograničenom odgovornošću za završne radove u građevinarstvu, trgovinu i usluge, OIB 64768900855</item>
    </derivirana_varijabla>
  </DomainObject.Predmet.ProtuStrankaListNazivFormatedOIB>
  <DomainObject.Predmet.OstaliListFormated>
    <izvorni_sadrzaj>
      <item>Josip Margetić punomoćnik sudionika u postupku INTERIJERI MARGETIĆ jednostavno društvo s ograničenom odgovornošću za završne radove u građevinarstvu, trgovinu i usluge</item>
    </izvorni_sadrzaj>
    <derivirana_varijabla naziv="DomainObject.Predmet.OstaliListFormated_1">
      <item>Josip Margetić punomoćnik sudionika u postupku INTERIJERI MARGETIĆ jednostavno društvo s ograničenom odgovornošću za završne radove u građevinarstvu, trgovinu i usluge</item>
    </derivirana_varijabla>
  </DomainObject.Predmet.OstaliListFormated>
  <DomainObject.Predmet.OstaliListFormatedOIB>
    <izvorni_sadrzaj>
      <item>Josip Margetić, OIB 51014824768 punomoćnik sudionika u postupku INTERIJERI MARGETIĆ jednostavno društvo s ograničenom odgovornošću za završne radove u građevinarstvu, trgovinu i usluge</item>
    </izvorni_sadrzaj>
    <derivirana_varijabla naziv="DomainObject.Predmet.OstaliListFormatedOIB_1">
      <item>Josip Margetić, OIB 51014824768 punomoćnik sudionika u postupku INTERIJERI MARGETIĆ jednostavno društvo s ograničenom odgovornošću za završne radove u građevinarstvu, trgovinu i usluge</item>
    </derivirana_varijabla>
  </DomainObject.Predmet.OstaliListFormatedOIB>
  <DomainObject.Predmet.OstaliListFormatedWithAdress>
    <izvorni_sadrzaj>
      <item>Josip Margetić, Vinogradski Put 40, 10291 Prigorje Brdovečko punomoćnik sudionika u postupku INTERIJERI MARGETIĆ jednostavno društvo s ograničenom odgovornošću za završne radove u građevinarstvu, trgovinu i usluge</item>
    </izvorni_sadrzaj>
    <derivirana_varijabla naziv="DomainObject.Predmet.OstaliListFormatedWithAdress_1">
      <item>Josip Margetić, Vinogradski Put 40, 10291 Prigorje Brdovečko punomoćnik sudionika u postupku INTERIJERI MARGETIĆ jednostavno društvo s ograničenom odgovornošću za završne radove u građevinarstvu, trgovinu i usluge</item>
    </derivirana_varijabla>
  </DomainObject.Predmet.OstaliListFormatedWithAdress>
  <DomainObject.Predmet.OstaliListFormatedWithAdressOIB>
    <izvorni_sadrzaj>
      <item>Josip Margetić, OIB 51014824768, Vinogradski Put 40, 10291 Prigorje Brdovečko punomoćnik sudionika u postupku INTERIJERI MARGETIĆ jednostavno društvo s ograničenom odgovornošću za završne radove u građevinarstvu, trgovinu i usluge</item>
    </izvorni_sadrzaj>
    <derivirana_varijabla naziv="DomainObject.Predmet.OstaliListFormatedWithAdressOIB_1">
      <item>Josip Margetić, OIB 51014824768, Vinogradski Put 40, 10291 Prigorje Brdovečko punomoćnik sudionika u postupku INTERIJERI MARGETIĆ jednostavno društvo s ograničenom odgovornošću za završne radove u građevinarstvu, trgovinu i usluge</item>
    </derivirana_varijabla>
  </DomainObject.Predmet.OstaliListFormatedWithAdressOIB>
  <DomainObject.Predmet.OstaliListNazivFormated>
    <izvorni_sadrzaj>
      <item>Josip Margetić</item>
    </izvorni_sadrzaj>
    <derivirana_varijabla naziv="DomainObject.Predmet.OstaliListNazivFormated_1">
      <item>Josip Margetić</item>
    </derivirana_varijabla>
  </DomainObject.Predmet.OstaliListNazivFormated>
  <DomainObject.Predmet.OstaliListNazivFormatedOIB>
    <izvorni_sadrzaj>
      <item>Josip Margetić, OIB 51014824768</item>
    </izvorni_sadrzaj>
    <derivirana_varijabla naziv="DomainObject.Predmet.OstaliListNazivFormatedOIB_1">
      <item>Josip Margetić, OIB 51014824768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MARGETIĆ jednostavno društvo s ograničenom odgovornošću za završne radove u građevinarstvu, trgovinu i usluge</izvorni_sadrzaj>
    <derivirana_varijabla naziv="DomainObject.Predmet.ProtustrankaIDrugi_1">INTERIJERI MARGETIĆ jednostavno društvo s ograničenom odgovornošću za završne radove u građevinarstvu,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MARGETIĆ jednostavno društvo s ograničenom odgovornošću za završne radove u građevinarstvu, trgovinu i usluge, OIB 64768900855, Vinogradski put 40, 10291 Prigorje Brdovečko</izvorni_sadrzaj>
    <derivirana_varijabla naziv="DomainObject.Predmet.ProtustrankaIDrugiAdressOIB_1">INTERIJERI MARGETIĆ jednostavno društvo s ograničenom odgovornošću za završne radove u građevinarstvu, trgovinu i usluge, OIB 64768900855, Vinogradski put 40,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MARGETIĆ jednostavno društvo s ograničenom odgovornošću za završne radove u građevinarstvu, trgovinu i usluge</item>
      <item>Josip Margetić</item>
    </izvorni_sadrzaj>
    <derivirana_varijabla naziv="DomainObject.Predmet.SudioniciListNaziv_1">
      <item>FINA Regionalni centar Zagreb</item>
      <item>INTERIJERI MARGETIĆ jednostavno društvo s ograničenom odgovornošću za završne radove u građevinarstvu, trgovinu i usluge</item>
      <item>Josip Margetić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INTERIJERI MARGETIĆ jednostavno društvo s ograničenom odgovornošću za završne radove u građevinarstvu, trgovinu i usluge, OIB 64768900855, Vinogradski put 40,10291 Prigorje Brdovečko</item>
      <item>Josip Margetić, OIB 51014824768, Vinogradski Put 40,10291 Prigorje Brdovečko</item>
    </izvorni_sadrzaj>
    <derivirana_varijabla naziv="DomainObject.Predmet.SudioniciListAdressOIB_1">
      <item>FINA Regionalni centar Zagreb, OIB 85821130368, Trg svibanjskih žrtava 1995. br. 1,10000 Zagreb</item>
      <item>INTERIJERI MARGETIĆ jednostavno društvo s ograničenom odgovornošću za završne radove u građevinarstvu, trgovinu i usluge, OIB 64768900855, Vinogradski put 40,10291 Prigorje Brdovečko</item>
      <item>Josip Margetić, OIB 51014824768, Vinogradski Put 40,10291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ACF7A-B3AA-4635-A9F6-26E162DCC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2551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2017-05-08T10:27:00Z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2017-05-08T10:26:00Z</cp:lastPrinted>
  <dcterms:modified xmlns:xsi="http://www.w3.org/2001/XMLSchema-instance" xsi:type="dcterms:W3CDTF">2017-05-08T10:28:00Z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