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3234" w14:paraId="ae53234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D1532E">
        <w:rPr>
          <w:b/>
          <w:sz w:val="22"/>
          <w:szCs w:val="22"/>
        </w:rPr>
        <w:t>-21/2017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D1532E">
        <w:rPr>
          <w:sz w:val="22"/>
          <w:szCs w:val="22"/>
        </w:rPr>
        <w:t>Organizacija glazbeno-estradnih izvođača "Ljerica", Ribarnica 1, Dubrovnik, OIB: 81194639713,</w:t>
      </w:r>
      <w:r w:rsidR="001F2E5F">
        <w:rPr>
          <w:sz w:val="22"/>
          <w:szCs w:val="22"/>
        </w:rPr>
        <w:t xml:space="preserve">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D1532E">
        <w:rPr>
          <w:sz w:val="22"/>
          <w:szCs w:val="22"/>
        </w:rPr>
        <w:t>02. veljače</w:t>
      </w:r>
      <w:r w:rsidR="00F80C0D">
        <w:rPr>
          <w:sz w:val="22"/>
          <w:szCs w:val="22"/>
        </w:rPr>
        <w:t xml:space="preserve"> 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F80C0D" w:rsidRPr="00F80C0D">
        <w:rPr>
          <w:sz w:val="22"/>
          <w:szCs w:val="22"/>
        </w:rPr>
        <w:t xml:space="preserve"> </w:t>
      </w:r>
      <w:r w:rsidR="007A58D8">
        <w:rPr>
          <w:sz w:val="22"/>
          <w:szCs w:val="22"/>
        </w:rPr>
        <w:t xml:space="preserve">Organizacija glazbeno-estradnih izvođača "Ljerica", Ribarnica 1, Dubrovnik, OIB: 81194639713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B06FDB">
        <w:rPr>
          <w:sz w:val="22"/>
          <w:szCs w:val="22"/>
        </w:rPr>
        <w:t xml:space="preserve">Organizacija glazbeno-estradnih izvođača "Ljerica", Ribarnica 1, Dubrovnik, OIB: 81194639713 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FF3C3B">
        <w:rPr>
          <w:sz w:val="22"/>
          <w:szCs w:val="22"/>
        </w:rPr>
        <w:t>30. prosinca 2016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955615">
        <w:rPr>
          <w:sz w:val="22"/>
          <w:szCs w:val="22"/>
        </w:rPr>
        <w:t>6.555,55</w:t>
      </w:r>
      <w:r w:rsidR="001F2E5F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955615">
        <w:rPr>
          <w:b/>
        </w:rPr>
        <w:t xml:space="preserve">02. veljače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30264D">
        <w:rPr>
          <w:b/>
        </w:rPr>
        <w:t xml:space="preserve">, v.r.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DA58D9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A5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8D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8D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8D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8D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A5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8D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8D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8D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8D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Organizacija glazbeno-estradnih izvođača "Ljerica" Dubrovnik</izvorni_sadrzaj>
    <derivirana_varijabla naziv="DomainObject.Predmet.ProtustrankaFormated_1">  Organizacija glazbeno-estradnih izvođača "Ljerica" Dubrovnik</derivirana_varijabla>
  </DomainObject.Predmet.ProtustrankaFormated>
  <DomainObject.Predmet.ProtustrankaFormatedOIB>
    <izvorni_sadrzaj>  Organizacija glazbeno-estradnih izvođača "Ljerica" Dubrovnik, OIB 81194639713</izvorni_sadrzaj>
    <derivirana_varijabla naziv="DomainObject.Predmet.ProtustrankaFormatedOIB_1">  Organizacija glazbeno-estradnih izvođača "Ljerica" Dubrovnik, OIB 81194639713</derivirana_varijabla>
  </DomainObject.Predmet.ProtustrankaFormatedOIB>
  <DomainObject.Predmet.ProtustrankaFormatedWithAdress>
    <izvorni_sadrzaj> Organizacija glazbeno-estradnih izvođača "Ljerica" Dubrovnik, Ribarnica 1, 20000 Dubrovnik</izvorni_sadrzaj>
    <derivirana_varijabla naziv="DomainObject.Predmet.ProtustrankaFormatedWithAdress_1"> Organizacija glazbeno-estradnih izvođača "Ljerica" Dubrovnik, Ribarnica 1, 20000 Dubrovnik</derivirana_varijabla>
  </DomainObject.Predmet.ProtustrankaFormatedWithAdress>
  <DomainObject.Predmet.ProtustrankaFormatedWithAdressOIB>
    <izvorni_sadrzaj> Organizacija glazbeno-estradnih izvođača "Ljerica" Dubrovnik, OIB 81194639713, Ribarnica 1, 20000 Dubrovnik</izvorni_sadrzaj>
    <derivirana_varijabla naziv="DomainObject.Predmet.ProtustrankaFormatedWithAdressOIB_1"> Organizacija glazbeno-estradnih izvođača "Ljerica" Dubrovnik, OIB 81194639713, Ribarnica 1, 20000 Dubrovnik</derivirana_varijabla>
  </DomainObject.Predmet.ProtustrankaFormatedWithAdressOIB>
  <DomainObject.Predmet.ProtustrankaWithAdress>
    <izvorni_sadrzaj>Organizacija glazbeno-estradnih izvođača "Ljerica" Dubrovnik Ribarnica 1, 20000 Dubrovnik</izvorni_sadrzaj>
    <derivirana_varijabla naziv="DomainObject.Predmet.ProtustrankaWithAdress_1">Organizacija glazbeno-estradnih izvođača "Ljerica" Dubrovnik Ribarnica 1, 20000 Dubrovnik</derivirana_varijabla>
  </DomainObject.Predmet.ProtustrankaWithAdress>
  <DomainObject.Predmet.ProtustrankaWithAdressOIB>
    <izvorni_sadrzaj>Organizacija glazbeno-estradnih izvođača "Ljerica" Dubrovnik, OIB 81194639713, Ribarnica 1, 20000 Dubrovnik</izvorni_sadrzaj>
    <derivirana_varijabla naziv="DomainObject.Predmet.ProtustrankaWithAdressOIB_1">Organizacija glazbeno-estradnih izvođača "Ljerica" Dubrovnik, OIB 81194639713, Ribarnica 1, 20000 Dubrovnik</derivirana_varijabla>
  </DomainObject.Predmet.ProtustrankaWithAdressOIB>
  <DomainObject.Predmet.ProtustrankaNazivFormated>
    <izvorni_sadrzaj>Organizacija glazbeno-estradnih izvođača "Ljerica" Dubrovnik</izvorni_sadrzaj>
    <derivirana_varijabla naziv="DomainObject.Predmet.ProtustrankaNazivFormated_1">Organizacija glazbeno-estradnih izvođača "Ljerica" Dubrovnik</derivirana_varijabla>
  </DomainObject.Predmet.ProtustrankaNazivFormated>
  <DomainObject.Predmet.ProtustrankaNazivFormatedOIB>
    <izvorni_sadrzaj>Organizacija glazbeno-estradnih izvođača "Ljerica" Dubrovnik, OIB 81194639713</izvorni_sadrzaj>
    <derivirana_varijabla naziv="DomainObject.Predmet.ProtustrankaNazivFormatedOIB_1">Organizacija glazbeno-estradnih izvođača "Ljerica" Dubrovnik, OIB 81194639713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6555.55</izvorni_sadrzaj>
    <derivirana_varijabla naziv="DomainObject.Predmet.TrenutnaVrijednost_1">6555.55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Organizacija glazbeno-estradnih izvođača "Ljerica" Dubrovnik</item>
    </izvorni_sadrzaj>
    <derivirana_varijabla naziv="DomainObject.Predmet.ProtuStrankaListFormated_1">
      <item>Organizacija glazbeno-estradnih izvođača "Ljerica" Dubrovnik</item>
    </derivirana_varijabla>
  </DomainObject.Predmet.ProtuStrankaListFormated>
  <DomainObject.Predmet.ProtuStrankaListFormatedOIB>
    <izvorni_sadrzaj>
      <item>Organizacija glazbeno-estradnih izvođača "Ljerica" Dubrovnik, OIB 81194639713</item>
    </izvorni_sadrzaj>
    <derivirana_varijabla naziv="DomainObject.Predmet.ProtuStrankaListFormatedOIB_1">
      <item>Organizacija glazbeno-estradnih izvođača "Ljerica" Dubrovnik, OIB 81194639713</item>
    </derivirana_varijabla>
  </DomainObject.Predmet.ProtuStrankaListFormatedOIB>
  <DomainObject.Predmet.ProtuStrankaListFormatedWithAdress>
    <izvorni_sadrzaj>
      <item>Organizacija glazbeno-estradnih izvođača "Ljerica" Dubrovnik, Ribarnica 1, 20000 Dubrovnik</item>
    </izvorni_sadrzaj>
    <derivirana_varijabla naziv="DomainObject.Predmet.ProtuStrankaListFormatedWithAdress_1">
      <item>Organizacija glazbeno-estradnih izvođača "Ljerica" Dubrovnik, Ribarnica 1, 20000 Dubrovnik</item>
    </derivirana_varijabla>
  </DomainObject.Predmet.ProtuStrankaListFormatedWithAdress>
  <DomainObject.Predmet.ProtuStrankaListFormatedWithAdressOIB>
    <izvorni_sadrzaj>
      <item>Organizacija glazbeno-estradnih izvođača "Ljerica" Dubrovnik, OIB 81194639713, Ribarnica 1, 20000 Dubrovnik</item>
    </izvorni_sadrzaj>
    <derivirana_varijabla naziv="DomainObject.Predmet.ProtuStrankaListFormatedWithAdressOIB_1">
      <item>Organizacija glazbeno-estradnih izvođača "Ljerica" Dubrovnik, OIB 81194639713, Ribarnica 1, 20000 Dubrovnik</item>
    </derivirana_varijabla>
  </DomainObject.Predmet.ProtuStrankaListFormatedWithAdressOIB>
  <DomainObject.Predmet.ProtuStrankaListNazivFormated>
    <izvorni_sadrzaj>
      <item>Organizacija glazbeno-estradnih izvođača "Ljerica" Dubrovnik</item>
    </izvorni_sadrzaj>
    <derivirana_varijabla naziv="DomainObject.Predmet.ProtuStrankaListNazivFormated_1">
      <item>Organizacija glazbeno-estradnih izvođača "Ljerica" Dubrovnik</item>
    </derivirana_varijabla>
  </DomainObject.Predmet.ProtuStrankaListNazivFormated>
  <DomainObject.Predmet.ProtuStrankaListNazivFormatedOIB>
    <izvorni_sadrzaj>
      <item>Organizacija glazbeno-estradnih izvođača "Ljerica" Dubrovnik, OIB 81194639713</item>
    </izvorni_sadrzaj>
    <derivirana_varijabla naziv="DomainObject.Predmet.ProtuStrankaListNazivFormatedOIB_1">
      <item>Organizacija glazbeno-estradnih izvođača "Ljerica" Dubrovnik, OIB 81194639713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Organizacija glazbeno-estradnih izvođača "Ljerica" Dubrovnik</izvorni_sadrzaj>
    <derivirana_varijabla naziv="DomainObject.Predmet.ProtustrankaIDrugi_1">Organizacija glazbeno-estradnih izvođača "Ljerica"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Organizacija glazbeno-estradnih izvođača "Ljerica" Dubrovnik, OIB 81194639713, Ribarnica 1, 20000 Dubrovnik</izvorni_sadrzaj>
    <derivirana_varijabla naziv="DomainObject.Predmet.ProtustrankaIDrugiAdressOIB_1">Organizacija glazbeno-estradnih izvođača "Ljerica" Dubrovnik, OIB 81194639713, Ribarnica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Organizacija glazbeno-estradnih izvođača "Ljerica" Dubrovnik</item>
    </izvorni_sadrzaj>
    <derivirana_varijabla naziv="DomainObject.Predmet.SudioniciListNaziv_1">
      <item>FINA, RC Split, Podružnica Dubrovnik</item>
      <item>Organizacija glazbeno-estradnih izvođača "Ljerica" Dubrovnik</item>
    </derivirana_varijabla>
  </DomainObject.Predmet.SudioniciListNaziv>
  <DomainObject.Predmet.SudioniciListAdressOIB>
    <izvorni_sadrzaj>
      <item>FINA, RC Split, Podružnica Dubrovnik, OIB 85821130368, Vukovarska 2,20000 Dubrovnik</item>
      <item>Organizacija glazbeno-estradnih izvođača "Ljerica" Dubrovnik, OIB 81194639713, Ribarnica 1,20000 Dubrovnik</item>
    </izvorni_sadrzaj>
    <derivirana_varijabla naziv="DomainObject.Predmet.SudioniciListAdressOIB_1">
      <item>FINA, RC Split, Podružnica Dubrovnik, OIB 85821130368, Vukovarska 2,20000 Dubrovnik</item>
      <item>Organizacija glazbeno-estradnih izvođača "Ljerica" Dubrovnik, OIB 81194639713, Ribarnica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81194639713</item>
    </izvorni_sadrzaj>
    <derivirana_varijabla naziv="DomainObject.Predmet.SudioniciListNazivOIB_1">
      <item>, OIB 85821130368</item>
      <item>, OIB 81194639713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39185-F3A1-401E-960F-CEC06A487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355</properties:Words>
  <properties:Characters>2125</properties:Characters>
  <properties:Lines>52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2017-02-02T10:08:00Z</cp:lastPrinted>
  <dcterms:modified xmlns:xsi="http://www.w3.org/2001/XMLSchema-instance" xsi:type="dcterms:W3CDTF">2017-02-02T10:12:00Z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