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ff4c" w14:paraId="3a4ff4c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A33D06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B52469">
        <w:rPr>
          <w:rFonts w:cs="Times New Roman"/>
        </w:rPr>
        <w:t>M-PROGRES d.o.o., OIB 44546796268, Čakovec, O. Price 8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B52469">
        <w:rPr>
          <w:rFonts w:cs="Times New Roman"/>
        </w:rPr>
        <w:t>M-PROGRES d.o.o., OIB 44546796268, Čakovec, O. Price 8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B52469">
        <w:rPr>
          <w:rFonts w:cs="Times New Roman"/>
        </w:rPr>
        <w:t>M-PROGRES d.o.o., OIB 44546796268, Čakovec, O. Price 8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B52469">
        <w:rPr>
          <w:rFonts w:cs="Times New Roman"/>
        </w:rPr>
        <w:t>Jugoslav P</w:t>
      </w:r>
      <w:r w:rsidR="00A16E9F">
        <w:rPr>
          <w:rFonts w:cs="Times New Roman"/>
        </w:rPr>
        <w:t>uran, OIB 70582689973, iz Bjelovara, Josipa Jelačića 12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B52469">
        <w:rPr>
          <w:rFonts w:cs="Times New Roman"/>
        </w:rPr>
        <w:t>M-PROGRES d.o.o., OIB 44546796268, Čakovec, O. Price 8</w:t>
      </w:r>
      <w:r w:rsidRPr="00BA3155">
        <w:rPr>
          <w:rFonts w:cs="Times New Roman"/>
        </w:rPr>
        <w:t xml:space="preserve">, bit će brisan iz </w:t>
      </w:r>
      <w:r w:rsidRPr="00B52469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B52469">
        <w:rPr>
          <w:rFonts w:cs="Times New Roman"/>
        </w:rPr>
        <w:t xml:space="preserve">28. studenoga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B52469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A33D06" w:rsidP="00BA3155" w:rsidR="00A33D06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A16E9F">
        <w:rPr>
          <w:rFonts w:cs="Times New Roman"/>
        </w:rPr>
        <w:t>, v.r.</w:t>
      </w:r>
    </w:p>
    <w:p w:rsidRDefault="00A33D06" w:rsidP="00BA3155" w:rsidR="00A33D06" w:rsidRPr="00BA3155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B52469">
        <w:rPr>
          <w:rFonts w:cs="Times New Roman"/>
        </w:rPr>
        <w:t>M-PROGRES d.o.o., OIB 44546796268, Čakovec, O. Price 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52469">
        <w:rPr>
          <w:rFonts w:cs="Times New Roman"/>
        </w:rPr>
        <w:t>Direktor</w:t>
      </w:r>
      <w:r w:rsidR="00B52469">
        <w:rPr>
          <w:rFonts w:cs="Times New Roman"/>
        </w:rPr>
        <w:t>i</w:t>
      </w:r>
      <w:r w:rsidRPr="00B52469">
        <w:rPr>
          <w:rFonts w:cs="Times New Roman"/>
        </w:rPr>
        <w:t xml:space="preserve"> </w:t>
      </w:r>
      <w:r>
        <w:rPr>
          <w:rFonts w:cs="Times New Roman"/>
        </w:rPr>
        <w:t xml:space="preserve">dužnika, </w:t>
      </w:r>
      <w:r w:rsidR="00B52469">
        <w:rPr>
          <w:rFonts w:cs="Times New Roman"/>
        </w:rPr>
        <w:t>Biserka Rok iz Čakovca, Ognjena Price 8 i Iztok Barborič na adresi dužnika, Čakovec, O. Price 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52469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B52469">
        <w:rPr>
          <w:rFonts w:cs="Times New Roman"/>
        </w:rPr>
        <w:t>Čakovec, Otokara Keršovanija 11, Čakovec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A16E9F">
        <w:rPr>
          <w:rFonts w:cs="Times New Roman"/>
        </w:rPr>
        <w:t>Jugoslav Puran, Bjelovar, Josipa Jelačića 12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sectPr w:rsidSect="00A16E9F" w:rsidR="00845967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D06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B52469">
      <w:t>919/15-5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B52469">
      <w:t>919/15-5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B1ACB"/>
    <w:rsid w:val="00443F39"/>
    <w:rsid w:val="00455C7C"/>
    <w:rsid w:val="00521255"/>
    <w:rsid w:val="00535974"/>
    <w:rsid w:val="0057362D"/>
    <w:rsid w:val="007D392C"/>
    <w:rsid w:val="00A16E9F"/>
    <w:rsid w:val="00A33D06"/>
    <w:rsid w:val="00B52469"/>
    <w:rsid w:val="00B63FE2"/>
    <w:rsid w:val="00B72CD2"/>
    <w:rsid w:val="00BA3155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52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46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52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46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St-919/2015-5</izvorni_sadrzaj>
    <derivirana_varijabla naziv="DomainObject.Oznaka_1">St-919/2015-5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M-PROGRES društvo s ograničenom odgovornošću za posredovanje i trgovinu</izvorni_sadrzaj>
    <derivirana_varijabla naziv="DomainObject.Predmet.ProtustrankaFormated_1">  M-PROGRES društvo s ograničenom odgovornošću za posredovanje i trgovinu</derivirana_varijabla>
  </DomainObject.Predmet.ProtustrankaFormated>
  <DomainObject.Predmet.ProtustrankaFormatedOIB>
    <izvorni_sadrzaj>  M-PROGRES društvo s ograničenom odgovornošću za posredovanje i trgovinu, OIB 44546796268</izvorni_sadrzaj>
    <derivirana_varijabla naziv="DomainObject.Predmet.ProtustrankaFormatedOIB_1">  M-PROGRES društvo s ograničenom odgovornošću za posredovanje i trgovinu, OIB 44546796268</derivirana_varijabla>
  </DomainObject.Predmet.ProtustrankaFormatedOIB>
  <DomainObject.Predmet.ProtustrankaFormatedWithAdress>
    <izvorni_sadrzaj> M-PROGRES društvo s ograničenom odgovornošću za posredovanje i trgovinu, O. Price 8, 40000 Čakovec</izvorni_sadrzaj>
    <derivirana_varijabla naziv="DomainObject.Predmet.ProtustrankaFormatedWithAdress_1"> M-PROGRES društvo s ograničenom odgovornošću za posredovanje i trgovinu, O. Price 8, 40000 Čakovec</derivirana_varijabla>
  </DomainObject.Predmet.ProtustrankaFormatedWithAdress>
  <DomainObject.Predmet.ProtustrankaFormatedWithAdressOIB>
    <izvorni_sadrzaj> M-PROGRES društvo s ograničenom odgovornošću za posredovanje i trgovinu, OIB 44546796268, O. Price 8, 40000 Čakovec</izvorni_sadrzaj>
    <derivirana_varijabla naziv="DomainObject.Predmet.ProtustrankaFormatedWithAdressOIB_1"> M-PROGRES društvo s ograničenom odgovornošću za posredovanje i trgovinu, OIB 44546796268, O. Price 8, 40000 Čakovec</derivirana_varijabla>
  </DomainObject.Predmet.ProtustrankaFormatedWithAdressOIB>
  <DomainObject.Predmet.ProtustrankaWithAdress>
    <izvorni_sadrzaj>M-PROGRES društvo s ograničenom odgovornošću za posredovanje i trgovinu O. Price 8, 40000 Čakovec</izvorni_sadrzaj>
    <derivirana_varijabla naziv="DomainObject.Predmet.ProtustrankaWithAdress_1">M-PROGRES društvo s ograničenom odgovornošću za posredovanje i trgovinu O. Price 8, 40000 Čakovec</derivirana_varijabla>
  </DomainObject.Predmet.ProtustrankaWithAdress>
  <DomainObject.Predmet.ProtustrankaWithAdressOIB>
    <izvorni_sadrzaj>M-PROGRES društvo s ograničenom odgovornošću za posredovanje i trgovinu, OIB 44546796268, O. Price 8, 40000 Čakovec</izvorni_sadrzaj>
    <derivirana_varijabla naziv="DomainObject.Predmet.ProtustrankaWithAdressOIB_1">M-PROGRES društvo s ograničenom odgovornošću za posredovanje i trgovinu, OIB 44546796268, O. Price 8, 40000 Čakovec</derivirana_varijabla>
  </DomainObject.Predmet.ProtustrankaWithAdressOIB>
  <DomainObject.Predmet.ProtustrankaNazivFormated>
    <izvorni_sadrzaj>M-PROGRES društvo s ograničenom odgovornošću za posredovanje i trgovinu</izvorni_sadrzaj>
    <derivirana_varijabla naziv="DomainObject.Predmet.ProtustrankaNazivFormated_1">M-PROGRES društvo s ograničenom odgovornošću za posredovanje i trgovinu</derivirana_varijabla>
  </DomainObject.Predmet.ProtustrankaNazivFormated>
  <DomainObject.Predmet.ProtustrankaNazivFormatedOIB>
    <izvorni_sadrzaj>M-PROGRES društvo s ograničenom odgovornošću za posredovanje i trgovinu, OIB 44546796268</izvorni_sadrzaj>
    <derivirana_varijabla naziv="DomainObject.Predmet.ProtustrankaNazivFormatedOIB_1">M-PROGRES društvo s ograničenom odgovornošću za posredovanje i trgovinu, OIB 44546796268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M-PROGRES društvo s ograničenom odgovornošću za posredovanje i trgovinu</item>
    </izvorni_sadrzaj>
    <derivirana_varijabla naziv="DomainObject.Predmet.ProtuStrankaListFormated_1">
      <item>M-PROGRES društvo s ograničenom odgovornošću za posredovanje i trgovinu</item>
    </derivirana_varijabla>
  </DomainObject.Predmet.ProtuStrankaListFormated>
  <DomainObject.Predmet.ProtuStrankaListFormatedOIB>
    <izvorni_sadrzaj>
      <item>M-PROGRES društvo s ograničenom odgovornošću za posredovanje i trgovinu, OIB 44546796268</item>
    </izvorni_sadrzaj>
    <derivirana_varijabla naziv="DomainObject.Predmet.ProtuStrankaListFormatedOIB_1">
      <item>M-PROGRES društvo s ograničenom odgovornošću za posredovanje i trgovinu, OIB 44546796268</item>
    </derivirana_varijabla>
  </DomainObject.Predmet.ProtuStrankaListFormatedOIB>
  <DomainObject.Predmet.ProtuStrankaListFormatedWithAdress>
    <izvorni_sadrzaj>
      <item>M-PROGRES društvo s ograničenom odgovornošću za posredovanje i trgovinu, O. Price 8, 40000 Čakovec</item>
    </izvorni_sadrzaj>
    <derivirana_varijabla naziv="DomainObject.Predmet.ProtuStrankaListFormatedWithAdress_1">
      <item>M-PROGRES društvo s ograničenom odgovornošću za posredovanje i trgovinu, O. Price 8, 40000 Čakovec</item>
    </derivirana_varijabla>
  </DomainObject.Predmet.ProtuStrankaListFormatedWithAdress>
  <DomainObject.Predmet.ProtuStrankaListFormatedWithAdressOIB>
    <izvorni_sadrzaj>
      <item>M-PROGRES društvo s ograničenom odgovornošću za posredovanje i trgovinu, OIB 44546796268, O. Price 8, 40000 Čakovec</item>
    </izvorni_sadrzaj>
    <derivirana_varijabla naziv="DomainObject.Predmet.ProtuStrankaListFormatedWithAdressOIB_1">
      <item>M-PROGRES društvo s ograničenom odgovornošću za posredovanje i trgovinu, OIB 44546796268, O. Price 8, 40000 Čakovec</item>
    </derivirana_varijabla>
  </DomainObject.Predmet.ProtuStrankaListFormatedWithAdressOIB>
  <DomainObject.Predmet.ProtuStrankaListNazivFormated>
    <izvorni_sadrzaj>
      <item>M-PROGRES društvo s ograničenom odgovornošću za posredovanje i trgovinu</item>
    </izvorni_sadrzaj>
    <derivirana_varijabla naziv="DomainObject.Predmet.ProtuStrankaListNazivFormated_1">
      <item>M-PROGRES društvo s ograničenom odgovornošću za posredovanje i trgovinu</item>
    </derivirana_varijabla>
  </DomainObject.Predmet.ProtuStrankaListNazivFormated>
  <DomainObject.Predmet.ProtuStrankaListNazivFormatedOIB>
    <izvorni_sadrzaj>
      <item>M-PROGRES društvo s ograničenom odgovornošću za posredovanje i trgovinu, OIB 44546796268</item>
    </izvorni_sadrzaj>
    <derivirana_varijabla naziv="DomainObject.Predmet.ProtuStrankaListNazivFormatedOIB_1">
      <item>M-PROGRES društvo s ograničenom odgovornošću za posredovanje i trgovinu, OIB 44546796268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St-919/2015-5</izvorni_sadrzaj>
    <derivirana_varijabla naziv="DomainObject.PoslovniBrojDokumenta_1">St-919/2015-5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M-PROGRES društvo s ograničenom odgovornošću za posredovanje i trgovinu</izvorni_sadrzaj>
    <derivirana_varijabla naziv="DomainObject.Predmet.ProtustrankaIDrugi_1">M-PROGRES društvo s ograničenom odgovornošću za posredovanje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M-PROGRES društvo s ograničenom odgovornošću za posredovanje i trgovinu, OIB 44546796268, O. Price 8, 40000 Čakovec</izvorni_sadrzaj>
    <derivirana_varijabla naziv="DomainObject.Predmet.ProtustrankaIDrugiAdressOIB_1">M-PROGRES društvo s ograničenom odgovornošću za posredovanje i trgovinu, OIB 44546796268, O. Price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M-PROGRES društvo s ograničenom odgovornošću za posredovanje i trgovinu</item>
      <item>E-oglasna ploča</item>
      <item>Sudski registar, Trgovački sud u Varaždinu</item>
    </izvorni_sadrzaj>
    <derivirana_varijabla naziv="DomainObject.Predmet.SudioniciListNaziv_1">
      <item>Financijska agencija</item>
      <item>M-PROGRES društvo s ograničenom odgovornošću za posredovanje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M-PROGRES društvo s ograničenom odgovornošću za posredovanje i trgovinu, OIB 44546796268, O. Price 8,40000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M-PROGRES društvo s ograničenom odgovornošću za posredovanje i trgovinu, OIB 44546796268, O. Price 8,40000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44546796268</item>
      <item>, OIB null</item>
      <item>, OIB null</item>
    </izvorni_sadrzaj>
    <derivirana_varijabla naziv="DomainObject.Predmet.SudioniciListNazivOIB_1">
      <item>, OIB 85821130368</item>
      <item>, OIB 44546796268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2741</properties:Characters>
  <properties:Lines>70</properties:Lines>
  <properties:Paragraphs>30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2016-03-24T08:25:00Z</cp:lastPrinted>
  <dcterms:modified xmlns:xsi="http://www.w3.org/2001/XMLSchema-instance" xsi:type="dcterms:W3CDTF">2016-03-24T08:25:00Z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