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e76c" w14:paraId="6bbe76c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0A7415">
        <w:t>356</w:t>
      </w:r>
      <w:r w:rsidR="00BA2DCF">
        <w:t>/2018</w:t>
      </w:r>
      <w:r w:rsidR="000A7415">
        <w:t>-5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0A7415">
        <w:t xml:space="preserve">LOTUS, </w:t>
      </w:r>
      <w:r w:rsidR="000A7415" w:rsidRPr="00A56DCC">
        <w:t xml:space="preserve">d.o.o., </w:t>
      </w:r>
      <w:r w:rsidR="000A7415">
        <w:t>Knin</w:t>
      </w:r>
      <w:r w:rsidR="000A7415" w:rsidRPr="00A56DCC">
        <w:t xml:space="preserve">, </w:t>
      </w:r>
      <w:r w:rsidR="000A7415">
        <w:t>Getaldićeva 6</w:t>
      </w:r>
      <w:r w:rsidR="000A7415" w:rsidRPr="00A56DCC">
        <w:t xml:space="preserve">, OIB: </w:t>
      </w:r>
      <w:r w:rsidR="000A7415">
        <w:t>17571780002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0A7415">
        <w:t>Marinku Čavki</w:t>
      </w:r>
      <w:r w:rsidR="000A7415" w:rsidRPr="00A56DCC">
        <w:t xml:space="preserve"> iz </w:t>
      </w:r>
      <w:r w:rsidR="000A7415">
        <w:t>Knina</w:t>
      </w:r>
      <w:r>
        <w:t xml:space="preserve">,  </w:t>
      </w:r>
      <w:r w:rsidR="00AE6596">
        <w:t>6</w:t>
      </w:r>
      <w:r w:rsidR="00984003">
        <w:t xml:space="preserve">. </w:t>
      </w:r>
      <w:r w:rsidR="00BC0FE1">
        <w:t xml:space="preserve"> </w:t>
      </w:r>
      <w:r w:rsidR="000A7415">
        <w:t>studenog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A7415">
        <w:rPr>
          <w:b/>
        </w:rPr>
        <w:t>26</w:t>
      </w:r>
      <w:r w:rsidR="00372EF1" w:rsidRPr="00CE411B">
        <w:rPr>
          <w:b/>
        </w:rPr>
        <w:t xml:space="preserve">. </w:t>
      </w:r>
      <w:r w:rsidR="000A7415">
        <w:rPr>
          <w:b/>
        </w:rPr>
        <w:t>studenog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0A7415">
        <w:rPr>
          <w:b/>
        </w:rPr>
        <w:t>9</w:t>
      </w:r>
      <w:r w:rsidR="00DF0E12" w:rsidRPr="00CE411B">
        <w:rPr>
          <w:b/>
        </w:rPr>
        <w:t>,</w:t>
      </w:r>
      <w:r w:rsidR="000A7415">
        <w:rPr>
          <w:b/>
        </w:rPr>
        <w:t>30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0A7415">
        <w:t>Marinko Čavka</w:t>
      </w:r>
      <w:r w:rsidR="000A7415" w:rsidRPr="00A56DCC">
        <w:t xml:space="preserve"> iz </w:t>
      </w:r>
      <w:r w:rsidR="000A7415">
        <w:t>Knina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0A7415">
        <w:t xml:space="preserve">LOTUS, </w:t>
      </w:r>
      <w:r w:rsidR="000A7415" w:rsidRPr="00A56DCC">
        <w:t>d.o.o.</w:t>
      </w:r>
      <w:r w:rsidR="000A7415">
        <w:t>, Knin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0A7415">
        <w:t>26</w:t>
      </w:r>
      <w:r>
        <w:t xml:space="preserve">. </w:t>
      </w:r>
      <w:r w:rsidR="000A7415">
        <w:t>listopada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0A7415">
        <w:t>310</w:t>
      </w:r>
      <w:r w:rsidR="007263AB">
        <w:t>.</w:t>
      </w:r>
      <w:r w:rsidR="000A7415">
        <w:t>942</w:t>
      </w:r>
      <w:r w:rsidR="00CE411B">
        <w:t>,</w:t>
      </w:r>
      <w:r w:rsidR="000A7415">
        <w:t>24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926C7A">
        <w:t>6</w:t>
      </w:r>
      <w:r w:rsidR="00984003">
        <w:t xml:space="preserve">. </w:t>
      </w:r>
      <w:r w:rsidR="000A7415">
        <w:t>studenog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7F76BA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0A7415">
        <w:t>Marinko Čavka</w:t>
      </w:r>
      <w:r w:rsidR="000A7415" w:rsidRPr="00A56DCC">
        <w:t xml:space="preserve"> iz </w:t>
      </w:r>
      <w:r w:rsidR="000A7415">
        <w:t>Knin</w:t>
      </w:r>
      <w:r w:rsidR="000A7415" w:rsidRPr="00355932">
        <w:t xml:space="preserve">, </w:t>
      </w:r>
      <w:r w:rsidR="000A7415">
        <w:rPr>
          <w:rFonts w:eastAsiaTheme="minorHAnsi"/>
          <w:lang w:eastAsia="en-US"/>
        </w:rPr>
        <w:t>Imotska 1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F76BA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0A7415">
      <w:t>356</w:t>
    </w:r>
    <w:r w:rsidR="006A4863">
      <w:t>/</w:t>
    </w:r>
    <w:r w:rsidR="007B450B">
      <w:t>20</w:t>
    </w:r>
    <w:r w:rsidR="00BA2DCF">
      <w:t>18</w:t>
    </w:r>
    <w:r w:rsidR="006A4863">
      <w:t>-</w:t>
    </w:r>
    <w:r w:rsidR="000A7415">
      <w:t>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7F76BA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6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6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5D84D-61DB-4890-B275-5CFC52DF5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2346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2018-11-05T13:35:00Z</dcterms:created>
  <dc:creator>Administrator</dc:creator>
  <cp:lastModifiedBy>Ante Rubelj</cp:lastModifiedBy>
  <cp:lastPrinted>2018-11-07T13:24:00Z</cp:lastPrinted>
  <dcterms:modified xmlns:xsi="http://www.w3.org/2001/XMLSchema-instance" xsi:type="dcterms:W3CDTF">2018-11-07T13:24:00Z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(1St-356-18-5 -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