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23de" w14:paraId="6ce23de" w:rsidRDefault="0024170D" w:rsidP="00325398" w:rsidR="00325398">
      <w:pPr>
        <w15:collapsed w:val="false"/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75D6A">
        <w:t>1518</w:t>
      </w:r>
      <w:r w:rsidR="00B920F1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46183">
        <w:t>1.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775D6A">
        <w:t>SVIJET AKUMULATORA d.o.o., Zagreb, Brune Bušića 16, OIB: 13250348842, MBS: 080779625.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75D6A">
        <w:t>50.864,27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46183">
        <w:t>1.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D425D6">
        <w:t>Gumzej</w:t>
      </w:r>
      <w:r w:rsidR="006E43F5">
        <w:t>,v.r.</w:t>
      </w:r>
      <w:bookmarkStart w:name="_GoBack" w:id="0"/>
      <w:bookmarkEnd w:id="0"/>
    </w:p>
    <w:p w:rsidRDefault="006E43F5" w:rsidP="00391E54" w:rsidR="006E43F5">
      <w:pPr>
        <w:pStyle w:val="Bezproreda"/>
        <w:rPr>
          <w:rFonts w:hAnsi="Times New Roman" w:ascii="Times New Roman"/>
          <w:sz w:val="24"/>
          <w:szCs w:val="24"/>
        </w:rPr>
      </w:pPr>
    </w:p>
    <w:p w:rsidRDefault="00F60614" w:rsidP="006E43F5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6E43F5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6E43F5">
      <w:pPr>
        <w:rPr>
          <w:color w:themeColor="background1" w:val="FFFFFF"/>
        </w:rPr>
      </w:pPr>
      <w:r w:rsidRPr="006E43F5">
        <w:rPr>
          <w:color w:themeColor="background1" w:val="FFFFFF"/>
        </w:rPr>
        <w:t>DNA</w:t>
      </w:r>
    </w:p>
    <w:p w:rsidRDefault="00200BC5" w:rsidP="00200BC5" w:rsidR="00200BC5" w:rsidRPr="006E43F5">
      <w:pPr>
        <w:rPr>
          <w:color w:themeColor="background1" w:val="FFFFFF"/>
        </w:rPr>
      </w:pPr>
      <w:r w:rsidRPr="006E43F5">
        <w:rPr>
          <w:color w:themeColor="background1" w:val="FFFFFF"/>
        </w:rPr>
        <w:t xml:space="preserve">zz dužnika na e-oglasnu ploču suda 15+8 dana </w:t>
      </w:r>
    </w:p>
    <w:p w:rsidRDefault="00200BC5" w:rsidP="00200BC5" w:rsidR="00200BC5" w:rsidRPr="006E43F5">
      <w:pPr>
        <w:rPr>
          <w:color w:themeColor="background1" w:val="FFFFFF"/>
        </w:rPr>
      </w:pPr>
      <w:r w:rsidRPr="006E43F5">
        <w:rPr>
          <w:color w:themeColor="background1" w:val="FFFFFF"/>
        </w:rPr>
        <w:t>dužniku na e-oglasnu ploču suda 45+8 dana</w:t>
      </w:r>
    </w:p>
    <w:p w:rsidRDefault="00200BC5" w:rsidP="00200BC5" w:rsidR="00200BC5" w:rsidRPr="006E43F5">
      <w:pPr>
        <w:rPr>
          <w:color w:themeColor="background1" w:val="FFFFFF"/>
        </w:rPr>
      </w:pPr>
      <w:r w:rsidRPr="006E43F5">
        <w:rPr>
          <w:color w:themeColor="background1" w:val="FFFFFF"/>
        </w:rPr>
        <w:t>za javnost na e-oglasnu ploču suda 45+8 dana</w:t>
      </w:r>
    </w:p>
    <w:sectPr w:rsidSect="00200BC5" w:rsidR="00200BC5" w:rsidRPr="006E43F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75D6A">
      <w:t>1518</w:t>
    </w:r>
    <w:r w:rsidR="00B920F1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77206"/>
    <w:rsid w:val="000950E4"/>
    <w:rsid w:val="000A0DA0"/>
    <w:rsid w:val="000C239B"/>
    <w:rsid w:val="000D08DF"/>
    <w:rsid w:val="000F6EE3"/>
    <w:rsid w:val="00114EAD"/>
    <w:rsid w:val="0012468D"/>
    <w:rsid w:val="00172CC1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1639"/>
    <w:rsid w:val="006059AF"/>
    <w:rsid w:val="00623AD5"/>
    <w:rsid w:val="00627F6A"/>
    <w:rsid w:val="00637A49"/>
    <w:rsid w:val="00657B8E"/>
    <w:rsid w:val="006A445F"/>
    <w:rsid w:val="006C120B"/>
    <w:rsid w:val="006E0F10"/>
    <w:rsid w:val="006E43F5"/>
    <w:rsid w:val="006F75E5"/>
    <w:rsid w:val="007030CF"/>
    <w:rsid w:val="00705D8B"/>
    <w:rsid w:val="007418EF"/>
    <w:rsid w:val="00775D6A"/>
    <w:rsid w:val="00786AE3"/>
    <w:rsid w:val="007B13A4"/>
    <w:rsid w:val="007B5AFD"/>
    <w:rsid w:val="007C43F5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AE52CF"/>
    <w:rsid w:val="00B27A01"/>
    <w:rsid w:val="00B53A0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3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4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3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4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St-1518/2018</izvorni_sadrzaj>
    <derivirana_varijabla naziv="DomainObject.Predmet.OznakaBroj_1">St-1518/2018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AKUMULATORA d.o.o. zastupanog po punomoćniku Amir Gerzić</izvorni_sadrzaj>
    <derivirana_varijabla naziv="DomainObject.Predmet.ProtustrankaFormated_1">  SVIJET AKUMULATORA d.o.o. zastupanog po punomoćniku Amir Gerzić</derivirana_varijabla>
  </DomainObject.Predmet.ProtustrankaFormated>
  <DomainObject.Predmet.ProtustrankaFormatedOIB>
    <izvorni_sadrzaj>  SVIJET AKUMULATORA d.o.o., OIB 13250348842 zastupanog po punomoćniku Amir Gerzić</izvorni_sadrzaj>
    <derivirana_varijabla naziv="DomainObject.Predmet.ProtustrankaFormatedOIB_1">  SVIJET AKUMULATORA d.o.o., OIB 13250348842 zastupanog po punomoćniku Amir Gerzić</derivirana_varijabla>
  </DomainObject.Predmet.ProtustrankaFormatedOIB>
  <DomainObject.Predmet.ProtustrankaFormatedWithAdress>
    <izvorni_sadrzaj> SVIJET AKUMULATORA d.o.o., Brune Bušića 16, 10000 Zagreb zastupanog po punomoćniku Amir Gerzić</izvorni_sadrzaj>
    <derivirana_varijabla naziv="DomainObject.Predmet.ProtustrankaFormatedWithAdress_1"> SVIJET AKUMULATORA d.o.o., Brune Bušića 16, 10000 Zagreb zastupanog po punomoćniku Amir Gerzić</derivirana_varijabla>
  </DomainObject.Predmet.ProtustrankaFormatedWithAdress>
  <DomainObject.Predmet.ProtustrankaFormatedWithAdressOIB>
    <izvorni_sadrzaj> SVIJET AKUMULATORA d.o.o., OIB 13250348842, Brune Bušića 16, 10000 Zagreb zastupanog po punomoćniku Amir Gerzić</izvorni_sadrzaj>
    <derivirana_varijabla naziv="DomainObject.Predmet.ProtustrankaFormatedWithAdressOIB_1"> SVIJET AKUMULATORA d.o.o., OIB 13250348842, Brune Bušića 16, 10000 Zagreb zastupanog po punomoćniku Amir Gerzić</derivirana_varijabla>
  </DomainObject.Predmet.ProtustrankaFormatedWithAdressOIB>
  <DomainObject.Predmet.ProtustrankaWithAdress>
    <izvorni_sadrzaj>SVIJET AKUMULATORA d.o.o. Brune Bušića 16, 10000 Zagreb</izvorni_sadrzaj>
    <derivirana_varijabla naziv="DomainObject.Predmet.ProtustrankaWithAdress_1">SVIJET AKUMULATORA d.o.o. Brune Bušića 16, 10000 Zagreb</derivirana_varijabla>
  </DomainObject.Predmet.ProtustrankaWithAdress>
  <DomainObject.Predmet.ProtustrankaWithAdressOIB>
    <izvorni_sadrzaj>SVIJET AKUMULATORA d.o.o., OIB 13250348842, Brune Bušića 16, 10000 Zagreb</izvorni_sadrzaj>
    <derivirana_varijabla naziv="DomainObject.Predmet.ProtustrankaWithAdressOIB_1">SVIJET AKUMULATORA d.o.o., OIB 13250348842, Brune Bušića 16, 10000 Zagreb</derivirana_varijabla>
  </DomainObject.Predmet.ProtustrankaWithAdressOIB>
  <DomainObject.Predmet.ProtustrankaNazivFormated>
    <izvorni_sadrzaj>SVIJET AKUMULATORA d.o.o.</izvorni_sadrzaj>
    <derivirana_varijabla naziv="DomainObject.Predmet.ProtustrankaNazivFormated_1">SVIJET AKUMULATORA d.o.o.</derivirana_varijabla>
  </DomainObject.Predmet.ProtustrankaNazivFormated>
  <DomainObject.Predmet.ProtustrankaNazivFormatedOIB>
    <izvorni_sadrzaj>SVIJET AKUMULATORA d.o.o., OIB 13250348842</izvorni_sadrzaj>
    <derivirana_varijabla naziv="DomainObject.Predmet.ProtustrankaNazivFormatedOIB_1">SVIJET AKUMULATORA d.o.o., OIB 13250348842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AKUMULATORA d.o.o. zastupanog po punomoćniku Amir Gerzić</item>
    </izvorni_sadrzaj>
    <derivirana_varijabla naziv="DomainObject.Predmet.ProtuStrankaListFormated_1">
      <item>SVIJET AKUMULATORA d.o.o. zastupanog po punomoćniku Amir Gerzić</item>
    </derivirana_varijabla>
  </DomainObject.Predmet.ProtuStrankaListFormated>
  <DomainObject.Predmet.ProtuStrankaListFormatedOIB>
    <izvorni_sadrzaj>
      <item>SVIJET AKUMULATORA d.o.o., OIB 13250348842 zastupanog po punomoćniku Amir Gerzić</item>
    </izvorni_sadrzaj>
    <derivirana_varijabla naziv="DomainObject.Predmet.ProtuStrankaListFormatedOIB_1">
      <item>SVIJET AKUMULATORA d.o.o., OIB 13250348842 zastupanog po punomoćniku Amir Gerzić</item>
    </derivirana_varijabla>
  </DomainObject.Predmet.ProtuStrankaListFormatedOIB>
  <DomainObject.Predmet.ProtuStrankaListFormatedWithAdress>
    <izvorni_sadrzaj>
      <item>SVIJET AKUMULATORA d.o.o., Brune Bušića 16, 10000 Zagreb zastupanog po punomoćniku Amir Gerzić</item>
    </izvorni_sadrzaj>
    <derivirana_varijabla naziv="DomainObject.Predmet.ProtuStrankaListFormatedWithAdress_1">
      <item>SVIJET AKUMULATORA d.o.o., Brune Bušića 16, 10000 Zagreb zastupanog po punomoćniku Amir Gerzić</item>
    </derivirana_varijabla>
  </DomainObject.Predmet.ProtuStrankaListFormatedWithAdress>
  <DomainObject.Predmet.ProtuStrankaListFormatedWithAdressOIB>
    <izvorni_sadrzaj>
      <item>SVIJET AKUMULATORA d.o.o., OIB 13250348842, Brune Bušića 16, 10000 Zagreb zastupanog po punomoćniku Amir Gerzić</item>
    </izvorni_sadrzaj>
    <derivirana_varijabla naziv="DomainObject.Predmet.ProtuStrankaListFormatedWithAdressOIB_1">
      <item>SVIJET AKUMULATORA d.o.o., OIB 13250348842, Brune Bušića 16, 10000 Zagreb zastupanog po punomoćniku Amir Gerzić</item>
    </derivirana_varijabla>
  </DomainObject.Predmet.ProtuStrankaListFormatedWithAdressOIB>
  <DomainObject.Predmet.ProtuStrankaListNazivFormated>
    <izvorni_sadrzaj>
      <item>SVIJET AKUMULATORA d.o.o.</item>
    </izvorni_sadrzaj>
    <derivirana_varijabla naziv="DomainObject.Predmet.ProtuStrankaListNazivFormated_1">
      <item>SVIJET AKUMULATORA d.o.o.</item>
    </derivirana_varijabla>
  </DomainObject.Predmet.ProtuStrankaListNazivFormated>
  <DomainObject.Predmet.ProtuStrankaListNazivFormatedOIB>
    <izvorni_sadrzaj>
      <item>SVIJET AKUMULATORA d.o.o., OIB 13250348842</item>
    </izvorni_sadrzaj>
    <derivirana_varijabla naziv="DomainObject.Predmet.ProtuStrankaListNazivFormatedOIB_1">
      <item>SVIJET AKUMULATORA d.o.o., OIB 13250348842</item>
    </derivirana_varijabla>
  </DomainObject.Predmet.ProtuStrankaListNazivFormatedOIB>
  <DomainObject.Predmet.OstaliListFormated>
    <izvorni_sadrzaj>
      <item>Amir Gerzić punomoćnik sudionika u postupku SVIJET AKUMULATORA d.o.o.</item>
    </izvorni_sadrzaj>
    <derivirana_varijabla naziv="DomainObject.Predmet.OstaliListFormated_1">
      <item>Amir Gerzić punomoćnik sudionika u postupku SVIJET AKUMULATORA d.o.o.</item>
    </derivirana_varijabla>
  </DomainObject.Predmet.OstaliListFormated>
  <DomainObject.Predmet.OstaliListFormatedOIB>
    <izvorni_sadrzaj>
      <item>Amir Gerzić, OIB 26630125322 punomoćnik sudionika u postupku SVIJET AKUMULATORA d.o.o.</item>
    </izvorni_sadrzaj>
    <derivirana_varijabla naziv="DomainObject.Predmet.OstaliListFormatedOIB_1">
      <item>Amir Gerzić, OIB 26630125322 punomoćnik sudionika u postupku SVIJET AKUMULATORA d.o.o.</item>
    </derivirana_varijabla>
  </DomainObject.Predmet.OstaliListFormatedOIB>
  <DomainObject.Predmet.OstaliListFormatedWithAdress>
    <izvorni_sadrzaj>
      <item>Amir Gerzić, Srebreničeva 17, Ljubljana punomoćnik sudionika u postupku SVIJET AKUMULATORA d.o.o.</item>
    </izvorni_sadrzaj>
    <derivirana_varijabla naziv="DomainObject.Predmet.OstaliListFormatedWithAdress_1">
      <item>Amir Gerzić, Srebreničeva 17, Ljubljana punomoćnik sudionika u postupku SVIJET AKUMULATORA d.o.o.</item>
    </derivirana_varijabla>
  </DomainObject.Predmet.OstaliListFormatedWithAdress>
  <DomainObject.Predmet.OstaliListFormatedWithAdressOIB>
    <izvorni_sadrzaj>
      <item>Amir Gerzić, OIB 26630125322, Srebreničeva 17, Ljubljana punomoćnik sudionika u postupku SVIJET AKUMULATORA d.o.o.</item>
    </izvorni_sadrzaj>
    <derivirana_varijabla naziv="DomainObject.Predmet.OstaliListFormatedWithAdressOIB_1">
      <item>Amir Gerzić, OIB 26630125322, Srebreničeva 17, Ljubljana punomoćnik sudionika u postupku SVIJET AKUMULATORA d.o.o.</item>
    </derivirana_varijabla>
  </DomainObject.Predmet.OstaliListFormatedWithAdressOIB>
  <DomainObject.Predmet.OstaliListNazivFormated>
    <izvorni_sadrzaj>
      <item>Amir Gerzić</item>
    </izvorni_sadrzaj>
    <derivirana_varijabla naziv="DomainObject.Predmet.OstaliListNazivFormated_1">
      <item>Amir Gerzić</item>
    </derivirana_varijabla>
  </DomainObject.Predmet.OstaliListNazivFormated>
  <DomainObject.Predmet.OstaliListNazivFormatedOIB>
    <izvorni_sadrzaj>
      <item>Amir Gerzić, OIB 26630125322</item>
    </izvorni_sadrzaj>
    <derivirana_varijabla naziv="DomainObject.Predmet.OstaliListNazivFormatedOIB_1">
      <item>Amir Gerzić, OIB 26630125322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AKUMULATORA d.o.o.</izvorni_sadrzaj>
    <derivirana_varijabla naziv="DomainObject.Predmet.ProtustrankaIDrugi_1">SVIJET AKUMULATORA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AKUMULATORA d.o.o., OIB 13250348842, Brune Bušića 16, 10000 Zagreb</izvorni_sadrzaj>
    <derivirana_varijabla naziv="DomainObject.Predmet.ProtustrankaIDrugiAdressOIB_1">SVIJET AKUMULATORA d.o.o., OIB 13250348842,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AKUMULATORA d.o.o.</item>
      <item>Amir Gerzić</item>
    </izvorni_sadrzaj>
    <derivirana_varijabla naziv="DomainObject.Predmet.SudioniciListNaziv_1">
      <item>FINA Regionalni centar Zagreb</item>
      <item>SVIJET AKUMULATORA d.o.o.</item>
      <item>Amir Gerzić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AKUMULATORA d.o.o., OIB 13250348842, Brune Bušića 16,10000 Zagreb</item>
      <item>Amir Gerzić, OIB 26630125322, Srebreničeva 17,Ljubljana</item>
    </izvorni_sadrzaj>
    <derivirana_varijabla naziv="DomainObject.Predmet.SudioniciListAdressOIB_1">
      <item>FINA Regionalni centar Zagreb, OIB 85821130368, Trg svibanjskih žrtava 1995. 1,10000 Zagreb</item>
      <item>SVIJET AKUMULATORA d.o.o., OIB 13250348842, Brune Bušića 16,10000 Zagreb</item>
      <item>Amir Gerzić, OIB 26630125322, Srebreničeva 17,Ljubljana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13250348842</item>
      <item>, OIB 26630125322</item>
    </izvorni_sadrzaj>
    <derivirana_varijabla naziv="DomainObject.Predmet.SudioniciListNazivOIB_1">
      <item>, OIB 85821130368</item>
      <item>, OIB 13250348842</item>
      <item>, OIB 26630125322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61424-F378-4768-9A3A-8CA9E13A4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1478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2018-09-28T11:45:00Z</dcterms:created>
  <dc:creator>ilukac</dc:creator>
  <cp:lastModifiedBy>Mirela Šantek</cp:lastModifiedBy>
  <cp:lastPrinted>2018-09-28T11:45:00Z</cp:lastPrinted>
  <dcterms:modified xmlns:xsi="http://www.w3.org/2001/XMLSchema-instance" xsi:type="dcterms:W3CDTF">2018-10-01T12:19:00Z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(St__1518_2018_skraćeni_oglas.docx)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