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f19a" w14:paraId="e6df19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A91C30">
        <w:t>2240</w:t>
      </w:r>
      <w:r w:rsidR="00993073">
        <w:t>/16-</w:t>
      </w:r>
      <w:r w:rsidR="00A91C30">
        <w:t>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91C30" w:rsidP="00843BBB" w:rsidR="00843BBB" w:rsidRPr="00FD3388">
      <w:pPr>
        <w:ind w:firstLine="708"/>
        <w:jc w:val="both"/>
      </w:pPr>
      <w:r w:rsidRPr="00A91C30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GM-GRADNJA j.d.o.o., OIB 15988655880, Gornji Viduševac (Grad Glina), Gornji Viduševac 154</w:t>
      </w:r>
      <w:r w:rsidR="00843BBB" w:rsidRPr="00FD3388">
        <w:rPr>
          <w:lang w:val="pt-BR"/>
        </w:rPr>
        <w:t xml:space="preserve">, </w:t>
      </w:r>
      <w:r w:rsidR="00FD3388" w:rsidRPr="00FD3388">
        <w:rPr>
          <w:lang w:val="pt-BR"/>
        </w:rPr>
        <w:t>7. prosinca</w:t>
      </w:r>
      <w:r w:rsidR="00843BBB" w:rsidRPr="00FD3388">
        <w:rPr>
          <w:lang w:val="pt-BR"/>
        </w:rPr>
        <w:t xml:space="preserve"> 2017</w:t>
      </w:r>
      <w:r w:rsidR="00843BBB" w:rsidRPr="00FD3388">
        <w:t>.,</w:t>
      </w:r>
    </w:p>
    <w:p w:rsidRDefault="00BB1111" w:rsidP="00843BBB" w:rsidR="00BB1111" w:rsidRPr="00FD3388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FD3388">
      <w:pPr>
        <w:ind w:firstLine="708"/>
        <w:jc w:val="both"/>
      </w:pPr>
      <w:r w:rsidRPr="00A93839">
        <w:t xml:space="preserve">I. Otvara se stečajni postupak nad dužnikom </w:t>
      </w:r>
      <w:r w:rsidR="00A91C30" w:rsidRPr="00A91C30">
        <w:t>GM-GRADNJA j.d.o.o., OIB 15988655880, Gornji Viduševac (Grad Glina), Gornji Viduševac 154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FD3388">
        <w:t xml:space="preserve">Zagrebu </w:t>
      </w:r>
      <w:r w:rsidR="00FD3388" w:rsidRPr="00FD3388">
        <w:t>7. prosinca</w:t>
      </w:r>
      <w:r w:rsidRPr="00FD3388">
        <w:rPr>
          <w:lang w:val="pt-BR"/>
        </w:rPr>
        <w:t xml:space="preserve"> 201</w:t>
      </w:r>
      <w:r w:rsidR="00993073" w:rsidRPr="00FD3388">
        <w:rPr>
          <w:lang w:val="pt-BR"/>
        </w:rPr>
        <w:t>7</w:t>
      </w:r>
      <w:r w:rsidRPr="00FD3388">
        <w:t xml:space="preserve">. u </w:t>
      </w:r>
      <w:r w:rsidR="00C70ACC" w:rsidRPr="00FD3388">
        <w:t>1</w:t>
      </w:r>
      <w:r w:rsidR="00FD3388" w:rsidRPr="00FD3388">
        <w:t>0</w:t>
      </w:r>
      <w:r w:rsidR="00C70ACC" w:rsidRPr="00FD3388">
        <w:t>.0</w:t>
      </w:r>
      <w:r w:rsidR="00DC7C75" w:rsidRPr="00FD3388">
        <w:t>0</w:t>
      </w:r>
      <w:r w:rsidRPr="00FD3388">
        <w:t xml:space="preserve"> sati.</w:t>
      </w:r>
    </w:p>
    <w:p w:rsidRDefault="00A93839" w:rsidP="00FD3388" w:rsidR="00A93839" w:rsidRPr="00FD3388">
      <w:pPr>
        <w:ind w:firstLine="708"/>
        <w:jc w:val="both"/>
      </w:pPr>
      <w:r w:rsidRPr="00DC7C75">
        <w:t xml:space="preserve">II. Za stečajnog upravitelja imenuje se </w:t>
      </w:r>
      <w:r w:rsidR="00FD3388">
        <w:t xml:space="preserve">Antonija Galić, OIB: 64334764434, Zagreb, Bobovačka </w:t>
      </w:r>
      <w:r w:rsidR="00FD3388" w:rsidRPr="00FD3388">
        <w:t>1a</w:t>
      </w:r>
      <w:r w:rsidR="009B6435" w:rsidRPr="00FD3388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A91C30" w:rsidRPr="00A91C30">
        <w:t>GM-GRADNJA j.d.o.o., OIB 15988655880, Gornji Viduševac (Grad Glina), Gornji Viduševac 154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FD3388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A91C30" w:rsidRPr="00A91C30">
        <w:t>GM-GRADNJA j.d.o.o., OIB 15988655880, Gornji Viduševac (Grad Glina), Gornji Viduševac 154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</w:t>
      </w:r>
      <w:r w:rsidR="00A91C30">
        <w:t>444</w:t>
      </w:r>
      <w:r>
        <w:t xml:space="preserve">. st. </w:t>
      </w:r>
      <w:r w:rsidR="00A91C30">
        <w:t>2</w:t>
      </w:r>
      <w:r>
        <w:t xml:space="preserve">. Stečajnog zakona („Narodne novine“ broj 71/15, dalje: SZ). </w:t>
      </w:r>
    </w:p>
    <w:p w:rsidRDefault="00A91C30" w:rsidP="00A91C30" w:rsidR="00A91C30" w:rsidRPr="00350BA2">
      <w:pPr>
        <w:ind w:firstLine="709"/>
        <w:jc w:val="both"/>
        <w:rPr>
          <w:lang w:val="en-GB"/>
        </w:rPr>
      </w:pPr>
      <w:r w:rsidRPr="00350BA2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442 dana, u ukupnom iznosu od 8.019,60 kn, kao i da dužnik ima 1 zaposlenog. </w:t>
      </w:r>
      <w:r w:rsidRPr="00350BA2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A91C30" w:rsidR="00A91C30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A91C30">
        <w:t>15. veljače</w:t>
      </w:r>
      <w:r w:rsidRPr="00993073">
        <w:t xml:space="preserve"> 201</w:t>
      </w:r>
      <w:r w:rsidR="00A91C30">
        <w:t>7</w:t>
      </w:r>
      <w:r w:rsidRPr="00993073">
        <w:t xml:space="preserve">. </w:t>
      </w:r>
      <w:r w:rsidRPr="00C70ACC">
        <w:t>održano je ročište radi očitovanja o prijedlogu za otvaranje stečajnog postupka</w:t>
      </w:r>
      <w:r w:rsidR="00BB1111">
        <w:t>.</w:t>
      </w:r>
      <w:r w:rsidR="003E7BA5" w:rsidRPr="003E7BA5">
        <w:t xml:space="preserve"> </w:t>
      </w:r>
      <w:r w:rsidR="00A91C30">
        <w:t xml:space="preserve">Spisu prileži podnesak Ministarstva financija, Porezna uprave, Područni ured Središnja Hrvatska,  Ispostava Sisak od 10. siječnja 2017. (list 14-22 spisa) prema kojem dužnik nije vlasnik vozila, zrakoplova, nekretnina, plovila, vrijednosnih papira, niti dividendi. </w:t>
      </w:r>
    </w:p>
    <w:p w:rsidRDefault="00A91C30" w:rsidP="00A91C30" w:rsidR="00A91C30">
      <w:pPr>
        <w:pStyle w:val="Tijeloteksta"/>
        <w:ind w:firstLine="708"/>
      </w:pPr>
      <w:r>
        <w:t xml:space="preserve">Spisu prileži i uvjerenje Ministarstva unutarnjih poslova, Policijska uprava Sisačko-moslavačka, od 24. srpnja 2017.(list 30 spisa) iz kojeg proizlazi da dužnik nije evidentiran kao vlasnik vozila. </w:t>
      </w:r>
    </w:p>
    <w:p w:rsidRDefault="00A91C30" w:rsidP="00A91C30" w:rsidR="00A91C30">
      <w:pPr>
        <w:pStyle w:val="Tijeloteksta"/>
        <w:ind w:firstLine="708"/>
      </w:pPr>
      <w:r>
        <w:t xml:space="preserve">Uvidom u potvrdu o neizvršenim osnovama za plaćanje od 2. siječnja 2017. (list 12 spisa) utvrđeno je da dužnik u Očevidniku redoslijeda osnova za plaćanje ima evidentirane neizvršene osnove za plaćanje u neprekinutom razdoblju od 930 dana. </w:t>
      </w:r>
    </w:p>
    <w:p w:rsidRDefault="00DC42BA" w:rsidP="00DC42BA" w:rsidR="00DC42BA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A91C30" w:rsidR="00053309">
      <w:pPr>
        <w:pStyle w:val="Tijeloteksta"/>
        <w:ind w:firstLine="708"/>
      </w:pPr>
      <w:r w:rsidRPr="003A7D16">
        <w:t xml:space="preserve">Sud je rješenjem od </w:t>
      </w:r>
      <w:r w:rsidR="00A91C30">
        <w:t>5. rujna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A91C30">
        <w:t>5. rujna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 xml:space="preserve">Ministarstva financija, Porezna uprava, Područni ured Zagreb, Ispostava Maksimir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FD3388">
      <w:pPr>
        <w:jc w:val="center"/>
      </w:pPr>
      <w:r w:rsidRPr="00372077">
        <w:t xml:space="preserve">U </w:t>
      </w:r>
      <w:r w:rsidR="00C12410" w:rsidRPr="00FD3388">
        <w:t>Zagreb</w:t>
      </w:r>
      <w:r w:rsidR="00CA4E71" w:rsidRPr="00FD3388">
        <w:t xml:space="preserve">u </w:t>
      </w:r>
      <w:r w:rsidR="00FD3388" w:rsidRPr="00FD3388">
        <w:t>7. prosinca</w:t>
      </w:r>
      <w:r w:rsidR="00B6336F" w:rsidRPr="00FD3388">
        <w:t xml:space="preserve"> </w:t>
      </w:r>
      <w:r w:rsidR="006A7E02" w:rsidRPr="00FD3388">
        <w:t>2017</w:t>
      </w:r>
      <w:r w:rsidR="00C12410" w:rsidRPr="00FD3388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EC2A1E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EC2A1E" w:rsidP="00C359B6" w:rsidR="00EC2A1E">
      <w:pPr>
        <w:pStyle w:val="Bezproreda"/>
        <w:ind w:left="4956"/>
        <w:jc w:val="right"/>
      </w:pPr>
      <w:r>
        <w:t>Za točnost otpravka - ovlašteni službenik</w:t>
      </w:r>
    </w:p>
    <w:p w:rsidRDefault="00EC2A1E" w:rsidP="00C359B6" w:rsidR="00EC2A1E">
      <w:pPr>
        <w:pStyle w:val="Bezproreda"/>
        <w:ind w:left="4956"/>
        <w:jc w:val="right"/>
      </w:pPr>
      <w:r>
        <w:t>Karmela Dolenc</w:t>
      </w:r>
    </w:p>
    <w:p w:rsidRDefault="00EC2A1E" w:rsidP="002B3342" w:rsidR="00EC2A1E">
      <w:pPr>
        <w:pStyle w:val="Bezproreda"/>
      </w:pPr>
    </w:p>
    <w:sectPr w:rsidSect="00B83F80" w:rsidR="00EC2A1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C2A1E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A91C30">
          <w:t>2240</w:t>
        </w:r>
        <w:r w:rsidR="00993073">
          <w:t>/16</w:t>
        </w:r>
        <w:r w:rsidR="006A7E02">
          <w:t>-</w:t>
        </w:r>
        <w:r w:rsidR="00A91C30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D6A29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1C30"/>
    <w:rsid w:val="00A93839"/>
    <w:rsid w:val="00AD1CFD"/>
    <w:rsid w:val="00AE0570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42BA"/>
    <w:rsid w:val="00DC7C75"/>
    <w:rsid w:val="00E23F79"/>
    <w:rsid w:val="00E46026"/>
    <w:rsid w:val="00E67E76"/>
    <w:rsid w:val="00EB51F8"/>
    <w:rsid w:val="00EC2A1E"/>
    <w:rsid w:val="00ED0205"/>
    <w:rsid w:val="00F018A0"/>
    <w:rsid w:val="00F24636"/>
    <w:rsid w:val="00F51E11"/>
    <w:rsid w:val="00F61CF3"/>
    <w:rsid w:val="00FD3388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2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A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2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A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2240</izvorni_sadrzaj>
    <derivirana_varijabla naziv="DomainObject.Predmet.Broj_1">2240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St-2240/2016</izvorni_sadrzaj>
    <derivirana_varijabla naziv="DomainObject.Predmet.OznakaBroj_1">St-2240/2016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GM-GRADNJA j.d.o.o. zastupanog po punomoćniku MARIO GREGURIĆ</izvorni_sadrzaj>
    <derivirana_varijabla naziv="DomainObject.Predmet.ProtustrankaFormated_1">  GM-GRADNJA j.d.o.o. zastupanog po punomoćniku MARIO GREGURIĆ</derivirana_varijabla>
  </DomainObject.Predmet.ProtustrankaFormated>
  <DomainObject.Predmet.ProtustrankaFormatedOIB>
    <izvorni_sadrzaj>  GM-GRADNJA j.d.o.o., OIB 15988655880 zastupanog po punomoćniku MARIO GREGURIĆ</izvorni_sadrzaj>
    <derivirana_varijabla naziv="DomainObject.Predmet.ProtustrankaFormatedOIB_1">  GM-GRADNJA j.d.o.o., OIB 15988655880 zastupanog po punomoćniku MARIO GREGURIĆ</derivirana_varijabla>
  </DomainObject.Predmet.ProtustrankaFormatedOIB>
  <DomainObject.Predmet.ProtustrankaFormatedWithAdress>
    <izvorni_sadrzaj> GM-GRADNJA j.d.o.o., Gornji Viduševac 154, 44400 Gornji Viduševac zastupanog po punomoćniku MARIO GREGURIĆ</izvorni_sadrzaj>
    <derivirana_varijabla naziv="DomainObject.Predmet.ProtustrankaFormatedWithAdress_1"> GM-GRADNJA j.d.o.o., Gornji Viduševac 154, 44400 Gornji Viduševac zastupanog po punomoćniku MARIO GREGURIĆ</derivirana_varijabla>
  </DomainObject.Predmet.ProtustrankaFormatedWithAdress>
  <DomainObject.Predmet.ProtustrankaFormatedWithAdressOIB>
    <izvorni_sadrzaj> GM-GRADNJA j.d.o.o., OIB 15988655880, Gornji Viduševac 154, 44400 Gornji Viduševac zastupanog po punomoćniku MARIO GREGURIĆ</izvorni_sadrzaj>
    <derivirana_varijabla naziv="DomainObject.Predmet.ProtustrankaFormatedWithAdressOIB_1"> GM-GRADNJA j.d.o.o., OIB 15988655880, Gornji Viduševac 154, 44400 Gornji Viduševac zastupanog po punomoćniku MARIO GREGURIĆ</derivirana_varijabla>
  </DomainObject.Predmet.ProtustrankaFormatedWithAdressOIB>
  <DomainObject.Predmet.ProtustrankaWithAdress>
    <izvorni_sadrzaj>GM-GRADNJA j.d.o.o. Gornji Viduševac 154, 44400 Gornji Viduševac</izvorni_sadrzaj>
    <derivirana_varijabla naziv="DomainObject.Predmet.ProtustrankaWithAdress_1">GM-GRADNJA j.d.o.o. Gornji Viduševac 154, 44400 Gornji Viduševac</derivirana_varijabla>
  </DomainObject.Predmet.ProtustrankaWithAdress>
  <DomainObject.Predmet.ProtustrankaWithAdressOIB>
    <izvorni_sadrzaj>GM-GRADNJA j.d.o.o., OIB 15988655880, Gornji Viduševac 154, 44400 Gornji Viduševac</izvorni_sadrzaj>
    <derivirana_varijabla naziv="DomainObject.Predmet.ProtustrankaWithAdressOIB_1">GM-GRADNJA j.d.o.o., OIB 15988655880, Gornji Viduševac 154, 44400 Gornji Viduševac</derivirana_varijabla>
  </DomainObject.Predmet.ProtustrankaWithAdressOIB>
  <DomainObject.Predmet.ProtustrankaNazivFormated>
    <izvorni_sadrzaj>GM-GRADNJA j.d.o.o.</izvorni_sadrzaj>
    <derivirana_varijabla naziv="DomainObject.Predmet.ProtustrankaNazivFormated_1">GM-GRADNJA j.d.o.o.</derivirana_varijabla>
  </DomainObject.Predmet.ProtustrankaNazivFormated>
  <DomainObject.Predmet.ProtustrankaNazivFormatedOIB>
    <izvorni_sadrzaj>GM-GRADNJA j.d.o.o., OIB 15988655880</izvorni_sadrzaj>
    <derivirana_varijabla naziv="DomainObject.Predmet.ProtustrankaNazivFormatedOIB_1">GM-GRADNJA j.d.o.o., OIB 15988655880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GM-GRADNJA j.d.o.o. zastupanog po punomoćniku MARIO GREGURIĆ</item>
    </izvorni_sadrzaj>
    <derivirana_varijabla naziv="DomainObject.Predmet.ProtuStrankaListFormated_1">
      <item>GM-GRADNJA j.d.o.o. zastupanog po punomoćniku MARIO GREGURIĆ</item>
    </derivirana_varijabla>
  </DomainObject.Predmet.ProtuStrankaListFormated>
  <DomainObject.Predmet.ProtuStrankaListFormatedOIB>
    <izvorni_sadrzaj>
      <item>GM-GRADNJA j.d.o.o., OIB 15988655880 zastupanog po punomoćniku MARIO GREGURIĆ</item>
    </izvorni_sadrzaj>
    <derivirana_varijabla naziv="DomainObject.Predmet.ProtuStrankaListFormatedOIB_1">
      <item>GM-GRADNJA j.d.o.o., OIB 15988655880 zastupanog po punomoćniku MARIO GREGURIĆ</item>
    </derivirana_varijabla>
  </DomainObject.Predmet.ProtuStrankaListFormatedOIB>
  <DomainObject.Predmet.ProtuStrankaListFormatedWithAdress>
    <izvorni_sadrzaj>
      <item>GM-GRADNJA j.d.o.o., Gornji Viduševac 154, 44400 Gornji Viduševac zastupanog po punomoćniku MARIO GREGURIĆ</item>
    </izvorni_sadrzaj>
    <derivirana_varijabla naziv="DomainObject.Predmet.ProtuStrankaListFormatedWithAdress_1">
      <item>GM-GRADNJA j.d.o.o., Gornji Viduševac 154, 44400 Gornji Viduševac zastupanog po punomoćniku MARIO GREGURIĆ</item>
    </derivirana_varijabla>
  </DomainObject.Predmet.ProtuStrankaListFormatedWithAdress>
  <DomainObject.Predmet.ProtuStrankaListFormatedWithAdressOIB>
    <izvorni_sadrzaj>
      <item>GM-GRADNJA j.d.o.o., OIB 15988655880, Gornji Viduševac 154, 44400 Gornji Viduševac zastupanog po punomoćniku MARIO GREGURIĆ</item>
    </izvorni_sadrzaj>
    <derivirana_varijabla naziv="DomainObject.Predmet.ProtuStrankaListFormatedWithAdressOIB_1">
      <item>GM-GRADNJA j.d.o.o., OIB 15988655880, Gornji Viduševac 154, 44400 Gornji Viduševac zastupanog po punomoćniku MARIO GREGURIĆ</item>
    </derivirana_varijabla>
  </DomainObject.Predmet.ProtuStrankaListFormatedWithAdressOIB>
  <DomainObject.Predmet.ProtuStrankaListNazivFormated>
    <izvorni_sadrzaj>
      <item>GM-GRADNJA j.d.o.o.</item>
    </izvorni_sadrzaj>
    <derivirana_varijabla naziv="DomainObject.Predmet.ProtuStrankaListNazivFormated_1">
      <item>GM-GRADNJA j.d.o.o.</item>
    </derivirana_varijabla>
  </DomainObject.Predmet.ProtuStrankaListNazivFormated>
  <DomainObject.Predmet.ProtuStrankaListNazivFormatedOIB>
    <izvorni_sadrzaj>
      <item>GM-GRADNJA j.d.o.o., OIB 15988655880</item>
    </izvorni_sadrzaj>
    <derivirana_varijabla naziv="DomainObject.Predmet.ProtuStrankaListNazivFormatedOIB_1">
      <item>GM-GRADNJA j.d.o.o., OIB 15988655880</item>
    </derivirana_varijabla>
  </DomainObject.Predmet.ProtuStrankaListNazivFormatedOIB>
  <DomainObject.Predmet.OstaliListFormated>
    <izvorni_sadrzaj>
      <item>MARIO GREGURIĆ punomoćnik sudionika u postupku GM-GRADNJA j.d.o.o.</item>
    </izvorni_sadrzaj>
    <derivirana_varijabla naziv="DomainObject.Predmet.OstaliListFormated_1">
      <item>MARIO GREGURIĆ punomoćnik sudionika u postupku GM-GRADNJA j.d.o.o.</item>
    </derivirana_varijabla>
  </DomainObject.Predmet.OstaliListFormated>
  <DomainObject.Predmet.OstaliListFormatedOIB>
    <izvorni_sadrzaj>
      <item>MARIO GREGURIĆ, OIB 31236651101 punomoćnik sudionika u postupku GM-GRADNJA j.d.o.o.</item>
    </izvorni_sadrzaj>
    <derivirana_varijabla naziv="DomainObject.Predmet.OstaliListFormatedOIB_1">
      <item>MARIO GREGURIĆ, OIB 31236651101 punomoćnik sudionika u postupku GM-GRADNJA j.d.o.o.</item>
    </derivirana_varijabla>
  </DomainObject.Predmet.OstaliListFormatedOIB>
  <DomainObject.Predmet.OstaliListFormatedWithAdress>
    <izvorni_sadrzaj>
      <item>MARIO GREGURIĆ, Gornji Viduševac 154, 44400 Gornji Viduševac punomoćnik sudionika u postupku GM-GRADNJA j.d.o.o.</item>
    </izvorni_sadrzaj>
    <derivirana_varijabla naziv="DomainObject.Predmet.OstaliListFormatedWithAdress_1">
      <item>MARIO GREGURIĆ, Gornji Viduševac 154, 44400 Gornji Viduševac punomoćnik sudionika u postupku GM-GRADNJA j.d.o.o.</item>
    </derivirana_varijabla>
  </DomainObject.Predmet.OstaliListFormatedWithAdress>
  <DomainObject.Predmet.OstaliListFormatedWithAdressOIB>
    <izvorni_sadrzaj>
      <item>MARIO GREGURIĆ, OIB 31236651101, Gornji Viduševac 154, 44400 Gornji Viduševac punomoćnik sudionika u postupku GM-GRADNJA j.d.o.o.</item>
    </izvorni_sadrzaj>
    <derivirana_varijabla naziv="DomainObject.Predmet.OstaliListFormatedWithAdressOIB_1">
      <item>MARIO GREGURIĆ, OIB 31236651101, Gornji Viduševac 154, 44400 Gornji Viduševac punomoćnik sudionika u postupku GM-GRADNJA j.d.o.o.</item>
    </derivirana_varijabla>
  </DomainObject.Predmet.OstaliListFormatedWithAdressOIB>
  <DomainObject.Predmet.OstaliListNazivFormated>
    <izvorni_sadrzaj>
      <item>MARIO GREGURIĆ</item>
    </izvorni_sadrzaj>
    <derivirana_varijabla naziv="DomainObject.Predmet.OstaliListNazivFormated_1">
      <item>MARIO GREGURIĆ</item>
    </derivirana_varijabla>
  </DomainObject.Predmet.OstaliListNazivFormated>
  <DomainObject.Predmet.OstaliListNazivFormatedOIB>
    <izvorni_sadrzaj>
      <item>MARIO GREGURIĆ, OIB 31236651101</item>
    </izvorni_sadrzaj>
    <derivirana_varijabla naziv="DomainObject.Predmet.OstaliListNazivFormatedOIB_1">
      <item>MARIO GREGURIĆ, OIB 31236651101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GM-GRADNJA j.d.o.o.</izvorni_sadrzaj>
    <derivirana_varijabla naziv="DomainObject.Predmet.ProtustrankaIDrugi_1">GM-GRADNJA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GM-GRADNJA j.d.o.o., OIB 15988655880, Gornji Viduševac 154, 44400 Gornji Viduševac</izvorni_sadrzaj>
    <derivirana_varijabla naziv="DomainObject.Predmet.ProtustrankaIDrugiAdressOIB_1">GM-GRADNJA j.d.o.o., OIB 15988655880, Gornji Viduševac 154, 44400 Gornji Viduševac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GM-GRADNJA j.d.o.o.</item>
      <item>MARIO GREGURIĆ</item>
      <item>VJEROVNICI</item>
    </izvorni_sadrzaj>
    <derivirana_varijabla naziv="DomainObject.Predmet.SudioniciListNaziv_1">
      <item>FINA Regionalni centar Zagreb</item>
      <item>GM-GRADNJA j.d.o.o.</item>
      <item>MARIO GREGURIĆ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GM-GRADNJA j.d.o.o., OIB 15988655880, Gornji Viduševac 154,44400 Gornji Viduševac</item>
      <item>MARIO GREGURIĆ, OIB 31236651101, Gornji Viduševac 154,44400 Gornji Viduševac</item>
      <item>VJEROVNICI</item>
    </izvorni_sadrzaj>
    <derivirana_varijabla naziv="DomainObject.Predmet.SudioniciListAdressOIB_1">
      <item>FINA Regionalni centar Zagreb, OIB 85821130368, Trg svibanjskih žrtava 1995. 1,10000 Zagreb</item>
      <item>GM-GRADNJA j.d.o.o., OIB 15988655880, Gornji Viduševac 154,44400 Gornji Viduševac</item>
      <item>MARIO GREGURIĆ, OIB 31236651101, Gornji Viduševac 154,44400 Gornji Viduševac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15988655880</item>
      <item>, OIB 31236651101</item>
      <item>, OIB null</item>
    </izvorni_sadrzaj>
    <derivirana_varijabla naziv="DomainObject.Predmet.SudioniciListNazivOIB_1">
      <item>, OIB 85821130368</item>
      <item>, OIB 15988655880</item>
      <item>, OIB 31236651101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C741C-2EC2-45D7-8817-FC673FA07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892</properties:Words>
  <properties:Characters>5086</properties:Characters>
  <properties:Lines>101</properties:Lines>
  <properties:Paragraphs>33</properties:Paragraphs>
  <properties:TotalTime>419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2017-12-07T08:43:00Z</cp:lastPrinted>
  <dcterms:modified xmlns:xsi="http://www.w3.org/2001/XMLSchema-instance" xsi:type="dcterms:W3CDTF">2017-12-07T08:43:00Z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