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9d86" w14:paraId="8fb9d86" w:rsidRDefault="00141179" w:rsidP="00141179" w:rsidR="00141179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09482E">
        <w:t>101</w:t>
      </w:r>
      <w:proofErr w:type="spellEnd"/>
      <w:r w:rsidR="0009482E">
        <w:t>/</w:t>
      </w:r>
      <w:proofErr w:type="spellStart"/>
      <w:r w:rsidR="0009482E">
        <w:t>15</w:t>
      </w:r>
      <w:proofErr w:type="spellEnd"/>
      <w:r w:rsidR="0009482E">
        <w:t>-</w:t>
      </w:r>
      <w:proofErr w:type="spellStart"/>
      <w:r w:rsidR="0009482E">
        <w:t>34</w:t>
      </w:r>
      <w:proofErr w:type="spellEnd"/>
    </w:p>
    <w:p w:rsidRDefault="00141179" w:rsidP="00141179" w:rsidR="0014117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179" w:rsidP="00141179" w:rsidR="00141179" w:rsidRPr="00D21A2C"/>
    <w:p w:rsidRDefault="00141179" w:rsidP="00141179" w:rsidR="001411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1179" w:rsidP="00141179" w:rsidR="001411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41179" w:rsidP="00141179" w:rsidR="0014117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1179" w:rsidP="00141179" w:rsidR="00141179">
      <w:pPr>
        <w:ind w:hanging="720" w:left="360"/>
        <w:rPr>
          <w:sz w:val="22"/>
          <w:szCs w:val="22"/>
        </w:rPr>
      </w:pPr>
    </w:p>
    <w:p w:rsidRDefault="00141179" w:rsidP="00141179" w:rsidR="00141179">
      <w:pPr>
        <w:ind w:hanging="720" w:left="360"/>
        <w:rPr>
          <w:sz w:val="22"/>
          <w:szCs w:val="22"/>
        </w:rPr>
      </w:pPr>
    </w:p>
    <w:p w:rsidRDefault="00141179" w:rsidP="00141179" w:rsidR="00141179" w:rsidRPr="005E05E5">
      <w:pPr>
        <w:pStyle w:val="Tijeloteksta"/>
      </w:pPr>
    </w:p>
    <w:p w:rsidRDefault="00141179" w:rsidP="00141179" w:rsidR="0014117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141179" w:rsidP="00141179" w:rsidR="0014117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141179" w:rsidP="00141179" w:rsidR="00141179">
      <w:pPr>
        <w:pStyle w:val="Tijeloteksta"/>
        <w:ind w:left="360"/>
        <w:jc w:val="center"/>
        <w:rPr>
          <w:b/>
          <w:bCs/>
        </w:rPr>
      </w:pPr>
    </w:p>
    <w:p w:rsidRDefault="00141179" w:rsidP="00141179" w:rsidR="00141179">
      <w:pPr>
        <w:pStyle w:val="Tijeloteksta"/>
        <w:ind w:left="360"/>
        <w:jc w:val="center"/>
        <w:rPr>
          <w:b/>
          <w:bCs/>
        </w:rPr>
      </w:pPr>
    </w:p>
    <w:p w:rsidRDefault="00141179" w:rsidP="00141179" w:rsidR="00141179">
      <w:pPr>
        <w:pStyle w:val="Tijeloteksta"/>
        <w:rPr>
          <w:b/>
          <w:bCs/>
        </w:rPr>
      </w:pPr>
    </w:p>
    <w:p w:rsidRDefault="00141179" w:rsidP="00141179" w:rsidR="0014117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09482E">
        <w:t xml:space="preserve">LAVA d.o.o. za  trgovinu i preradu, u stečaju, Beli Manastir, Bele </w:t>
      </w:r>
      <w:proofErr w:type="spellStart"/>
      <w:r w:rsidR="0009482E">
        <w:t>Bartoka</w:t>
      </w:r>
      <w:proofErr w:type="spellEnd"/>
      <w:r w:rsidR="0009482E">
        <w:t xml:space="preserve"> </w:t>
      </w:r>
      <w:proofErr w:type="spellStart"/>
      <w:r w:rsidR="0009482E">
        <w:t>28</w:t>
      </w:r>
      <w:proofErr w:type="spellEnd"/>
      <w:r w:rsidR="0009482E">
        <w:t xml:space="preserve">, </w:t>
      </w:r>
      <w:proofErr w:type="spellStart"/>
      <w:r w:rsidR="0009482E">
        <w:t>MBS</w:t>
      </w:r>
      <w:proofErr w:type="spellEnd"/>
      <w:r w:rsidR="0009482E">
        <w:t xml:space="preserve"> </w:t>
      </w:r>
      <w:proofErr w:type="spellStart"/>
      <w:r w:rsidR="0009482E">
        <w:t>030067482</w:t>
      </w:r>
      <w:proofErr w:type="spellEnd"/>
      <w:r w:rsidR="0009482E">
        <w:t xml:space="preserve">, </w:t>
      </w:r>
      <w:proofErr w:type="spellStart"/>
      <w:r w:rsidR="0009482E">
        <w:t>OIB</w:t>
      </w:r>
      <w:proofErr w:type="spellEnd"/>
      <w:r w:rsidR="0009482E">
        <w:t xml:space="preserve"> </w:t>
      </w:r>
      <w:proofErr w:type="spellStart"/>
      <w:r w:rsidR="0009482E">
        <w:t>57604339501</w:t>
      </w:r>
      <w:proofErr w:type="spellEnd"/>
      <w:r>
        <w:t xml:space="preserve">, dana </w:t>
      </w:r>
      <w:proofErr w:type="spellStart"/>
      <w:r w:rsidR="0009482E">
        <w:t>29</w:t>
      </w:r>
      <w:proofErr w:type="spellEnd"/>
      <w:r w:rsidR="0009482E">
        <w:t xml:space="preserve">. prosinca </w:t>
      </w:r>
      <w:r>
        <w:t xml:space="preserve"> </w:t>
      </w:r>
      <w:proofErr w:type="spellStart"/>
      <w:r>
        <w:t>2016</w:t>
      </w:r>
      <w:proofErr w:type="spellEnd"/>
      <w:r>
        <w:t xml:space="preserve">.           </w:t>
      </w:r>
    </w:p>
    <w:p w:rsidRDefault="00141179" w:rsidP="00141179" w:rsidR="00141179">
      <w:pPr>
        <w:ind w:firstLine="708"/>
        <w:jc w:val="both"/>
      </w:pPr>
      <w:r>
        <w:t xml:space="preserve">          </w:t>
      </w:r>
    </w:p>
    <w:p w:rsidRDefault="00141179" w:rsidP="00141179" w:rsidR="00141179">
      <w:pPr>
        <w:ind w:firstLine="708"/>
        <w:jc w:val="both"/>
      </w:pPr>
    </w:p>
    <w:p w:rsidRDefault="00141179" w:rsidP="00141179" w:rsidR="00141179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45293B" w:rsidP="00C4592F" w:rsidR="0045293B">
      <w:pPr>
        <w:pStyle w:val="Tijeloteksta"/>
        <w:rPr>
          <w:b/>
          <w:bCs/>
        </w:rPr>
      </w:pP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680B96" w:rsidR="00984ABF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141179">
        <w:t xml:space="preserve"> stečajnim dužnikom </w:t>
      </w:r>
      <w:r w:rsidR="0009482E">
        <w:t xml:space="preserve">LAVA d.o.o. za  trgovinu i preradu, u stečaju, Beli Manastir, Bele </w:t>
      </w:r>
      <w:proofErr w:type="spellStart"/>
      <w:r w:rsidR="0009482E">
        <w:t>Bartoka</w:t>
      </w:r>
      <w:proofErr w:type="spellEnd"/>
      <w:r w:rsidR="0009482E">
        <w:t xml:space="preserve"> </w:t>
      </w:r>
      <w:proofErr w:type="spellStart"/>
      <w:r w:rsidR="0009482E">
        <w:t>28</w:t>
      </w:r>
      <w:proofErr w:type="spellEnd"/>
      <w:r w:rsidR="0009482E">
        <w:t xml:space="preserve">, </w:t>
      </w:r>
      <w:proofErr w:type="spellStart"/>
      <w:r w:rsidR="0009482E">
        <w:t>MBS</w:t>
      </w:r>
      <w:proofErr w:type="spellEnd"/>
      <w:r w:rsidR="0009482E">
        <w:t xml:space="preserve"> </w:t>
      </w:r>
      <w:proofErr w:type="spellStart"/>
      <w:r w:rsidR="0009482E">
        <w:t>030067482</w:t>
      </w:r>
      <w:proofErr w:type="spellEnd"/>
      <w:r w:rsidR="0009482E">
        <w:t xml:space="preserve">, </w:t>
      </w:r>
      <w:proofErr w:type="spellStart"/>
      <w:r w:rsidR="0009482E">
        <w:t>OIB</w:t>
      </w:r>
      <w:proofErr w:type="spellEnd"/>
      <w:r w:rsidR="0009482E">
        <w:t xml:space="preserve"> </w:t>
      </w:r>
      <w:proofErr w:type="spellStart"/>
      <w:r w:rsidR="0009482E">
        <w:t>57604339501</w:t>
      </w:r>
      <w:proofErr w:type="spellEnd"/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680B96" w:rsidP="00680B96" w:rsidR="00680B96" w:rsidRPr="0045293B">
      <w:pPr>
        <w:pStyle w:val="Tijeloteksta"/>
        <w:ind w:left="708"/>
      </w:pPr>
    </w:p>
    <w:p w:rsidRDefault="0009482E" w:rsidP="00984ABF" w:rsidR="00984ABF">
      <w:pPr>
        <w:pStyle w:val="Tijeloteksta"/>
        <w:jc w:val="center"/>
      </w:pPr>
      <w:proofErr w:type="spellStart"/>
      <w:r>
        <w:t>26</w:t>
      </w:r>
      <w:proofErr w:type="spellEnd"/>
      <w:r>
        <w:t>.</w:t>
      </w:r>
      <w:r w:rsidR="00141179">
        <w:t xml:space="preserve"> siječanj </w:t>
      </w:r>
      <w:r w:rsidR="000200D1">
        <w:t xml:space="preserve"> </w:t>
      </w:r>
      <w:proofErr w:type="spellStart"/>
      <w:r w:rsidR="000200D1">
        <w:t>201</w:t>
      </w:r>
      <w:r w:rsidR="00141179">
        <w:t>7</w:t>
      </w:r>
      <w:proofErr w:type="spellEnd"/>
      <w:r w:rsidR="000200D1">
        <w:t xml:space="preserve">.  godine s početkom u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 w:rsidR="00141179">
        <w:t xml:space="preserve"> </w:t>
      </w:r>
      <w:r w:rsidR="00984ABF" w:rsidRPr="00EE4F9C">
        <w:t xml:space="preserve"> sati</w:t>
      </w:r>
    </w:p>
    <w:p w:rsidRDefault="00680B96" w:rsidP="00984ABF" w:rsidR="00680B96" w:rsidRPr="00EE4F9C">
      <w:pPr>
        <w:pStyle w:val="Tijeloteksta"/>
        <w:jc w:val="center"/>
      </w:pP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 xml:space="preserve">rebačka broj 2, soba broj </w:t>
      </w:r>
      <w:proofErr w:type="spellStart"/>
      <w:r w:rsidR="00EE4F9C">
        <w:t>22</w:t>
      </w:r>
      <w:proofErr w:type="spellEnd"/>
      <w:r w:rsidR="00EE4F9C">
        <w:t>/I,</w:t>
      </w:r>
    </w:p>
    <w:p w:rsidRDefault="001432C7" w:rsidP="00166F19" w:rsidR="00166F19">
      <w:pPr>
        <w:pStyle w:val="Tijeloteksta"/>
        <w:ind w:firstLine="708"/>
        <w:jc w:val="left"/>
      </w:pPr>
      <w:r>
        <w:t>sa sljedećim dnevnim redom:</w:t>
      </w:r>
    </w:p>
    <w:p w:rsidRDefault="00166F19" w:rsidP="00141179" w:rsidR="00166F19">
      <w:pPr>
        <w:pStyle w:val="Tijeloteksta"/>
        <w:numPr>
          <w:ilvl w:val="0"/>
          <w:numId w:val="4"/>
        </w:numPr>
      </w:pPr>
      <w:r>
        <w:t>Izvješće stečajnog upravitelja o dosadašnjem tijeku stečajnog postupka</w:t>
      </w:r>
    </w:p>
    <w:p w:rsidRDefault="0009482E" w:rsidP="00166F19" w:rsidR="00166F19">
      <w:pPr>
        <w:pStyle w:val="Tijeloteksta"/>
        <w:numPr>
          <w:ilvl w:val="0"/>
          <w:numId w:val="4"/>
        </w:numPr>
      </w:pPr>
      <w:r>
        <w:t>Izbor jednog člana Odbora vjerovnika</w:t>
      </w:r>
    </w:p>
    <w:p w:rsidRDefault="00141179" w:rsidP="00166F19" w:rsidR="001432C7">
      <w:pPr>
        <w:pStyle w:val="Tijeloteksta"/>
        <w:numPr>
          <w:ilvl w:val="0"/>
          <w:numId w:val="4"/>
        </w:numPr>
      </w:pPr>
      <w:r>
        <w:t xml:space="preserve">Pribavljanje mišljenja stečajnih vjerovnika i donošenje odluke o </w:t>
      </w:r>
      <w:r w:rsidR="00166F19">
        <w:t xml:space="preserve">početnim </w:t>
      </w:r>
      <w:r w:rsidR="00337709">
        <w:t>cijena</w:t>
      </w:r>
      <w:r w:rsidR="00166F19">
        <w:t>ma</w:t>
      </w:r>
      <w:r>
        <w:t xml:space="preserve"> nekretnina koje se prodaju u stečajnom postupku.</w:t>
      </w:r>
    </w:p>
    <w:p w:rsidRDefault="00141179" w:rsidP="00984ABF" w:rsidR="00C4592F">
      <w:pPr>
        <w:pStyle w:val="Tijeloteksta"/>
        <w:numPr>
          <w:ilvl w:val="0"/>
          <w:numId w:val="4"/>
        </w:numPr>
        <w:jc w:val="left"/>
      </w:pPr>
      <w:r>
        <w:t>Razno.</w:t>
      </w:r>
    </w:p>
    <w:p w:rsidRDefault="00680B96" w:rsidP="00984ABF" w:rsidR="00680B96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C4592F" w:rsidP="00C4592F" w:rsidR="00C4592F">
      <w:pPr>
        <w:pStyle w:val="Tijeloteksta"/>
        <w:rPr>
          <w:b/>
        </w:rPr>
      </w:pPr>
    </w:p>
    <w:p w:rsidRDefault="00680B96" w:rsidP="00C4592F" w:rsidR="00680B96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>S</w:t>
      </w:r>
      <w:r w:rsidR="00337709">
        <w:t>tečajni upravitelj stečajnog d</w:t>
      </w:r>
      <w:r w:rsidR="0045293B">
        <w:t>užnika, predložio je sazivanje Skupštine vjerovnika u stečajnom postupku nad</w:t>
      </w:r>
      <w:r w:rsidR="00337709">
        <w:t xml:space="preserve"> dužnikom </w:t>
      </w:r>
      <w:r w:rsidR="00166F19">
        <w:t xml:space="preserve">LAVA d.o.o. za  trgovinu i preradu, u stečaju, Beli Manastir, Bele </w:t>
      </w:r>
      <w:proofErr w:type="spellStart"/>
      <w:r w:rsidR="00166F19">
        <w:t>Bartoka</w:t>
      </w:r>
      <w:proofErr w:type="spellEnd"/>
      <w:r w:rsidR="00166F19">
        <w:t xml:space="preserve"> </w:t>
      </w:r>
      <w:proofErr w:type="spellStart"/>
      <w:r w:rsidR="00166F19">
        <w:t>28</w:t>
      </w:r>
      <w:proofErr w:type="spellEnd"/>
      <w:r w:rsidR="00166F19">
        <w:t xml:space="preserve">, </w:t>
      </w:r>
      <w:proofErr w:type="spellStart"/>
      <w:r w:rsidR="00166F19">
        <w:t>MBS</w:t>
      </w:r>
      <w:proofErr w:type="spellEnd"/>
      <w:r w:rsidR="00166F19">
        <w:t xml:space="preserve"> </w:t>
      </w:r>
      <w:proofErr w:type="spellStart"/>
      <w:r w:rsidR="00166F19">
        <w:t>030067482</w:t>
      </w:r>
      <w:proofErr w:type="spellEnd"/>
      <w:r w:rsidR="00166F19">
        <w:t xml:space="preserve">, </w:t>
      </w:r>
      <w:proofErr w:type="spellStart"/>
      <w:r w:rsidR="00166F19">
        <w:t>OIB</w:t>
      </w:r>
      <w:proofErr w:type="spellEnd"/>
      <w:r w:rsidR="00166F19">
        <w:t xml:space="preserve"> </w:t>
      </w:r>
      <w:proofErr w:type="spellStart"/>
      <w:r w:rsidR="00166F19">
        <w:t>57604339501</w:t>
      </w:r>
      <w:proofErr w:type="spellEnd"/>
      <w:r w:rsidR="0045293B">
        <w:t>,  i za istu Skupštinu predložio dnevni red.</w:t>
      </w:r>
    </w:p>
    <w:p w:rsidRDefault="0045293B" w:rsidP="0045293B" w:rsidR="0045293B">
      <w:pPr>
        <w:pStyle w:val="Tijeloteksta"/>
      </w:pPr>
    </w:p>
    <w:p w:rsidRDefault="0045293B" w:rsidP="00680B96" w:rsidR="00680B96">
      <w:pPr>
        <w:pStyle w:val="Tijeloteksta"/>
        <w:ind w:firstLine="708"/>
      </w:pPr>
      <w:r>
        <w:t xml:space="preserve">Sukladno članku </w:t>
      </w:r>
      <w:proofErr w:type="spellStart"/>
      <w:r>
        <w:t>38</w:t>
      </w:r>
      <w:proofErr w:type="spellEnd"/>
      <w:r w:rsidR="004944BF">
        <w:t>.</w:t>
      </w:r>
      <w:r>
        <w:t xml:space="preserve"> b stav 1</w:t>
      </w:r>
      <w:r w:rsidR="004944BF">
        <w:t>.</w:t>
      </w:r>
      <w:r>
        <w:t xml:space="preserve"> točka 1</w:t>
      </w:r>
      <w:r w:rsidR="004944BF">
        <w:t xml:space="preserve">. Stečajnog zakona (Narodne novine broj  </w:t>
      </w:r>
      <w:proofErr w:type="spellStart"/>
      <w:r w:rsidR="004944BF">
        <w:t>44</w:t>
      </w:r>
      <w:proofErr w:type="spellEnd"/>
      <w:r w:rsidR="004944BF">
        <w:t>/</w:t>
      </w:r>
      <w:proofErr w:type="spellStart"/>
      <w:r w:rsidR="004944BF">
        <w:t>96</w:t>
      </w:r>
      <w:proofErr w:type="spellEnd"/>
      <w:r w:rsidR="004944BF">
        <w:t xml:space="preserve">, </w:t>
      </w: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337709" w:rsidP="00680B96" w:rsidR="00337709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  <w:jc w:val="center"/>
      </w:pPr>
      <w:r>
        <w:t>2</w:t>
      </w:r>
    </w:p>
    <w:p w:rsidRDefault="00337709" w:rsidP="00337709" w:rsidR="00337709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 w:rsidR="00166F19">
        <w:t>101</w:t>
      </w:r>
      <w:proofErr w:type="spellEnd"/>
      <w:r w:rsidR="00166F19">
        <w:t>/</w:t>
      </w:r>
      <w:proofErr w:type="spellStart"/>
      <w:r w:rsidR="00166F19">
        <w:t>15</w:t>
      </w:r>
      <w:proofErr w:type="spellEnd"/>
      <w:r w:rsidR="00166F19">
        <w:t>-</w:t>
      </w:r>
      <w:proofErr w:type="spellStart"/>
      <w:r w:rsidR="00166F19">
        <w:t>34</w:t>
      </w:r>
      <w:proofErr w:type="spellEnd"/>
    </w:p>
    <w:p w:rsidRDefault="00680B96" w:rsidP="00680B96" w:rsidR="00680B96">
      <w:pPr>
        <w:pStyle w:val="Tijeloteksta"/>
        <w:jc w:val="right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4944BF" w:rsidP="00680B96" w:rsidR="0045293B">
      <w:pPr>
        <w:pStyle w:val="Tijeloteksta"/>
      </w:pP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</w:t>
      </w:r>
      <w:r w:rsidR="0045293B">
        <w:t xml:space="preserve">, riješeno je kao u izreci. 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center"/>
      </w:pPr>
      <w:r>
        <w:t xml:space="preserve">U Osijeku </w:t>
      </w:r>
      <w:proofErr w:type="spellStart"/>
      <w:r w:rsidR="00166F19">
        <w:t>29</w:t>
      </w:r>
      <w:proofErr w:type="spellEnd"/>
      <w:r w:rsidR="00166F19">
        <w:t>. prosinca</w:t>
      </w:r>
      <w:r w:rsidR="00337709">
        <w:t xml:space="preserve"> </w:t>
      </w:r>
      <w:proofErr w:type="spellStart"/>
      <w:r w:rsidR="00337709">
        <w:t>2016</w:t>
      </w:r>
      <w:proofErr w:type="spellEnd"/>
      <w:r w:rsidR="00337709">
        <w:t>.</w:t>
      </w:r>
    </w:p>
    <w:p w:rsidRDefault="0045293B" w:rsidP="0045293B" w:rsidR="0045293B">
      <w:pPr>
        <w:pStyle w:val="Tijeloteksta"/>
        <w:ind w:left="360"/>
        <w:jc w:val="center"/>
      </w:pPr>
    </w:p>
    <w:p w:rsidRDefault="00680B96" w:rsidP="0045293B" w:rsidR="00680B96">
      <w:pPr>
        <w:pStyle w:val="Tijeloteksta"/>
        <w:ind w:left="360"/>
        <w:jc w:val="center"/>
      </w:pP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166F19" w:rsidP="005E7644" w:rsidR="0045293B">
      <w:pPr>
        <w:pStyle w:val="Tijeloteksta"/>
        <w:jc w:val="left"/>
      </w:pPr>
      <w:r>
        <w:t>Žana Bem</w:t>
      </w:r>
    </w:p>
    <w:p w:rsidRDefault="00680B96" w:rsidP="005E7644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680B96" w:rsidR="0045293B">
      <w:pPr>
        <w:pStyle w:val="Tijeloteksta"/>
        <w:jc w:val="left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>
        <w:t xml:space="preserve">. 2.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45293B" w:rsidP="0045293B" w:rsidR="0045293B">
      <w:pPr>
        <w:pStyle w:val="Tijeloteksta"/>
        <w:numPr>
          <w:ilvl w:val="0"/>
          <w:numId w:val="3"/>
        </w:numPr>
        <w:jc w:val="left"/>
      </w:pPr>
      <w:r>
        <w:t>Stečajni u</w:t>
      </w:r>
      <w:r w:rsidR="00166F19">
        <w:t xml:space="preserve">pravitelj 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37709" w:rsidP="0045293B" w:rsidR="004944BF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. </w:t>
      </w:r>
      <w:r w:rsidR="00166F19">
        <w:t>26/1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680B96" w:rsidR="00382D05" w:rsidRPr="00382D05"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9482E"/>
    <w:rsid w:val="000D0569"/>
    <w:rsid w:val="000E762A"/>
    <w:rsid w:val="00102060"/>
    <w:rsid w:val="00141179"/>
    <w:rsid w:val="001432C7"/>
    <w:rsid w:val="001437B2"/>
    <w:rsid w:val="00166F1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37709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386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2016D"/>
    <w:rsid w:val="00C255B2"/>
    <w:rsid w:val="00C4592F"/>
    <w:rsid w:val="00CA01EF"/>
    <w:rsid w:val="00CC17EF"/>
    <w:rsid w:val="00CE0EE4"/>
    <w:rsid w:val="00D212DB"/>
    <w:rsid w:val="00D23251"/>
    <w:rsid w:val="00D24D2F"/>
    <w:rsid w:val="00D64631"/>
    <w:rsid w:val="00D97782"/>
    <w:rsid w:val="00DA4636"/>
    <w:rsid w:val="00DE5F69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411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2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411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2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8A569-0983-4286-8E01-EEF22CA7A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1471</properties:Characters>
  <properties:Lines>79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2016-12-29T07:43:00Z</dcterms:created>
  <dc:creator>Korisnik</dc:creator>
  <cp:lastModifiedBy>Maja Kocijan</cp:lastModifiedBy>
  <cp:lastPrinted>2016-12-05T09:47:00Z</cp:lastPrinted>
  <dcterms:modified xmlns:xsi="http://www.w3.org/2001/XMLSchema-instance" xsi:type="dcterms:W3CDTF">2016-12-29T07:44:00Z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