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421a" w14:paraId="c78421a" w:rsidRDefault="00970BB5" w:rsidP="00D21CED" w:rsidR="00060CBB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BB" w:rsidP="00D21CED" w:rsidR="00060CBB">
      <w:pPr>
        <w:rPr>
          <w:b/>
        </w:rPr>
      </w:pPr>
    </w:p>
    <w:p w:rsidRDefault="00D21CED" w:rsidP="00D21CED" w:rsidR="00D21CED" w:rsidRPr="00353FF7">
      <w:pPr>
        <w:rPr>
          <w:b/>
        </w:rPr>
      </w:pPr>
      <w:r w:rsidRPr="00353FF7">
        <w:rPr>
          <w:b/>
        </w:rPr>
        <w:t>REPUBLIKA HRVATSKA</w:t>
      </w:r>
    </w:p>
    <w:p w:rsidRDefault="00D21CED" w:rsidP="00D21CED" w:rsidR="00D21CED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D21CED" w:rsidP="00D21CED" w:rsidR="00D21CED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162</w:t>
      </w:r>
      <w:r w:rsidRPr="00353FF7">
        <w:rPr>
          <w:b/>
        </w:rPr>
        <w:t>/</w:t>
      </w:r>
      <w:r>
        <w:rPr>
          <w:b/>
        </w:rPr>
        <w:t>2014</w:t>
      </w:r>
    </w:p>
    <w:p w:rsidRDefault="00D21CED" w:rsidP="00D21CED" w:rsidR="00D21CED"/>
    <w:p w:rsidRDefault="00D21CED" w:rsidP="00D21CED" w:rsidR="00D21CED"/>
    <w:p w:rsidRDefault="00D21CED" w:rsidP="00D21CED" w:rsidR="00D21CED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D21CED" w:rsidP="00D21CED" w:rsidR="00D21CED" w:rsidRPr="00353FF7">
      <w:pPr>
        <w:jc w:val="center"/>
        <w:rPr>
          <w:b/>
        </w:rPr>
      </w:pPr>
    </w:p>
    <w:p w:rsidRDefault="00D21CED" w:rsidP="00D21CED" w:rsidR="00D21CED" w:rsidRPr="002875A1">
      <w:pPr>
        <w:jc w:val="both"/>
      </w:pPr>
      <w:r>
        <w:t xml:space="preserve">TRGOVAČKI SUD U ZAGREBU po stečajnom sucu Nini Radiću , u stečajnom postupku nad, </w:t>
      </w:r>
      <w:r w:rsidRPr="00CD2FDC">
        <w:rPr>
          <w:lang w:val="en-GB"/>
        </w:rPr>
        <w:t xml:space="preserve">LIDER KONTO </w:t>
      </w:r>
      <w:proofErr w:type="spellStart"/>
      <w:r w:rsidRPr="00CD2FDC">
        <w:rPr>
          <w:lang w:val="en-GB"/>
        </w:rPr>
        <w:t>d.o.o</w:t>
      </w:r>
      <w:proofErr w:type="spellEnd"/>
      <w:r w:rsidRPr="00CD2FDC">
        <w:rPr>
          <w:lang w:val="en-GB"/>
        </w:rPr>
        <w:t xml:space="preserve">. </w:t>
      </w:r>
      <w:r>
        <w:rPr>
          <w:lang w:val="en-GB"/>
        </w:rPr>
        <w:t xml:space="preserve">u </w:t>
      </w:r>
      <w:proofErr w:type="spellStart"/>
      <w:r>
        <w:rPr>
          <w:lang w:val="en-GB"/>
        </w:rPr>
        <w:t>stečaju</w:t>
      </w:r>
      <w:proofErr w:type="spellEnd"/>
      <w:r>
        <w:rPr>
          <w:lang w:val="en-GB"/>
        </w:rPr>
        <w:t xml:space="preserve"> </w:t>
      </w:r>
      <w:proofErr w:type="spellStart"/>
      <w:r w:rsidRPr="00CD2FDC">
        <w:rPr>
          <w:lang w:val="en-GB"/>
        </w:rPr>
        <w:t>za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trgovinu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i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knjigovodstvene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usluge</w:t>
      </w:r>
      <w:proofErr w:type="spellEnd"/>
      <w:r w:rsidRPr="00CD2FDC">
        <w:rPr>
          <w:lang w:val="en-GB"/>
        </w:rPr>
        <w:t xml:space="preserve">, Zagreb, </w:t>
      </w:r>
      <w:proofErr w:type="spellStart"/>
      <w:r w:rsidRPr="00CD2FDC">
        <w:rPr>
          <w:lang w:val="en-GB"/>
        </w:rPr>
        <w:t>Buzinska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cesta</w:t>
      </w:r>
      <w:proofErr w:type="spellEnd"/>
      <w:r w:rsidRPr="00CD2FDC">
        <w:rPr>
          <w:lang w:val="en-GB"/>
        </w:rPr>
        <w:t xml:space="preserve"> 24, MBS:080457869, OIB:90231914500</w:t>
      </w:r>
      <w:r>
        <w:t>, 07. rujna  2016. godine,</w:t>
      </w:r>
    </w:p>
    <w:p w:rsidRDefault="000C7007" w:rsidP="00481477" w:rsidR="000C7007"/>
    <w:p w:rsidRDefault="006E437B" w:rsidP="006E437B" w:rsidR="006E437B">
      <w:pPr>
        <w:jc w:val="center"/>
      </w:pPr>
      <w:r>
        <w:t>r   i   j   e   š   i   o     j   e</w:t>
      </w:r>
    </w:p>
    <w:p w:rsidRDefault="004D6B77" w:rsidP="004D6B77" w:rsidR="004D6B77">
      <w:pPr>
        <w:jc w:val="both"/>
      </w:pPr>
    </w:p>
    <w:p w:rsidRDefault="0053374B" w:rsidP="00430954" w:rsidR="0053374B">
      <w:pPr>
        <w:jc w:val="both"/>
      </w:pPr>
      <w:r>
        <w:t xml:space="preserve">I  </w:t>
      </w:r>
      <w:r w:rsidR="00275502">
        <w:t xml:space="preserve"> </w:t>
      </w:r>
      <w:r w:rsidR="00E5120F">
        <w:tab/>
      </w:r>
      <w:r w:rsidR="00275502">
        <w:t>Stečajnom</w:t>
      </w:r>
      <w:r>
        <w:t xml:space="preserve"> upravitelj</w:t>
      </w:r>
      <w:r w:rsidR="00275502">
        <w:t>u</w:t>
      </w:r>
      <w:r w:rsidR="00757BEE">
        <w:t>,</w:t>
      </w:r>
      <w:r w:rsidR="00EA1B0A">
        <w:t xml:space="preserve"> </w:t>
      </w:r>
      <w:r w:rsidR="00BD378C" w:rsidRPr="00040866">
        <w:t>Korana Ferdelji,</w:t>
      </w:r>
      <w:r w:rsidR="00BD378C">
        <w:t>OIB:74691192835</w:t>
      </w:r>
      <w:r w:rsidR="00BD378C" w:rsidRPr="00040866">
        <w:t xml:space="preserve"> odvjetnica iz Zagreba, Biskupa J. </w:t>
      </w:r>
      <w:proofErr w:type="spellStart"/>
      <w:r w:rsidR="00BD378C" w:rsidRPr="00040866">
        <w:t>Galjufa</w:t>
      </w:r>
      <w:proofErr w:type="spellEnd"/>
      <w:r w:rsidR="00BD378C" w:rsidRPr="00040866">
        <w:t xml:space="preserve"> 7a </w:t>
      </w:r>
      <w:r w:rsidR="00900ABA">
        <w:t xml:space="preserve"> </w:t>
      </w:r>
      <w:r w:rsidR="00EA3146">
        <w:t>određuje se</w:t>
      </w:r>
      <w:r w:rsidR="00C26043">
        <w:t xml:space="preserve"> nagrada u iznosu od </w:t>
      </w:r>
      <w:r w:rsidR="00D21CED">
        <w:t>1.36</w:t>
      </w:r>
      <w:r w:rsidR="004818E3">
        <w:t>0,00</w:t>
      </w:r>
      <w:r w:rsidR="00C26043">
        <w:t xml:space="preserve"> (</w:t>
      </w:r>
      <w:proofErr w:type="spellStart"/>
      <w:r w:rsidR="00D21CED">
        <w:t>tisućutristošezdeset</w:t>
      </w:r>
      <w:r w:rsidR="00275502">
        <w:t>kuna</w:t>
      </w:r>
      <w:proofErr w:type="spellEnd"/>
      <w:r w:rsidR="00C26043">
        <w:t>) kuna bruto.</w:t>
      </w:r>
    </w:p>
    <w:p w:rsidRDefault="004A12FA" w:rsidP="004C5D79" w:rsidR="004A12FA">
      <w:pPr>
        <w:jc w:val="center"/>
      </w:pPr>
    </w:p>
    <w:p w:rsidRDefault="007A7CBF" w:rsidP="004C5D79" w:rsidR="00DD2EEB">
      <w:pPr>
        <w:jc w:val="center"/>
      </w:pPr>
      <w:r>
        <w:t>O</w:t>
      </w:r>
      <w:r w:rsidR="00DD2EEB">
        <w:t xml:space="preserve">    b    r    a    z    l    o    ž    e    nj    e</w:t>
      </w:r>
    </w:p>
    <w:p w:rsidRDefault="002D69EC" w:rsidP="004C5D79" w:rsidR="002D69EC">
      <w:pPr>
        <w:jc w:val="center"/>
      </w:pPr>
    </w:p>
    <w:p w:rsidRDefault="00BD378C" w:rsidP="002D69EC" w:rsidR="00BA1510">
      <w:pPr>
        <w:jc w:val="both"/>
      </w:pPr>
      <w:r>
        <w:t xml:space="preserve">Korana Ferdelji </w:t>
      </w:r>
      <w:r w:rsidRPr="00040866">
        <w:t xml:space="preserve">odvjetnica iz Zagreba, Biskupa J. </w:t>
      </w:r>
      <w:proofErr w:type="spellStart"/>
      <w:r w:rsidRPr="00040866">
        <w:t>Galjufa</w:t>
      </w:r>
      <w:proofErr w:type="spellEnd"/>
      <w:r w:rsidRPr="00040866">
        <w:t xml:space="preserve"> 7a</w:t>
      </w:r>
      <w:r w:rsidR="00481477">
        <w:t>, OIB:74691192835</w:t>
      </w:r>
      <w:r w:rsidR="00EF1BA7">
        <w:t>,</w:t>
      </w:r>
      <w:r w:rsidR="002E652D">
        <w:t xml:space="preserve"> </w:t>
      </w:r>
      <w:r w:rsidR="00275502">
        <w:t>imenovan</w:t>
      </w:r>
      <w:r>
        <w:t>a</w:t>
      </w:r>
      <w:r w:rsidR="00275502">
        <w:t xml:space="preserve"> je </w:t>
      </w:r>
      <w:r w:rsidR="00D21CED">
        <w:t>2</w:t>
      </w:r>
      <w:r w:rsidR="004A6A9D">
        <w:t>5</w:t>
      </w:r>
      <w:r w:rsidR="007F50D1">
        <w:t xml:space="preserve">. </w:t>
      </w:r>
      <w:r w:rsidR="00D21CED">
        <w:t>kolovoza</w:t>
      </w:r>
      <w:r w:rsidR="004818E3">
        <w:t xml:space="preserve"> 201</w:t>
      </w:r>
      <w:r w:rsidR="00D21CED">
        <w:t>4</w:t>
      </w:r>
      <w:r w:rsidR="007F50D1">
        <w:t xml:space="preserve">. godine stečajnim upraviteljem nad </w:t>
      </w:r>
      <w:r w:rsidR="002F3482" w:rsidRPr="00BD378C">
        <w:rPr>
          <w:lang w:val="en-GB"/>
        </w:rPr>
        <w:t xml:space="preserve"> </w:t>
      </w:r>
      <w:proofErr w:type="spellStart"/>
      <w:r w:rsidR="002F3482" w:rsidRPr="00BD378C">
        <w:rPr>
          <w:lang w:val="en-GB"/>
        </w:rPr>
        <w:t>dužnik</w:t>
      </w:r>
      <w:r w:rsidR="00765309">
        <w:rPr>
          <w:lang w:val="en-GB"/>
        </w:rPr>
        <w:t>om</w:t>
      </w:r>
      <w:proofErr w:type="spellEnd"/>
      <w:r w:rsidR="00765309">
        <w:rPr>
          <w:lang w:val="en-GB"/>
        </w:rPr>
        <w:t xml:space="preserve"> </w:t>
      </w:r>
      <w:r w:rsidR="00D21CED" w:rsidRPr="00CD2FDC">
        <w:rPr>
          <w:lang w:val="en-GB"/>
        </w:rPr>
        <w:t xml:space="preserve">LIDER KONTO </w:t>
      </w:r>
      <w:proofErr w:type="spellStart"/>
      <w:r w:rsidR="00D21CED" w:rsidRPr="00CD2FDC">
        <w:rPr>
          <w:lang w:val="en-GB"/>
        </w:rPr>
        <w:t>d.o.o</w:t>
      </w:r>
      <w:proofErr w:type="spellEnd"/>
      <w:r w:rsidR="00D21CED" w:rsidRPr="00CD2FDC">
        <w:rPr>
          <w:lang w:val="en-GB"/>
        </w:rPr>
        <w:t xml:space="preserve">. </w:t>
      </w:r>
      <w:r w:rsidR="00D21CED">
        <w:rPr>
          <w:lang w:val="en-GB"/>
        </w:rPr>
        <w:t xml:space="preserve">u </w:t>
      </w:r>
      <w:proofErr w:type="spellStart"/>
      <w:r w:rsidR="00D21CED">
        <w:rPr>
          <w:lang w:val="en-GB"/>
        </w:rPr>
        <w:t>stečaju</w:t>
      </w:r>
      <w:proofErr w:type="spellEnd"/>
      <w:r w:rsidR="00D21CED">
        <w:rPr>
          <w:lang w:val="en-GB"/>
        </w:rPr>
        <w:t xml:space="preserve"> </w:t>
      </w:r>
      <w:proofErr w:type="spellStart"/>
      <w:r w:rsidR="00D21CED" w:rsidRPr="00CD2FDC">
        <w:rPr>
          <w:lang w:val="en-GB"/>
        </w:rPr>
        <w:t>za</w:t>
      </w:r>
      <w:proofErr w:type="spellEnd"/>
      <w:r w:rsidR="00D21CED" w:rsidRPr="00CD2FDC">
        <w:rPr>
          <w:lang w:val="en-GB"/>
        </w:rPr>
        <w:t xml:space="preserve"> </w:t>
      </w:r>
      <w:proofErr w:type="spellStart"/>
      <w:r w:rsidR="00D21CED" w:rsidRPr="00CD2FDC">
        <w:rPr>
          <w:lang w:val="en-GB"/>
        </w:rPr>
        <w:t>trgovinu</w:t>
      </w:r>
      <w:proofErr w:type="spellEnd"/>
      <w:r w:rsidR="00D21CED" w:rsidRPr="00CD2FDC">
        <w:rPr>
          <w:lang w:val="en-GB"/>
        </w:rPr>
        <w:t xml:space="preserve"> </w:t>
      </w:r>
      <w:proofErr w:type="spellStart"/>
      <w:r w:rsidR="00D21CED" w:rsidRPr="00CD2FDC">
        <w:rPr>
          <w:lang w:val="en-GB"/>
        </w:rPr>
        <w:t>i</w:t>
      </w:r>
      <w:proofErr w:type="spellEnd"/>
      <w:r w:rsidR="00D21CED" w:rsidRPr="00CD2FDC">
        <w:rPr>
          <w:lang w:val="en-GB"/>
        </w:rPr>
        <w:t xml:space="preserve"> </w:t>
      </w:r>
      <w:proofErr w:type="spellStart"/>
      <w:r w:rsidR="00D21CED" w:rsidRPr="00CD2FDC">
        <w:rPr>
          <w:lang w:val="en-GB"/>
        </w:rPr>
        <w:t>knjigovodstvene</w:t>
      </w:r>
      <w:proofErr w:type="spellEnd"/>
      <w:r w:rsidR="00D21CED" w:rsidRPr="00CD2FDC">
        <w:rPr>
          <w:lang w:val="en-GB"/>
        </w:rPr>
        <w:t xml:space="preserve"> </w:t>
      </w:r>
      <w:proofErr w:type="spellStart"/>
      <w:r w:rsidR="00D21CED" w:rsidRPr="00CD2FDC">
        <w:rPr>
          <w:lang w:val="en-GB"/>
        </w:rPr>
        <w:t>usluge</w:t>
      </w:r>
      <w:proofErr w:type="spellEnd"/>
      <w:r w:rsidR="00D21CED" w:rsidRPr="00CD2FDC">
        <w:rPr>
          <w:lang w:val="en-GB"/>
        </w:rPr>
        <w:t xml:space="preserve">, Zagreb, </w:t>
      </w:r>
      <w:proofErr w:type="spellStart"/>
      <w:r w:rsidR="00D21CED" w:rsidRPr="00CD2FDC">
        <w:rPr>
          <w:lang w:val="en-GB"/>
        </w:rPr>
        <w:t>Buzinska</w:t>
      </w:r>
      <w:proofErr w:type="spellEnd"/>
      <w:r w:rsidR="00D21CED" w:rsidRPr="00CD2FDC">
        <w:rPr>
          <w:lang w:val="en-GB"/>
        </w:rPr>
        <w:t xml:space="preserve"> </w:t>
      </w:r>
      <w:proofErr w:type="spellStart"/>
      <w:r w:rsidR="00D21CED" w:rsidRPr="00CD2FDC">
        <w:rPr>
          <w:lang w:val="en-GB"/>
        </w:rPr>
        <w:t>cesta</w:t>
      </w:r>
      <w:proofErr w:type="spellEnd"/>
      <w:r w:rsidR="00D21CED" w:rsidRPr="00CD2FDC">
        <w:rPr>
          <w:lang w:val="en-GB"/>
        </w:rPr>
        <w:t xml:space="preserve"> 24, MBS:080457869, OIB:90231914500</w:t>
      </w:r>
      <w:r w:rsidR="00481477">
        <w:t>.</w:t>
      </w:r>
      <w:r w:rsidR="006128D6">
        <w:t xml:space="preserve"> </w:t>
      </w:r>
      <w:r w:rsidR="00BA1510">
        <w:t>Za uč</w:t>
      </w:r>
      <w:r w:rsidR="00036D5E">
        <w:t xml:space="preserve">injeni posao i radnje </w:t>
      </w:r>
      <w:r w:rsidR="00765309">
        <w:t xml:space="preserve"> </w:t>
      </w:r>
      <w:r w:rsidR="007F50D1">
        <w:t xml:space="preserve">stečajnog </w:t>
      </w:r>
      <w:r w:rsidR="00036D5E">
        <w:t>upravitelja</w:t>
      </w:r>
      <w:r w:rsidR="00BA1510">
        <w:t xml:space="preserve"> podnijet je </w:t>
      </w:r>
      <w:r w:rsidR="00A56875">
        <w:t>1</w:t>
      </w:r>
      <w:r w:rsidR="00D21CED">
        <w:t>7</w:t>
      </w:r>
      <w:r w:rsidR="00481477">
        <w:t>.</w:t>
      </w:r>
      <w:r w:rsidR="00EA3146">
        <w:t xml:space="preserve"> </w:t>
      </w:r>
      <w:r w:rsidR="00954C16">
        <w:t>0</w:t>
      </w:r>
      <w:r w:rsidR="00D21CED">
        <w:t>6</w:t>
      </w:r>
      <w:r w:rsidR="004818E3">
        <w:t>.</w:t>
      </w:r>
      <w:r w:rsidR="007F50D1">
        <w:t xml:space="preserve"> </w:t>
      </w:r>
      <w:r w:rsidR="00A62B46">
        <w:t>20</w:t>
      </w:r>
      <w:r w:rsidR="004818E3">
        <w:t>1</w:t>
      </w:r>
      <w:r w:rsidR="00D21CED">
        <w:t>6</w:t>
      </w:r>
      <w:r w:rsidR="00BA1510">
        <w:t>. godine zahtjev za određivanjem nagrade sukladno izvršenom poslu, a sve u skladu s člankom 7</w:t>
      </w:r>
      <w:r w:rsidR="001E7DD7">
        <w:t>.</w:t>
      </w:r>
      <w:r w:rsidR="003D1615">
        <w:t>,</w:t>
      </w:r>
      <w:r w:rsidR="00BA1510">
        <w:t>Uredbe o kriterijima i načinu obračuna i plaćanja nagrada stečajnim upraviteljima</w:t>
      </w:r>
      <w:r w:rsidR="00D21CED">
        <w:t xml:space="preserve"> ( NN 105/15 )</w:t>
      </w:r>
      <w:r w:rsidR="00C60BF7">
        <w:t xml:space="preserve"> . </w:t>
      </w:r>
      <w:r w:rsidR="007F16BF">
        <w:t>Temeljem naprijed</w:t>
      </w:r>
      <w:r w:rsidR="00C70710">
        <w:t xml:space="preserve"> navedeno</w:t>
      </w:r>
      <w:r w:rsidR="001E7DD7">
        <w:t>g</w:t>
      </w:r>
      <w:r w:rsidR="00C70710">
        <w:t xml:space="preserve"> riješeno je kao</w:t>
      </w:r>
      <w:r w:rsidR="00D21CED">
        <w:t xml:space="preserve"> u </w:t>
      </w:r>
      <w:r w:rsidR="007F16BF">
        <w:t xml:space="preserve"> izre</w:t>
      </w:r>
      <w:r w:rsidR="00D21CED">
        <w:t>ci</w:t>
      </w:r>
      <w:r w:rsidR="007F16BF">
        <w:t>.</w:t>
      </w:r>
    </w:p>
    <w:p w:rsidRDefault="00EA6F31" w:rsidP="00DD2EEB" w:rsidR="00EA6F31"/>
    <w:p w:rsidRDefault="00E5120F" w:rsidP="00A62B46" w:rsidR="00EA6F31">
      <w:pPr>
        <w:jc w:val="center"/>
        <w:outlineLvl w:val="0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A56875">
        <w:t>0</w:t>
      </w:r>
      <w:r w:rsidR="00D21CED">
        <w:t>7</w:t>
      </w:r>
      <w:r w:rsidR="00EA6F31">
        <w:t>.</w:t>
      </w:r>
      <w:r w:rsidR="00537861">
        <w:t xml:space="preserve"> </w:t>
      </w:r>
      <w:r w:rsidR="00D21CED">
        <w:t>rujna</w:t>
      </w:r>
      <w:r w:rsidR="00A62B46">
        <w:t xml:space="preserve"> 20</w:t>
      </w:r>
      <w:r w:rsidR="001E7DD7">
        <w:t>1</w:t>
      </w:r>
      <w:r w:rsidR="00D21CED">
        <w:t>6</w:t>
      </w:r>
      <w:r w:rsidR="00EA6F31">
        <w:t>. godine</w:t>
      </w:r>
    </w:p>
    <w:p w:rsidRDefault="00EA6F31" w:rsidP="00A62B46" w:rsidR="00EA6F31">
      <w:pPr>
        <w:jc w:val="center"/>
      </w:pPr>
    </w:p>
    <w:p w:rsidRDefault="00EA6F31" w:rsidP="00E5120F" w:rsidR="00EA6F31">
      <w:r>
        <w:t xml:space="preserve">                                                                                         Stečajni sudac:</w:t>
      </w:r>
    </w:p>
    <w:p w:rsidRDefault="00EA6F31" w:rsidP="00DD2EEB" w:rsidR="00EA6F31">
      <w:r>
        <w:t xml:space="preserve">                                                                                         Nino Radić</w:t>
      </w:r>
      <w:r w:rsidR="00182376">
        <w:t xml:space="preserve"> </w:t>
      </w:r>
      <w:r w:rsidR="00F67F52">
        <w:t xml:space="preserve">v.r. </w:t>
      </w:r>
    </w:p>
    <w:p w:rsidRDefault="00EA6F31" w:rsidP="00C26043" w:rsidR="00EA6F31">
      <w:pPr>
        <w:outlineLvl w:val="0"/>
      </w:pPr>
      <w:r>
        <w:t>POUKA O PRAVNOM LIJEKU:</w:t>
      </w:r>
    </w:p>
    <w:p w:rsidRDefault="00EA6F31" w:rsidP="00DD2EEB" w:rsidR="00D165FD">
      <w:r>
        <w:t>Protiv rješenja</w:t>
      </w:r>
      <w:r w:rsidR="00AF6BE6">
        <w:t xml:space="preserve"> nezadovoljna stranka može uložiti žalbu</w:t>
      </w:r>
      <w:r>
        <w:t xml:space="preserve"> u</w:t>
      </w:r>
      <w:r w:rsidR="00C837B5">
        <w:t xml:space="preserve"> roku od 8 dana od dana dostave.</w:t>
      </w:r>
      <w:r>
        <w:t xml:space="preserve"> Žalba se podnosi Visokom trgovačkom sudu RH putem ovog suda u tri primjerka.</w:t>
      </w:r>
    </w:p>
    <w:p w:rsidRDefault="00E5120F" w:rsidP="00DD2EEB" w:rsidR="004A12FA">
      <w:r>
        <w:tab/>
      </w:r>
    </w:p>
    <w:p w:rsidRDefault="00F67F52" w:rsidP="00DD2EEB" w:rsidR="00F67F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:Tatjana Slaviček </w:t>
      </w:r>
    </w:p>
    <w:sectPr w:rsidR="00F67F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CBB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60ED"/>
    <w:rsid w:val="000A7314"/>
    <w:rsid w:val="000A7A33"/>
    <w:rsid w:val="000B26A6"/>
    <w:rsid w:val="000B4B9B"/>
    <w:rsid w:val="000B4FD6"/>
    <w:rsid w:val="000B54A7"/>
    <w:rsid w:val="000C4996"/>
    <w:rsid w:val="000C5332"/>
    <w:rsid w:val="000C7007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3C5"/>
    <w:rsid w:val="000F328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376"/>
    <w:rsid w:val="00182BC1"/>
    <w:rsid w:val="0018402A"/>
    <w:rsid w:val="0018489B"/>
    <w:rsid w:val="00184D50"/>
    <w:rsid w:val="00185BB5"/>
    <w:rsid w:val="001901AA"/>
    <w:rsid w:val="001908A2"/>
    <w:rsid w:val="00193A49"/>
    <w:rsid w:val="0019487A"/>
    <w:rsid w:val="00196B40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E7DD7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D69EC"/>
    <w:rsid w:val="002E29D0"/>
    <w:rsid w:val="002E302A"/>
    <w:rsid w:val="002E4C38"/>
    <w:rsid w:val="002E652D"/>
    <w:rsid w:val="002F0759"/>
    <w:rsid w:val="002F1DFB"/>
    <w:rsid w:val="002F3482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2693"/>
    <w:rsid w:val="00372FE4"/>
    <w:rsid w:val="00373B8C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615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0954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477"/>
    <w:rsid w:val="0048164C"/>
    <w:rsid w:val="004818E3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2FA"/>
    <w:rsid w:val="004A1AF9"/>
    <w:rsid w:val="004A30CA"/>
    <w:rsid w:val="004A6775"/>
    <w:rsid w:val="004A6A9D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4707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8D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37B"/>
    <w:rsid w:val="006E49B6"/>
    <w:rsid w:val="006E5EDC"/>
    <w:rsid w:val="006E60F5"/>
    <w:rsid w:val="006E61A6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57BEE"/>
    <w:rsid w:val="00760534"/>
    <w:rsid w:val="0076144A"/>
    <w:rsid w:val="0076438B"/>
    <w:rsid w:val="00764485"/>
    <w:rsid w:val="00764D6B"/>
    <w:rsid w:val="00765309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BF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592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4C6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C1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0BB5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5562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A1E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020A"/>
    <w:rsid w:val="00A51AE1"/>
    <w:rsid w:val="00A536C9"/>
    <w:rsid w:val="00A56875"/>
    <w:rsid w:val="00A56F5C"/>
    <w:rsid w:val="00A5728D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5538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6BE6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78C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37B5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A2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3871"/>
    <w:rsid w:val="00D04B37"/>
    <w:rsid w:val="00D06381"/>
    <w:rsid w:val="00D06891"/>
    <w:rsid w:val="00D06E51"/>
    <w:rsid w:val="00D0763E"/>
    <w:rsid w:val="00D11531"/>
    <w:rsid w:val="00D117F4"/>
    <w:rsid w:val="00D13A06"/>
    <w:rsid w:val="00D14367"/>
    <w:rsid w:val="00D146B0"/>
    <w:rsid w:val="00D1610A"/>
    <w:rsid w:val="00D165FD"/>
    <w:rsid w:val="00D21CED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48F2"/>
    <w:rsid w:val="00D56D65"/>
    <w:rsid w:val="00D603C3"/>
    <w:rsid w:val="00D6170B"/>
    <w:rsid w:val="00D646EF"/>
    <w:rsid w:val="00D65498"/>
    <w:rsid w:val="00D67197"/>
    <w:rsid w:val="00D7029F"/>
    <w:rsid w:val="00D73F28"/>
    <w:rsid w:val="00D74A50"/>
    <w:rsid w:val="00D7574F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0154"/>
    <w:rsid w:val="00DE1B87"/>
    <w:rsid w:val="00DE45B0"/>
    <w:rsid w:val="00DE6491"/>
    <w:rsid w:val="00DF09A4"/>
    <w:rsid w:val="00DF131A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120F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49AC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3844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A7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67F52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link w:val="TekstbaloniaChar"/>
    <w:rsid w:val="00D548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8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4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9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9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9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9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D548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8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4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9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9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9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9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St-162/2014-70</izvorni_sadrzaj>
    <derivirana_varijabla naziv="DomainObject.Oznaka_1">St-162/2014-70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KONTO d.o.o. za trgovinu i knjigovodstvene usluge</izvorni_sadrzaj>
    <derivirana_varijabla naziv="DomainObject.Predmet.ProtustrankaFormated_1">  LIDER KONTO d.o.o. za trgovinu i knjigovodstvene usluge</derivirana_varijabla>
  </DomainObject.Predmet.ProtustrankaFormated>
  <DomainObject.Predmet.ProtustrankaFormatedOIB>
    <izvorni_sadrzaj>  LIDER KONTO d.o.o. za trgovinu i knjigovodstvene usluge, OIB 90231914500</izvorni_sadrzaj>
    <derivirana_varijabla naziv="DomainObject.Predmet.ProtustrankaFormatedOIB_1">  LIDER KONTO d.o.o. za trgovinu i knjigovodstvene usluge, OIB 90231914500</derivirana_varijabla>
  </DomainObject.Predmet.ProtustrankaFormatedOIB>
  <DomainObject.Predmet.ProtustrankaFormatedWithAdress>
    <izvorni_sadrzaj> LIDER KONTO d.o.o. za trgovinu i knjigovodstvene usluge, Buzinska cesta 24, 10000 Zagreb</izvorni_sadrzaj>
    <derivirana_varijabla naziv="DomainObject.Predmet.ProtustrankaFormatedWithAdress_1"> LIDER KONTO d.o.o. za trgovinu i knjigovodstvene usluge, Buzinska cesta 24, 10000 Zagreb</derivirana_varijabla>
  </DomainObject.Predmet.ProtustrankaFormatedWithAdress>
  <DomainObject.Predmet.ProtustrankaFormatedWithAdressOIB>
    <izvorni_sadrzaj> LIDER KONTO d.o.o. za trgovinu i knjigovodstvene usluge, OIB 90231914500, Buzinska cesta 24, 10000 Zagreb</izvorni_sadrzaj>
    <derivirana_varijabla naziv="DomainObject.Predmet.ProtustrankaFormatedWithAdressOIB_1"> LIDER KONTO d.o.o. za trgovinu i knjigovodstvene usluge, OIB 90231914500, Buzinska cesta 24, 10000 Zagreb</derivirana_varijabla>
  </DomainObject.Predmet.ProtustrankaFormatedWithAdressOIB>
  <DomainObject.Predmet.ProtustrankaWithAdress>
    <izvorni_sadrzaj>LIDER KONTO d.o.o. za trgovinu i knjigovodstvene usluge Buzinska cesta 24, 10000 Zagreb</izvorni_sadrzaj>
    <derivirana_varijabla naziv="DomainObject.Predmet.ProtustrankaWithAdress_1">LIDER KONTO d.o.o. za trgovinu i knjigovodstvene usluge Buzinska cesta 24, 10000 Zagreb</derivirana_varijabla>
  </DomainObject.Predmet.ProtustrankaWithAdress>
  <DomainObject.Predmet.ProtustrankaWithAdressOIB>
    <izvorni_sadrzaj>LIDER KONTO d.o.o. za trgovinu i knjigovodstvene usluge, OIB 90231914500, Buzinska cesta 24, 10000 Zagreb</izvorni_sadrzaj>
    <derivirana_varijabla naziv="DomainObject.Predmet.ProtustrankaWithAdressOIB_1">LIDER KONTO d.o.o. za trgovinu i knjigovodstvene usluge, OIB 90231914500, Buzinska cesta 24, 10000 Zagreb</derivirana_varijabla>
  </DomainObject.Predmet.ProtustrankaWithAdressOIB>
  <DomainObject.Predmet.ProtustrankaNazivFormated>
    <izvorni_sadrzaj>LIDER KONTO d.o.o. za trgovinu i knjigovodstvene usluge</izvorni_sadrzaj>
    <derivirana_varijabla naziv="DomainObject.Predmet.ProtustrankaNazivFormated_1">LIDER KONTO d.o.o. za trgovinu i knjigovodstvene usluge</derivirana_varijabla>
  </DomainObject.Predmet.ProtustrankaNazivFormated>
  <DomainObject.Predmet.ProtustrankaNazivFormatedOIB>
    <izvorni_sadrzaj>LIDER KONTO d.o.o. za trgovinu i knjigovodstvene usluge, OIB 90231914500</izvorni_sadrzaj>
    <derivirana_varijabla naziv="DomainObject.Predmet.ProtustrankaNazivFormatedOIB_1">LIDER KONTO d.o.o. za trgovinu i knjigovodstvene usluge, OIB 90231914500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GRADSKA PLINARA ZAGREB-OPSKRBA društvo s ograničenom odgovornošću za opskrbu plinom; HRT; UniCredit Leasing Croatia društvo s ograničenom odgovornošću za leasing; PODRAVSKA BANKA dioničko društvo; Filip Belan</izvorni_sadrzaj>
    <derivirana_varijabla naziv="DomainObject.Predmet.StrankaFormated_1">  FINA Regionalni centar Zagreb; GRADSKA PLINARA ZAGREB-OPSKRBA društvo s ograničenom odgovornošću za opskrbu plinom; HRT; UniCredit Leasing Croatia društvo s ograničenom odgovornošću za leasing; PODRAVSKA BANKA dioničko društvo; Filip Belan</derivirana_varijabla>
  </DomainObject.Predmet.StrankaFormated>
  <DomainObject.Predmet.StrankaFormatedOIB>
    <izvorni_sadrzaj>  FINA Regionalni centar Zagreb, OIB 85821130368; GRADSKA PLINARA ZAGREB-OPSKRBA društvo s ograničenom odgovornošću za opskrbu plinom, OIB 74364571096; HRT, OIB 68419124305; UniCredit Leasing Croatia društvo s ograničenom odgovornošću za leasing, OIB 18736141210; PODRAVSKA BANKA dioničko društvo, OIB 97326283154; Filip Belan, OIB 07588551628</izvorni_sadrzaj>
    <derivirana_varijabla naziv="DomainObject.Predmet.StrankaFormatedOIB_1">  FINA Regionalni centar Zagreb, OIB 85821130368; GRADSKA PLINARA ZAGREB-OPSKRBA društvo s ograničenom odgovornošću za opskrbu plinom, OIB 74364571096; HRT, OIB 68419124305; UniCredit Leasing Croatia društvo s ograničenom odgovornošću za leasing, OIB 18736141210; PODRAVSKA BANKA dioničko društvo, OIB 97326283154; Filip Belan, OIB 07588551628</derivirana_varijabla>
  </DomainObject.Predmet.StrankaFormatedOIB>
  <DomainObject.Predmet.StrankaFormatedWithAdress>
    <izvorni_sadrzaj> FINA Regionalni centar Zagreb, Grada Vukovara 70, 10000 Zagreb; GRADSKA PLINARA ZAGREB-OPSKRBA društvo s ograničenom odgovornošću za opskrbu plinom, Radnička cesta 1, Zagreb; HRT, Prisavlje 3, 10000 Zagreb; UniCredit Leasing Croatia društvo s ograničenom odgovornošću za leasing, Heinzelova 33, Zagreb; PODRAVSKA BANKA dioničko društvo, Opatička 3, 48000 Koprivnica; Filip Belan, Ulica Ljudevita Posavskog 27 F, 10360 Sesvete</izvorni_sadrzaj>
    <derivirana_varijabla naziv="DomainObject.Predmet.StrankaFormatedWithAdress_1"> FINA Regionalni centar Zagreb, Grada Vukovara 70, 10000 Zagreb; GRADSKA PLINARA ZAGREB-OPSKRBA društvo s ograničenom odgovornošću za opskrbu plinom, Radnička cesta 1, Zagreb; HRT, Prisavlje 3, 10000 Zagreb; UniCredit Leasing Croatia društvo s ograničenom odgovornošću za leasing, Heinzelova 33, Zagreb; PODRAVSKA BANKA dioničko društvo, Opatička 3, 48000 Koprivnica; Filip Belan, Ulica Ljudevita Posavskog 27 F, 10360 Sesvete</derivirana_varijabla>
  </DomainObject.Predmet.StrankaFormatedWithAdress>
  <DomainObject.Predmet.StrankaFormatedWithAdressOIB>
    <izvorni_sadrzaj> FINA Regionalni centar Zagreb, OIB 85821130368, Grada Vukovara 70, 10000 Zagreb; GRADSKA PLINARA ZAGREB-OPSKRBA društvo s ograničenom odgovornošću za opskrbu plinom, OIB 74364571096, Radnička cesta 1, Zagreb; HRT, OIB 68419124305, Prisavlje 3, 10000 Zagreb; UniCredit Leasing Croatia društvo s ograničenom odgovornošću za leasing, OIB 18736141210, Heinzelova 33, Zagreb; PODRAVSKA BANKA dioničko društvo, OIB 97326283154, Opatička 3, 48000 Koprivnica; Filip Belan, OIB 07588551628, Ulica Ljudevita Posavskog 27 F, 10360 Sesvete</izvorni_sadrzaj>
    <derivirana_varijabla naziv="DomainObject.Predmet.StrankaFormatedWithAdressOIB_1"> FINA Regionalni centar Zagreb, OIB 85821130368, Grada Vukovara 70, 10000 Zagreb; GRADSKA PLINARA ZAGREB-OPSKRBA društvo s ograničenom odgovornošću za opskrbu plinom, OIB 74364571096, Radnička cesta 1, Zagreb; HRT, OIB 68419124305, Prisavlje 3, 10000 Zagreb; UniCredit Leasing Croatia društvo s ograničenom odgovornošću za leasing, OIB 18736141210, Heinzelova 33, Zagreb; PODRAVSKA BANKA dioničko društvo, OIB 97326283154, Opatička 3, 48000 Koprivnica; Filip Belan, OIB 07588551628, Ulica Ljudevita Posavskog 27 F, 10360 Sesvete</derivirana_varijabla>
  </DomainObject.Predmet.StrankaFormatedWithAdressOIB>
  <DomainObject.Predmet.StrankaWithAdress>
    <izvorni_sadrzaj>FINA Regionalni centar Zagreb Grada Vukovara 70,10000 Zagreb,GRADSKA PLINARA ZAGREB-OPSKRBA društvo s ograničenom odgovornošću za opskrbu plinom Radnička cesta 1,Zagreb,HRT Prisavlje 3,10000 Zagreb,UniCredit Leasing Croatia društvo s ograničenom odgovornošću za leasing Heinzelova 33,Zagreb,PODRAVSKA BANKA dioničko društvo Opatička 3,48000 Koprivnica,Filip Belan Ulica Ljudevita Posavskog 27 F,10360 Sesvete</izvorni_sadrzaj>
    <derivirana_varijabla naziv="DomainObject.Predmet.StrankaWithAdress_1">FINA Regionalni centar Zagreb Grada Vukovara 70,10000 Zagreb,GRADSKA PLINARA ZAGREB-OPSKRBA društvo s ograničenom odgovornošću za opskrbu plinom Radnička cesta 1,Zagreb,HRT Prisavlje 3,10000 Zagreb,UniCredit Leasing Croatia društvo s ograničenom odgovornošću za leasing Heinzelova 33,Zagreb,PODRAVSKA BANKA dioničko društvo Opatička 3,48000 Koprivnica,Filip Belan Ulica Ljudevita Posavskog 27 F,10360 Sesvete</derivirana_varijabla>
  </DomainObject.Predmet.StrankaWithAdress>
  <DomainObject.Predmet.StrankaWithAdressOIB>
    <izvorni_sadrzaj>FINA Regionalni centar Zagreb, OIB 85821130368, Grada Vukovara 70,10000 Zagreb,GRADSKA PLINARA ZAGREB-OPSKRBA društvo s ograničenom odgovornošću za opskrbu plinom, OIB 74364571096, Radnička cesta 1,Zagreb,HRT, OIB 68419124305, Prisavlje 3,10000 Zagreb,UniCredit Leasing Croatia društvo s ograničenom odgovornošću za leasing, OIB 18736141210, Heinzelova 33,Zagreb,PODRAVSKA BANKA dioničko društvo, OIB 97326283154, Opatička 3,48000 Koprivnica,Filip Belan, OIB 07588551628, Ulica Ljudevita Posavskog 27 F,10360 Sesvete</izvorni_sadrzaj>
    <derivirana_varijabla naziv="DomainObject.Predmet.StrankaWithAdressOIB_1">FINA Regionalni centar Zagreb, OIB 85821130368, Grada Vukovara 70,10000 Zagreb,GRADSKA PLINARA ZAGREB-OPSKRBA društvo s ograničenom odgovornošću za opskrbu plinom, OIB 74364571096, Radnička cesta 1,Zagreb,HRT, OIB 68419124305, Prisavlje 3,10000 Zagreb,UniCredit Leasing Croatia društvo s ograničenom odgovornošću za leasing, OIB 18736141210, Heinzelova 33,Zagreb,PODRAVSKA BANKA dioničko društvo, OIB 97326283154, Opatička 3,48000 Koprivnica,Filip Belan, OIB 07588551628, Ulica Ljudevita Posavskog 27 F,10360 Sesvete</derivirana_varijabla>
  </DomainObject.Predmet.StrankaWithAdressOIB>
  <DomainObject.Predmet.StrankaNazivFormated>
    <izvorni_sadrzaj>FINA Regionalni centar Zagreb,GRADSKA PLINARA ZAGREB-OPSKRBA društvo s ograničenom odgovornošću za opskrbu plinom,HRT,UniCredit Leasing Croatia društvo s ograničenom odgovornošću za leasing,PODRAVSKA BANKA dioničko društvo,Filip Belan</izvorni_sadrzaj>
    <derivirana_varijabla naziv="DomainObject.Predmet.StrankaNazivFormated_1">FINA Regionalni centar Zagreb,GRADSKA PLINARA ZAGREB-OPSKRBA društvo s ograničenom odgovornošću za opskrbu plinom,HRT,UniCredit Leasing Croatia društvo s ograničenom odgovornošću za leasing,PODRAVSKA BANKA dioničko društvo,Filip Belan</derivirana_varijabla>
  </DomainObject.Predmet.StrankaNazivFormated>
  <DomainObject.Predmet.StrankaNazivFormatedOIB>
    <izvorni_sadrzaj>FINA Regionalni centar Zagreb, OIB 85821130368,GRADSKA PLINARA ZAGREB-OPSKRBA društvo s ograničenom odgovornošću za opskrbu plinom, OIB 74364571096,HRT, OIB 68419124305,UniCredit Leasing Croatia društvo s ograničenom odgovornošću za leasing, OIB 18736141210,PODRAVSKA BANKA dioničko društvo, OIB 97326283154,Filip Belan, OIB 07588551628</izvorni_sadrzaj>
    <derivirana_varijabla naziv="DomainObject.Predmet.StrankaNazivFormatedOIB_1">FINA Regionalni centar Zagreb, OIB 85821130368,GRADSKA PLINARA ZAGREB-OPSKRBA društvo s ograničenom odgovornošću za opskrbu plinom, OIB 74364571096,HRT, OIB 68419124305,UniCredit Leasing Croatia društvo s ograničenom odgovornošću za leasing, OIB 18736141210,PODRAVSKA BANKA dioničko društvo, OIB 97326283154,Filip Belan, OIB 07588551628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izvorni_sadrzaj>
    <derivirana_varijabla naziv="DomainObject.Predmet.StrankaList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derivirana_varijabla>
  </DomainObject.Predmet.StrankaListFormated>
  <DomainObject.Predmet.StrankaListFormatedOIB>
    <izvorni_sadrzaj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izvorni_sadrzaj>
    <derivirana_varijabla naziv="DomainObject.Predmet.StrankaListFormatedOIB_1"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derivirana_varijabla>
  </DomainObject.Predmet.StrankaListFormatedOIB>
  <DomainObject.Predmet.StrankaListFormatedWithAdress>
    <izvorni_sadrzaj>
      <item>FINA Regionalni centar Zagreb, Grada Vukovara 70, 10000 Zagreb</item>
      <item>GRADSKA PLINARA ZAGREB-OPSKRBA društvo s ograničenom odgovornošću za opskrbu plinom, Radnička cesta 1, Zagreb</item>
      <item>HRT, Prisavlje 3, 10000 Zagreb</item>
      <item>UniCredit Leasing Croatia društvo s ograničenom odgovornošću za leasing, Heinzelova 33, Zagreb</item>
      <item>PODRAVSKA BANKA dioničko društvo, Opatička 3, 48000 Koprivnica</item>
      <item>Filip Belan, Ulica Ljudevita Posavskog 27 F, 10360 Sesvete</item>
    </izvorni_sadrzaj>
    <derivirana_varijabla naziv="DomainObject.Predmet.StrankaListFormatedWithAdress_1">
      <item>FINA Regionalni centar Zagreb, Grada Vukovara 70, 10000 Zagreb</item>
      <item>GRADSKA PLINARA ZAGREB-OPSKRBA društvo s ograničenom odgovornošću za opskrbu plinom, Radnička cesta 1, Zagreb</item>
      <item>HRT, Prisavlje 3, 10000 Zagreb</item>
      <item>UniCredit Leasing Croatia društvo s ograničenom odgovornošću za leasing, Heinzelova 33, Zagreb</item>
      <item>PODRAVSKA BANKA dioničko društvo, Opatička 3, 48000 Koprivnica</item>
      <item>Filip Belan, Ulica Ljudevita Posavskog 27 F, 10360 Sesvete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GRADSKA PLINARA ZAGREB-OPSKRBA društvo s ograničenom odgovornošću za opskrbu plinom, OIB 74364571096, Radnička cesta 1, Zagreb</item>
      <item>HRT, OIB 68419124305, Prisavlje 3, 10000 Zagreb</item>
      <item>UniCredit Leasing Croatia društvo s ograničenom odgovornošću za leasing, OIB 18736141210, Heinzelova 33, Zagreb</item>
      <item>PODRAVSKA BANKA dioničko društvo, OIB 97326283154, Opatička 3, 48000 Koprivnica</item>
      <item>Filip Belan, OIB 07588551628, Ulica Ljudevita Posavskog 27 F, 10360 Sesvete</item>
    </izvorni_sadrzaj>
    <derivirana_varijabla naziv="DomainObject.Predmet.StrankaListFormatedWithAdressOIB_1">
      <item>FINA Regionalni centar Zagreb, OIB 85821130368, Grada Vukovara 70, 10000 Zagreb</item>
      <item>GRADSKA PLINARA ZAGREB-OPSKRBA društvo s ograničenom odgovornošću za opskrbu plinom, OIB 74364571096, Radnička cesta 1, Zagreb</item>
      <item>HRT, OIB 68419124305, Prisavlje 3, 10000 Zagreb</item>
      <item>UniCredit Leasing Croatia društvo s ograničenom odgovornošću za leasing, OIB 18736141210, Heinzelova 33, Zagreb</item>
      <item>PODRAVSKA BANKA dioničko društvo, OIB 97326283154, Opatička 3, 48000 Koprivnica</item>
      <item>Filip Belan, OIB 07588551628, Ulica Ljudevita Posavskog 27 F, 10360 Sesvete</item>
    </derivirana_varijabla>
  </DomainObject.Predmet.StrankaListFormatedWithAdressOIB>
  <DomainObject.Predmet.StrankaListNaziv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izvorni_sadrzaj>
    <derivirana_varijabla naziv="DomainObject.Predmet.StrankaListNaziv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derivirana_varijabla>
  </DomainObject.Predmet.StrankaListNazivFormated>
  <DomainObject.Predmet.StrankaListNazivFormatedOIB>
    <izvorni_sadrzaj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izvorni_sadrzaj>
    <derivirana_varijabla naziv="DomainObject.Predmet.StrankaListNazivFormatedOIB_1"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derivirana_varijabla>
  </DomainObject.Predmet.StrankaListNazivFormatedOIB>
  <DomainObject.Predmet.ProtuStrankaListFormated>
    <izvorni_sadrzaj>
      <item>LIDER KONTO d.o.o. za trgovinu i knjigovodstvene usluge</item>
    </izvorni_sadrzaj>
    <derivirana_varijabla naziv="DomainObject.Predmet.ProtuStrankaListFormated_1">
      <item>LIDER KONTO d.o.o. za trgovinu i knjigovodstvene usluge</item>
    </derivirana_varijabla>
  </DomainObject.Predmet.ProtuStrankaListFormated>
  <DomainObject.Predmet.ProtuStrankaListFormatedOIB>
    <izvorni_sadrzaj>
      <item>LIDER KONTO d.o.o. za trgovinu i knjigovodstvene usluge, OIB 90231914500</item>
    </izvorni_sadrzaj>
    <derivirana_varijabla naziv="DomainObject.Predmet.ProtuStrankaListFormatedOIB_1">
      <item>LIDER KONTO d.o.o. za trgovinu i knjigovodstvene usluge, OIB 90231914500</item>
    </derivirana_varijabla>
  </DomainObject.Predmet.ProtuStrankaListFormatedOIB>
  <DomainObject.Predmet.ProtuStrankaListFormatedWithAdress>
    <izvorni_sadrzaj>
      <item>LIDER KONTO d.o.o. za trgovinu i knjigovodstvene usluge, Buzinska cesta 24, 10000 Zagreb</item>
    </izvorni_sadrzaj>
    <derivirana_varijabla naziv="DomainObject.Predmet.ProtuStrankaListFormatedWithAdress_1">
      <item>LIDER KONTO d.o.o. za trgovinu i knjigovodstvene usluge, Buzinska cesta 24, 10000 Zagreb</item>
    </derivirana_varijabla>
  </DomainObject.Predmet.ProtuStrankaListFormatedWithAdress>
  <DomainObject.Predmet.ProtuStrankaListFormatedWithAdressOIB>
    <izvorni_sadrzaj>
      <item>LIDER KONTO d.o.o. za trgovinu i knjigovodstvene usluge, OIB 90231914500, Buzinska cesta 24, 10000 Zagreb</item>
    </izvorni_sadrzaj>
    <derivirana_varijabla naziv="DomainObject.Predmet.ProtuStrankaListFormatedWithAdressOIB_1">
      <item>LIDER KONTO d.o.o. za trgovinu i knjigovodstvene usluge, OIB 90231914500, Buzinska cesta 24, 10000 Zagreb</item>
    </derivirana_varijabla>
  </DomainObject.Predmet.ProtuStrankaListFormatedWithAdressOIB>
  <DomainObject.Predmet.ProtuStrankaListNazivFormated>
    <izvorni_sadrzaj>
      <item>LIDER KONTO d.o.o. za trgovinu i knjigovodstvene usluge</item>
    </izvorni_sadrzaj>
    <derivirana_varijabla naziv="DomainObject.Predmet.ProtuStrankaListNazivFormated_1">
      <item>LIDER KONTO d.o.o. za trgovinu i knjigovodstvene usluge</item>
    </derivirana_varijabla>
  </DomainObject.Predmet.ProtuStrankaListNazivFormated>
  <DomainObject.Predmet.ProtuStrankaListNazivFormatedOIB>
    <izvorni_sadrzaj>
      <item>LIDER KONTO d.o.o. za trgovinu i knjigovodstvene usluge, OIB 90231914500</item>
    </izvorni_sadrzaj>
    <derivirana_varijabla naziv="DomainObject.Predmet.ProtuStrankaListNazivFormatedOIB_1">
      <item>LIDER KONTO d.o.o. za trgovinu i knjigovodstvene usluge, OIB 90231914500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Ivane Brlić-mažuranić 54, 10000 Zagreb</item>
    </izvorni_sadrzaj>
    <derivirana_varijabla naziv="DomainObject.Predmet.OstaliListFormatedWithAdress_1">
      <item>Korana Ferdelji, Ivane Brlić-mažuranić 54, 10000 Zagreb</item>
    </derivirana_varijabla>
  </DomainObject.Predmet.OstaliListFormatedWithAdress>
  <DomainObject.Predmet.OstaliListFormatedWithAdressOIB>
    <izvorni_sadrzaj>
      <item>Korana Ferdelji, OIB 74691192835, Ivane Brlić-mažuranić 54, 10000 Zagreb</item>
    </izvorni_sadrzaj>
    <derivirana_varijabla naziv="DomainObject.Predmet.OstaliListFormatedWithAdressOIB_1">
      <item>Korana Ferdelji, OIB 74691192835, Ivane Brlić-mažuranić 54,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St-162/2014-70</izvorni_sadrzaj>
    <derivirana_varijabla naziv="DomainObject.PoslovniBrojDokumenta_1">St-162/2014-70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 KONTO d.o.o. za trgovinu i knjigovodstvene usluge</izvorni_sadrzaj>
    <derivirana_varijabla naziv="DomainObject.Predmet.ProtustrankaIDrugi_1">LIDER KONTO d.o.o. za trgovinu i knjigovodstvene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LIDER KONTO d.o.o. za trgovinu i knjigovodstvene usluge, OIB 90231914500, Buzinska cesta 24, 10000 Zagreb</izvorni_sadrzaj>
    <derivirana_varijabla naziv="DomainObject.Predmet.ProtustrankaIDrugiAdressOIB_1">LIDER KONTO d.o.o. za trgovinu i knjigovodstvene usluge, OIB 90231914500, Buzinska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  <item>Filip Belan</item>
    </izvorni_sadrzaj>
    <derivirana_varijabla naziv="DomainObject.Predmet.SudioniciListNaziv_1"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  <item>Filip Belan</item>
    </derivirana_varijabla>
  </DomainObject.Predmet.SudioniciListNaziv>
  <DomainObject.Predmet.SudioniciListAdressOIB>
    <izvorni_sadrzaj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HRT, OIB 68419124305, Prisavlje 3,10000 Zagreb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  <item>Filip Belan, OIB 07588551628, Ulica Ljudevita Posavskog 27 F,10360 Sesvete</item>
    </izvorni_sadrzaj>
    <derivirana_varijabla naziv="DomainObject.Predmet.SudioniciListAdressOIB_1"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HRT, OIB 68419124305, Prisavlje 3,10000 Zagreb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  <item>Filip Belan, OIB 07588551628, Ulica Ljudevita Posavskog 27 F,10360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90231914500</item>
      <item>, OIB 74364571096</item>
      <item>, OIB 68419124305</item>
      <item>, OIB 18736141210</item>
      <item>, OIB 97326283154</item>
      <item>, OIB 74691192835</item>
      <item>, OIB 07588551628</item>
    </izvorni_sadrzaj>
    <derivirana_varijabla naziv="DomainObject.Predmet.SudioniciListNazivOIB_1">
      <item>, OIB 85821130368</item>
      <item>, OIB 90231914500</item>
      <item>, OIB 74364571096</item>
      <item>, OIB 68419124305</item>
      <item>, OIB 18736141210</item>
      <item>, OIB 97326283154</item>
      <item>, OIB 74691192835</item>
      <item>, OIB 07588551628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227</properties:Words>
  <properties:Characters>1217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2016-09-08T10:11:00Z</dcterms:created>
  <dc:creator>radicn</dc:creator>
  <cp:lastModifiedBy>Tatjana Slaviček</cp:lastModifiedBy>
  <cp:lastPrinted>2016-09-08T10:11:00Z</cp:lastPrinted>
  <dcterms:modified xmlns:xsi="http://www.w3.org/2001/XMLSchema-instance" xsi:type="dcterms:W3CDTF">2016-09-09T08:11:00Z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St-162/2014-70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