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ca26" w14:paraId="c0aca26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</w:t>
      </w:r>
      <w:r w:rsidR="002E2049">
        <w:t>984/16-15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2E2049" w:rsidRPr="00264506">
        <w:rPr>
          <w:b/>
        </w:rPr>
        <w:t>HORVAT d.o.o., Đakovo, Otona Ivekovića 95, OIB: 99598606304, MBS: 030075747</w:t>
      </w:r>
      <w:r w:rsidRPr="00D14516">
        <w:t>,</w:t>
      </w:r>
      <w:r>
        <w:t xml:space="preserve"> dana </w:t>
      </w:r>
      <w:r w:rsidR="000E06CF">
        <w:t>11. siječnja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E2049">
        <w:t>Darko Brekalo, OIB: 58615050899, Đakovo, Vijenac K. A. Stepinca 2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2E2049">
        <w:rPr>
          <w:b/>
        </w:rPr>
        <w:t>5</w:t>
      </w:r>
      <w:r w:rsidR="000E06CF" w:rsidRPr="000E06CF">
        <w:rPr>
          <w:b/>
        </w:rPr>
        <w:t>.0</w:t>
      </w:r>
      <w:r w:rsidR="00C06AA6" w:rsidRPr="000E06CF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E2049">
        <w:rPr>
          <w:b/>
        </w:rPr>
        <w:t>984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2E2049">
        <w:t>Darko Brekalo, OIB: 58615050899, Đakovo, Vijenac K. A. Stepinca 2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2E2049">
        <w:rPr>
          <w:b/>
        </w:rPr>
        <w:t>5</w:t>
      </w:r>
      <w:r w:rsidR="000E06CF">
        <w:rPr>
          <w:b/>
        </w:rPr>
        <w:t>.0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2E2049">
        <w:rPr>
          <w:b/>
        </w:rPr>
        <w:t>984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E2049">
        <w:t>Darku Brekalo, OIB: 58615050899, Đakovo, Vijenac K. A. Stepinca 2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E2049">
        <w:t>Darko Brekalo, OIB: 58615050899, Đakovo, Vijenac K. A. Stepinca 2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4C05DB" w:rsidP="007E6D1A" w:rsidR="004C05DB">
      <w:pPr>
        <w:jc w:val="both"/>
      </w:pPr>
    </w:p>
    <w:p w:rsidRDefault="000E06CF" w:rsidP="00FE27D0" w:rsidR="00FE27D0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6 St-984/16-15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2E2049">
        <w:rPr>
          <w:bCs/>
        </w:rPr>
        <w:t>28</w:t>
      </w:r>
      <w:r w:rsidR="000E06CF">
        <w:rPr>
          <w:bCs/>
        </w:rPr>
        <w:t>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2E2049" w:rsidRPr="00264506">
        <w:rPr>
          <w:b/>
        </w:rPr>
        <w:t>HORVAT d.o.o., Đakovo, Otona Ivekovića 95, OIB: 99598606304, MBS: 030075747</w:t>
      </w:r>
      <w:r w:rsidR="00742CE9"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2E2049">
        <w:t>984</w:t>
      </w:r>
      <w:r w:rsidR="007D3892">
        <w:t xml:space="preserve">/16 od </w:t>
      </w:r>
      <w:r w:rsidR="002E2049">
        <w:t>27</w:t>
      </w:r>
      <w:r w:rsidR="000E06CF">
        <w:t xml:space="preserve">. rujna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2E2049">
        <w:t>Darko Brekalo, OIB: 58615050899, Đakovo, Vijenac K. A. Stepinca 2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2E2049">
        <w:t>984</w:t>
      </w:r>
      <w:r w:rsidR="007D3892">
        <w:t xml:space="preserve">/16 od </w:t>
      </w:r>
      <w:r w:rsidR="002E2049">
        <w:t xml:space="preserve">7. studenog </w:t>
      </w:r>
      <w:r w:rsidR="007D3892">
        <w:t>2016. g.</w:t>
      </w:r>
      <w:r w:rsidR="00477781">
        <w:t xml:space="preserve"> na uplatu</w:t>
      </w:r>
      <w:r w:rsidR="007E6D1A">
        <w:t xml:space="preserve"> dodatnog iznosa predujma u iznosu od </w:t>
      </w:r>
      <w:r w:rsidR="002E2049">
        <w:t>4</w:t>
      </w:r>
      <w:r w:rsidR="000E06CF">
        <w:t>.0</w:t>
      </w:r>
      <w:r w:rsidR="007E6D1A">
        <w:t>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2E2049">
        <w:t>ak</w:t>
      </w:r>
      <w:r w:rsidR="004C05DB">
        <w:t xml:space="preserve"> St-</w:t>
      </w:r>
      <w:r w:rsidR="002E2049">
        <w:t>984</w:t>
      </w:r>
      <w:r w:rsidR="007D3892">
        <w:t>/16</w:t>
      </w:r>
      <w:r w:rsidR="004C05DB">
        <w:t xml:space="preserve"> od </w:t>
      </w:r>
      <w:r w:rsidR="002E2049">
        <w:t>27</w:t>
      </w:r>
      <w:r w:rsidR="000E06CF">
        <w:t>.9.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2E2049">
        <w:t>Darko Brekalo, OIB: 58615050899, Đakovo, Vijenac K. A. Stepinca 2 je zaprimio dana 3. listopada 2016. g. a što je utvrđeno uvidom u povratnicu koja se nalazi u spisu te</w:t>
      </w:r>
      <w:r w:rsidR="000E06CF">
        <w:t xml:space="preserve"> Zaključak od </w:t>
      </w:r>
      <w:r w:rsidR="002E2049">
        <w:t xml:space="preserve">7. studenog </w:t>
      </w:r>
      <w:r w:rsidR="000E06CF">
        <w:t xml:space="preserve">2016. g. </w:t>
      </w:r>
      <w:r w:rsidR="002E2049">
        <w:t xml:space="preserve"> </w:t>
      </w:r>
      <w:r w:rsidR="000E06CF">
        <w:t xml:space="preserve">zaprimio je 7. </w:t>
      </w:r>
      <w:r w:rsidR="002E2049">
        <w:t>prosinca</w:t>
      </w:r>
      <w:r w:rsidR="000E06CF">
        <w:t xml:space="preserve"> 2016. g. </w:t>
      </w:r>
      <w:r w:rsidR="007D3892">
        <w:t xml:space="preserve"> </w:t>
      </w:r>
      <w:r w:rsidR="002E2049">
        <w:t xml:space="preserve">putem e-oglasne ploče suda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E06CF">
        <w:t>11. siječnja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0E06CF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FE27D0">
        <w:t>Darko Brekalo, Đakovo, Vijenac K. A. Stepinca 2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FE27D0">
        <w:t>28.1.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D3892" w:rsidP="007D3892" w:rsidR="00E75FA5">
      <w:pPr>
        <w:tabs>
          <w:tab w:pos="930" w:val="left"/>
        </w:tabs>
      </w:pPr>
      <w:r>
        <w:tab/>
      </w:r>
    </w:p>
    <w:p w:rsidRDefault="007E6D1A" w:rsidP="007E6D1A" w:rsidR="007E6D1A">
      <w:pPr>
        <w:ind w:left="5580"/>
      </w:pPr>
    </w:p>
    <w:p w:rsidRDefault="00E75FA5" w:rsidP="00EC0576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098" w:rsidP="00C06AA6" w:rsidR="004A5098">
      <w:r>
        <w:separator/>
      </w:r>
    </w:p>
  </w:endnote>
  <w:endnote w:id="0" w:type="continuationSeparator">
    <w:p w:rsidRDefault="004A5098" w:rsidP="00C06AA6" w:rsidR="004A5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098" w:rsidP="00C06AA6" w:rsidR="004A5098">
      <w:r>
        <w:separator/>
      </w:r>
    </w:p>
  </w:footnote>
  <w:footnote w:id="0" w:type="continuationSeparator">
    <w:p w:rsidRDefault="004A5098" w:rsidP="00C06AA6" w:rsidR="004A50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0576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A5098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0576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5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0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5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0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 proizvodnju, usluge i trgovinu</izvorni_sadrzaj>
    <derivirana_varijabla naziv="DomainObject.Predmet.ProtustrankaFormated_1">  HORVAT d.o.o. za proizvodnju, usluge i trgovinu</derivirana_varijabla>
  </DomainObject.Predmet.ProtustrankaFormated>
  <DomainObject.Predmet.ProtustrankaFormatedOIB>
    <izvorni_sadrzaj>  HORVAT d.o.o. za proizvodnju, usluge i trgovinu, OIB 99598606304</izvorni_sadrzaj>
    <derivirana_varijabla naziv="DomainObject.Predmet.ProtustrankaFormatedOIB_1">  HORVAT d.o.o. za proizvodnju, usluge i trgovinu, OIB 99598606304</derivirana_varijabla>
  </DomainObject.Predmet.ProtustrankaFormatedOIB>
  <DomainObject.Predmet.ProtustrankaFormatedWithAdress>
    <izvorni_sadrzaj> HORVAT d.o.o. za proizvodnju, usluge i trgovinu, Otona Ivekovića 95, 31400 Đakovo</izvorni_sadrzaj>
    <derivirana_varijabla naziv="DomainObject.Predmet.ProtustrankaFormatedWithAdress_1"> HORVAT d.o.o. za proizvodnju, usluge i trgovinu, Otona Ivekovića 95, 31400 Đakovo</derivirana_varijabla>
  </DomainObject.Predmet.ProtustrankaFormatedWithAdress>
  <DomainObject.Predmet.ProtustrankaFormatedWithAdressOIB>
    <izvorni_sadrzaj> HORVAT d.o.o. za proizvodnju, usluge i trgovinu, OIB 99598606304, Otona Ivekovića 95, 31400 Đakovo</izvorni_sadrzaj>
    <derivirana_varijabla naziv="DomainObject.Predmet.ProtustrankaFormatedWithAdressOIB_1"> HORVAT d.o.o. za proizvodnju, usluge i trgovinu, OIB 99598606304, Otona Ivekovića 95, 31400 Đakovo</derivirana_varijabla>
  </DomainObject.Predmet.ProtustrankaFormatedWithAdressOIB>
  <DomainObject.Predmet.ProtustrankaWithAdress>
    <izvorni_sadrzaj>HORVAT d.o.o. za proizvodnju, usluge i trgovinu Otona Ivekovića 95, 31400 Đakovo</izvorni_sadrzaj>
    <derivirana_varijabla naziv="DomainObject.Predmet.ProtustrankaWithAdress_1">HORVAT d.o.o. za proizvodnju, usluge i trgovinu Otona Ivekovića 95, 31400 Đakovo</derivirana_varijabla>
  </DomainObject.Predmet.ProtustrankaWithAdress>
  <DomainObject.Predmet.ProtustrankaWithAdressOIB>
    <izvorni_sadrzaj>HORVAT d.o.o. za proizvodnju, usluge i trgovinu, OIB 99598606304, Otona Ivekovića 95, 31400 Đakovo</izvorni_sadrzaj>
    <derivirana_varijabla naziv="DomainObject.Predmet.ProtustrankaWithAdressOIB_1">HORVAT d.o.o. za proizvodnju, usluge i trgovinu, OIB 99598606304, Otona Ivekovića 95, 31400 Đakovo</derivirana_varijabla>
  </DomainObject.Predmet.ProtustrankaWithAdressOIB>
  <DomainObject.Predmet.ProtustrankaNazivFormated>
    <izvorni_sadrzaj>HORVAT d.o.o. za proizvodnju, usluge i trgovinu</izvorni_sadrzaj>
    <derivirana_varijabla naziv="DomainObject.Predmet.ProtustrankaNazivFormated_1">HORVAT d.o.o. za proizvodnju, usluge i trgovinu</derivirana_varijabla>
  </DomainObject.Predmet.ProtustrankaNazivFormated>
  <DomainObject.Predmet.ProtustrankaNazivFormatedOIB>
    <izvorni_sadrzaj>HORVAT d.o.o. za proizvodnju, usluge i trgovinu, OIB 99598606304</izvorni_sadrzaj>
    <derivirana_varijabla naziv="DomainObject.Predmet.ProtustrankaNazivFormatedOIB_1">HORVAT d.o.o. za proizvodnju, usluge i trgovinu, OIB 99598606304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HORVAT d.o.o. za proizvodnju, usluge i trgovinu</item>
    </izvorni_sadrzaj>
    <derivirana_varijabla naziv="DomainObject.Predmet.ProtuStrankaListFormated_1">
      <item>HORVAT d.o.o. za proizvodnju, usluge i trgovinu</item>
    </derivirana_varijabla>
  </DomainObject.Predmet.ProtuStrankaListFormated>
  <DomainObject.Predmet.ProtuStrankaListFormatedOIB>
    <izvorni_sadrzaj>
      <item>HORVAT d.o.o. za proizvodnju, usluge i trgovinu, OIB 99598606304</item>
    </izvorni_sadrzaj>
    <derivirana_varijabla naziv="DomainObject.Predmet.ProtuStrankaListFormatedOIB_1">
      <item>HORVAT d.o.o. za proizvodnju, usluge i trgovinu, OIB 99598606304</item>
    </derivirana_varijabla>
  </DomainObject.Predmet.ProtuStrankaListFormatedOIB>
  <DomainObject.Predmet.ProtuStrankaListFormatedWithAdress>
    <izvorni_sadrzaj>
      <item>HORVAT d.o.o. za proizvodnju, usluge i trgovinu, Otona Ivekovića 95, 31400 Đakovo</item>
    </izvorni_sadrzaj>
    <derivirana_varijabla naziv="DomainObject.Predmet.ProtuStrankaListFormatedWithAdress_1">
      <item>HORVAT d.o.o. za proizvodnju, usluge i trgovinu, Otona Ivekovića 95, 31400 Đakovo</item>
    </derivirana_varijabla>
  </DomainObject.Predmet.ProtuStrankaListFormatedWithAdress>
  <DomainObject.Predmet.ProtuStrankaListFormatedWithAdressOIB>
    <izvorni_sadrzaj>
      <item>HORVAT d.o.o. za proizvodnju, usluge i trgovinu, OIB 99598606304, Otona Ivekovića 95, 31400 Đakovo</item>
    </izvorni_sadrzaj>
    <derivirana_varijabla naziv="DomainObject.Predmet.ProtuStrankaListFormatedWithAdressOIB_1">
      <item>HORVAT d.o.o. za proizvodnju, usluge i trgovinu, OIB 99598606304, Otona Ivekovića 95, 31400 Đakovo</item>
    </derivirana_varijabla>
  </DomainObject.Predmet.ProtuStrankaListFormatedWithAdressOIB>
  <DomainObject.Predmet.ProtuStrankaListNazivFormated>
    <izvorni_sadrzaj>
      <item>HORVAT d.o.o. za proizvodnju, usluge i trgovinu</item>
    </izvorni_sadrzaj>
    <derivirana_varijabla naziv="DomainObject.Predmet.ProtuStrankaListNazivFormated_1">
      <item>HORVAT d.o.o. za proizvodnju, usluge i trgovinu</item>
    </derivirana_varijabla>
  </DomainObject.Predmet.ProtuStrankaListNazivFormated>
  <DomainObject.Predmet.ProtuStrankaListNazivFormatedOIB>
    <izvorni_sadrzaj>
      <item>HORVAT d.o.o. za proizvodnju, usluge i trgovinu, OIB 99598606304</item>
    </izvorni_sadrzaj>
    <derivirana_varijabla naziv="DomainObject.Predmet.ProtuStrankaListNazivFormatedOIB_1">
      <item>HORVAT d.o.o. za proizvodnju, usluge i trgovinu, OIB 99598606304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HORVAT d.o.o. za proizvodnju, usluge i trgovinu</izvorni_sadrzaj>
    <derivirana_varijabla naziv="DomainObject.Predmet.ProtustrankaIDrugi_1">HORVAT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HORVAT d.o.o. za proizvodnju, usluge i trgovinu, OIB 99598606304, Otona Ivekovića 95, 31400 Đakovo</izvorni_sadrzaj>
    <derivirana_varijabla naziv="DomainObject.Predmet.ProtustrankaIDrugiAdressOIB_1">HORVAT d.o.o. za proizvodnju, usluge i trgovinu, OIB 99598606304, Otona Ivekovića 95,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HORVAT d.o.o. za proizvodnju, usluge i trgovinu</item>
    </izvorni_sadrzaj>
    <derivirana_varijabla naziv="DomainObject.Predmet.SudioniciListNaziv_1">
      <item>FINA RC OSIJEK</item>
      <item>HORVAT d.o.o. za proizvodnju, usluge i trgovinu</item>
    </derivirana_varijabla>
  </DomainObject.Predmet.SudioniciListNaziv>
  <DomainObject.Predmet.SudioniciListAdressOIB>
    <izvorni_sadrzaj>
      <item>FINA RC OSIJEK, OIB 85821130368</item>
      <item>HORVAT d.o.o. za proizvodnju, usluge i trgovinu, OIB 99598606304, Otona Ivekovića 95,31400 Đakovo</item>
    </izvorni_sadrzaj>
    <derivirana_varijabla naziv="DomainObject.Predmet.SudioniciListAdressOIB_1">
      <item>FINA RC OSIJEK, OIB 85821130368</item>
      <item>HORVAT d.o.o. za proizvodnju, usluge i trgovinu, OIB 99598606304, Otona Ivekovića 95,31400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99598606304</item>
    </izvorni_sadrzaj>
    <derivirana_varijabla naziv="DomainObject.Predmet.SudioniciListNazivOIB_1">
      <item>, OIB 85821130368</item>
      <item>, OIB 99598606304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E8CA5-66CA-4FFA-AE6B-50C77D13E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3379</properties:Characters>
  <properties:Lines>116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2017-01-11T07:11:00Z</dcterms:created>
  <dc:creator>Korisnik</dc:creator>
  <cp:lastModifiedBy>Danijela Sekulić</cp:lastModifiedBy>
  <cp:lastPrinted>2017-01-11T10:57:00Z</cp:lastPrinted>
  <dcterms:modified xmlns:xsi="http://www.w3.org/2001/XMLSchema-instance" xsi:type="dcterms:W3CDTF">2017-01-11T10:58:00Z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