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11a33" w14:paraId="c711a33" w:rsidRDefault="00CC00F1" w:rsidP="00CC00F1" w:rsidR="000A7106" w:rsidRPr="00FA3260">
      <w:pPr>
        <w:jc w:val="right"/>
        <w15:collapsed w:val="false"/>
        <w:rPr>
          <w:b/>
        </w:rPr>
      </w:pPr>
      <w:bookmarkStart w:name="_GoBack" w:id="0"/>
      <w:bookmarkEnd w:id="0"/>
      <w:r w:rsidRPr="001C5505">
        <w:t>1 St-</w:t>
      </w:r>
      <w:r w:rsidR="00037E7D">
        <w:t>728</w:t>
      </w:r>
      <w:r w:rsidR="00792CCB">
        <w:t>/16-</w:t>
      </w:r>
      <w:r w:rsidR="00037E7D">
        <w:t>1</w:t>
      </w:r>
      <w:r w:rsidR="00C73DB6">
        <w:t>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037E7D">
        <w:t>RAGAN d.o.o., Pag, Golija bb, OIB: 15221805140</w:t>
      </w:r>
      <w:r w:rsidR="00F37EDE">
        <w:t>,</w:t>
      </w:r>
      <w:r w:rsidR="00EA47D6">
        <w:t xml:space="preserve"> </w:t>
      </w:r>
      <w:r w:rsidR="00CC47CA">
        <w:t xml:space="preserve"> </w:t>
      </w:r>
      <w:r w:rsidR="00C73DB6">
        <w:t>13. rujna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037E7D">
        <w:t>RAGAN d.o.o., Pag, Golija bb, OIB: 15221805140</w:t>
      </w:r>
      <w:r w:rsidR="00C73DB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C73DB6">
        <w:t>29</w:t>
      </w:r>
      <w:r w:rsidR="00037E7D">
        <w:t>.500,</w:t>
      </w:r>
      <w:r w:rsidR="009800A2">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37E7D">
        <w:t>728</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C73DB6">
        <w:t>208.964,4</w:t>
      </w:r>
      <w:r w:rsidR="00037E7D">
        <w:t xml:space="preserve">1 </w:t>
      </w:r>
      <w:r w:rsidR="005351F7">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037E7D">
        <w:t>2</w:t>
      </w:r>
      <w:r w:rsidR="00C73DB6">
        <w:t>9</w:t>
      </w:r>
      <w:r w:rsidR="00037E7D">
        <w:t>.500,00</w:t>
      </w:r>
      <w:r w:rsidR="003438A3">
        <w:t xml:space="preserve"> kuna</w:t>
      </w:r>
      <w:r w:rsidRPr="00C07369">
        <w:t xml:space="preserve">, a koji se sastoji od </w:t>
      </w:r>
      <w:r w:rsidR="005351F7">
        <w:t>nagrade</w:t>
      </w:r>
      <w:r w:rsidR="00C73DB6">
        <w:t xml:space="preserve"> privremenom stečajnom upravitelju u iznosu od 3.000,00 kuna, nagrade </w:t>
      </w:r>
      <w:r w:rsidR="005351F7">
        <w:t xml:space="preserve">stečajnom upravitelju u iznosu od </w:t>
      </w:r>
      <w:r w:rsidR="00037E7D">
        <w:t>21.000,00</w:t>
      </w:r>
      <w:r w:rsidR="005351F7">
        <w:t xml:space="preserve"> kuna, </w:t>
      </w:r>
      <w:r w:rsidR="00037E7D">
        <w:t>izrade pečata i bankarske usluge u iznosu od 500,00 kuna i knjigovodstvene usluge u iznosu od 5.000,00 kuna</w:t>
      </w:r>
      <w:r w:rsidR="005351F7">
        <w:t>.</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C73DB6">
        <w:t>13. rujna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EDE" w:rsidP="00FC3541" w:rsidR="00F37EDE">
      <w:r>
        <w:separator/>
      </w:r>
    </w:p>
  </w:endnote>
  <w:endnote w:id="0" w:type="continuationSeparator">
    <w:p w:rsidRDefault="00F37EDE" w:rsidP="00FC3541" w:rsidR="00F37E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EDE" w:rsidP="00FC3541" w:rsidR="00F37EDE">
      <w:r>
        <w:separator/>
      </w:r>
    </w:p>
  </w:footnote>
  <w:footnote w:id="0" w:type="continuationSeparator">
    <w:p w:rsidRDefault="00F37EDE" w:rsidP="00FC3541" w:rsidR="00F37E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EDE" w:rsidP="00FC3541" w:rsidR="00F37EDE">
    <w:pPr>
      <w:pStyle w:val="Zaglavlje"/>
      <w:jc w:val="right"/>
    </w:pPr>
    <w:r>
      <w:t>1 St-</w:t>
    </w:r>
    <w:r w:rsidR="00037E7D">
      <w:t>728/16-1</w:t>
    </w:r>
    <w:r w:rsidR="00C73DB6">
      <w:t>5</w:t>
    </w:r>
  </w:p>
  <w:p w:rsidRDefault="00F37EDE" w:rsidR="00F37ED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42BE7"/>
    <w:rsid w:val="00247B37"/>
    <w:rsid w:val="00285B09"/>
    <w:rsid w:val="002F6FEB"/>
    <w:rsid w:val="0031036A"/>
    <w:rsid w:val="003202BD"/>
    <w:rsid w:val="0033015E"/>
    <w:rsid w:val="003438A3"/>
    <w:rsid w:val="003628BB"/>
    <w:rsid w:val="00371287"/>
    <w:rsid w:val="00387347"/>
    <w:rsid w:val="003A0A6A"/>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800A2"/>
    <w:rsid w:val="009965B7"/>
    <w:rsid w:val="009B7DAC"/>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73DB6"/>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85B09"/>
    <w:rPr>
      <w:color w:val="808080"/>
      <w:bdr w:space="0" w:sz="0" w:color="auto" w:val="none"/>
      <w:shd w:fill="auto" w:color="auto" w:val="clear"/>
    </w:rPr>
  </w:style>
  <w:style w:customStyle="true" w:styleId="eSPISCCParagraphDefaultFont" w:type="character">
    <w:name w:val="eSPIS_CC_Paragraph Default Font"/>
    <w:basedOn w:val="Zadanifontodlomka"/>
    <w:rsid w:val="00285B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5B09"/>
    <w:rPr>
      <w:bdr w:space="0" w:sz="0" w:color="auto" w:val="none"/>
      <w:shd w:fill="FFFFCC" w:color="auto" w:val="clear"/>
      <w:lang w:val="hr-HR"/>
    </w:rPr>
  </w:style>
  <w:style w:customStyle="true" w:styleId="PozadinaSvijetloCrvena" w:type="character">
    <w:name w:val="Pozadina_SvijetloCrvena"/>
    <w:basedOn w:val="eSPISCCParagraphDefaultFont"/>
    <w:rsid w:val="00285B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5B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85B09"/>
    <w:rPr>
      <w:color w:val="808080"/>
      <w:bdr w:color="auto" w:space="0" w:sz="0" w:val="none"/>
      <w:shd w:color="auto" w:fill="auto" w:val="clear"/>
    </w:rPr>
  </w:style>
  <w:style w:customStyle="1" w:styleId="eSPISCCParagraphDefaultFont" w:type="character">
    <w:name w:val="eSPIS_CC_Paragraph Default Font"/>
    <w:basedOn w:val="Zadanifontodlomka"/>
    <w:rsid w:val="00285B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5B09"/>
    <w:rPr>
      <w:bdr w:color="auto" w:space="0" w:sz="0" w:val="none"/>
      <w:shd w:color="auto" w:fill="FFFFCC" w:val="clear"/>
      <w:lang w:val="hr-HR"/>
    </w:rPr>
  </w:style>
  <w:style w:customStyle="1" w:styleId="PozadinaSvijetloCrvena" w:type="character">
    <w:name w:val="Pozadina_SvijetloCrvena"/>
    <w:basedOn w:val="eSPISCCParagraphDefaultFont"/>
    <w:rsid w:val="00285B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5B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RAGAN društvo s ograničenom odgovornošću za proizvodnju i emitiranje radijskog i televizijskog programa</izvorni_sadrzaj>
    <derivirana_varijabla naziv="DomainObject.Predmet.ProtustrankaFormated_1">  RAGAN društvo s ograničenom odgovornošću za proizvodnju i emitiranje radijskog i televizijskog programa</derivirana_varijabla>
  </DomainObject.Predmet.ProtustrankaFormated>
  <DomainObject.Predmet.ProtustrankaFormatedOIB>
    <izvorni_sadrzaj>  RAGAN društvo s ograničenom odgovornošću za proizvodnju i emitiranje radijskog i televizijskog programa, OIB 15221805140</izvorni_sadrzaj>
    <derivirana_varijabla naziv="DomainObject.Predmet.ProtustrankaFormatedOIB_1">  RAGAN društvo s ograničenom odgovornošću za proizvodnju i emitiranje radijskog i televizijskog programa, OIB 15221805140</derivirana_varijabla>
  </DomainObject.Predmet.ProtustrankaFormatedOIB>
  <DomainObject.Predmet.ProtustrankaFormatedWithAdress>
    <izvorni_sadrzaj> RAGAN društvo s ograničenom odgovornošću za proizvodnju i emitiranje radijskog i televizijskog programa, Golija/bb, 23250 Pag</izvorni_sadrzaj>
    <derivirana_varijabla naziv="DomainObject.Predmet.ProtustrankaFormatedWithAdress_1"> RAGAN društvo s ograničenom odgovornošću za proizvodnju i emitiranje radijskog i televizijskog programa, Golija/bb, 23250 Pag</derivirana_varijabla>
  </DomainObject.Predmet.ProtustrankaFormatedWithAdress>
  <DomainObject.Predmet.ProtustrankaFormatedWithAdressOIB>
    <izvorni_sadrzaj> RAGAN društvo s ograničenom odgovornošću za proizvodnju i emitiranje radijskog i televizijskog programa, OIB 15221805140, Golija/bb, 23250 Pag</izvorni_sadrzaj>
    <derivirana_varijabla naziv="DomainObject.Predmet.ProtustrankaFormatedWithAdressOIB_1"> RAGAN društvo s ograničenom odgovornošću za proizvodnju i emitiranje radijskog i televizijskog programa, OIB 15221805140, Golija/bb, 23250 Pag</derivirana_varijabla>
  </DomainObject.Predmet.ProtustrankaFormatedWithAdressOIB>
  <DomainObject.Predmet.ProtustrankaWithAdress>
    <izvorni_sadrzaj>RAGAN društvo s ograničenom odgovornošću za proizvodnju i emitiranje radijskog i televizijskog programa Golija/bb, 23250 Pag</izvorni_sadrzaj>
    <derivirana_varijabla naziv="DomainObject.Predmet.ProtustrankaWithAdress_1">RAGAN društvo s ograničenom odgovornošću za proizvodnju i emitiranje radijskog i televizijskog programa Golija/bb, 23250 Pag</derivirana_varijabla>
  </DomainObject.Predmet.ProtustrankaWithAdress>
  <DomainObject.Predmet.ProtustrankaWithAdressOIB>
    <izvorni_sadrzaj>RAGAN društvo s ograničenom odgovornošću za proizvodnju i emitiranje radijskog i televizijskog programa, OIB 15221805140, Golija/bb, 23250 Pag</izvorni_sadrzaj>
    <derivirana_varijabla naziv="DomainObject.Predmet.ProtustrankaWithAdressOIB_1">RAGAN društvo s ograničenom odgovornošću za proizvodnju i emitiranje radijskog i televizijskog programa, OIB 15221805140, Golija/bb, 23250 Pag</derivirana_varijabla>
  </DomainObject.Predmet.ProtustrankaWithAdressOIB>
  <DomainObject.Predmet.ProtustrankaNazivFormated>
    <izvorni_sadrzaj>RAGAN društvo s ograničenom odgovornošću za proizvodnju i emitiranje radijskog i televizijskog programa</izvorni_sadrzaj>
    <derivirana_varijabla naziv="DomainObject.Predmet.ProtustrankaNazivFormated_1">RAGAN društvo s ograničenom odgovornošću za proizvodnju i emitiranje radijskog i televizijskog programa</derivirana_varijabla>
  </DomainObject.Predmet.ProtustrankaNazivFormated>
  <DomainObject.Predmet.ProtustrankaNazivFormatedOIB>
    <izvorni_sadrzaj>RAGAN društvo s ograničenom odgovornošću za proizvodnju i emitiranje radijskog i televizijskog programa, OIB 15221805140</izvorni_sadrzaj>
    <derivirana_varijabla naziv="DomainObject.Predmet.ProtustrankaNazivFormatedOIB_1">RAGAN društvo s ograničenom odgovornošću za proizvodnju i emitiranje radijskog i televizijskog programa, OIB 15221805140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208964.41</izvorni_sadrzaj>
    <derivirana_varijabla naziv="DomainObject.Predmet.TrenutnaVrijednost_1">208964.41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RAGAN društvo s ograničenom odgovornošću za proizvodnju i emitiranje radijskog i televizijskog programa</item>
    </izvorni_sadrzaj>
    <derivirana_varijabla naziv="DomainObject.Predmet.ProtuStrankaListFormated_1">
      <item>RAGAN društvo s ograničenom odgovornošću za proizvodnju i emitiranje radijskog i televizijskog programa</item>
    </derivirana_varijabla>
  </DomainObject.Predmet.ProtuStrankaListFormated>
  <DomainObject.Predmet.ProtuStrankaListFormatedOIB>
    <izvorni_sadrzaj>
      <item>RAGAN društvo s ograničenom odgovornošću za proizvodnju i emitiranje radijskog i televizijskog programa, OIB 15221805140</item>
    </izvorni_sadrzaj>
    <derivirana_varijabla naziv="DomainObject.Predmet.ProtuStrankaListFormatedOIB_1">
      <item>RAGAN društvo s ograničenom odgovornošću za proizvodnju i emitiranje radijskog i televizijskog programa, OIB 15221805140</item>
    </derivirana_varijabla>
  </DomainObject.Predmet.ProtuStrankaListFormatedOIB>
  <DomainObject.Predmet.ProtuStrankaListFormatedWithAdress>
    <izvorni_sadrzaj>
      <item>RAGAN društvo s ograničenom odgovornošću za proizvodnju i emitiranje radijskog i televizijskog programa, Golija/bb, 23250 Pag</item>
    </izvorni_sadrzaj>
    <derivirana_varijabla naziv="DomainObject.Predmet.ProtuStrankaListFormatedWithAdress_1">
      <item>RAGAN društvo s ograničenom odgovornošću za proizvodnju i emitiranje radijskog i televizijskog programa, Golija/bb, 23250 Pag</item>
    </derivirana_varijabla>
  </DomainObject.Predmet.ProtuStrankaListFormatedWithAdress>
  <DomainObject.Predmet.ProtuStrankaListFormatedWithAdressOIB>
    <izvorni_sadrzaj>
      <item>RAGAN društvo s ograničenom odgovornošću za proizvodnju i emitiranje radijskog i televizijskog programa, OIB 15221805140, Golija/bb, 23250 Pag</item>
    </izvorni_sadrzaj>
    <derivirana_varijabla naziv="DomainObject.Predmet.ProtuStrankaListFormatedWithAdressOIB_1">
      <item>RAGAN društvo s ograničenom odgovornošću za proizvodnju i emitiranje radijskog i televizijskog programa, OIB 15221805140, Golija/bb, 23250 Pag</item>
    </derivirana_varijabla>
  </DomainObject.Predmet.ProtuStrankaListFormatedWithAdressOIB>
  <DomainObject.Predmet.ProtuStrankaListNazivFormated>
    <izvorni_sadrzaj>
      <item>RAGAN društvo s ograničenom odgovornošću za proizvodnju i emitiranje radijskog i televizijskog programa</item>
    </izvorni_sadrzaj>
    <derivirana_varijabla naziv="DomainObject.Predmet.ProtuStrankaListNazivFormated_1">
      <item>RAGAN društvo s ograničenom odgovornošću za proizvodnju i emitiranje radijskog i televizijskog programa</item>
    </derivirana_varijabla>
  </DomainObject.Predmet.ProtuStrankaListNazivFormated>
  <DomainObject.Predmet.ProtuStrankaListNazivFormatedOIB>
    <izvorni_sadrzaj>
      <item>RAGAN društvo s ograničenom odgovornošću za proizvodnju i emitiranje radijskog i televizijskog programa, OIB 15221805140</item>
    </izvorni_sadrzaj>
    <derivirana_varijabla naziv="DomainObject.Predmet.ProtuStrankaListNazivFormatedOIB_1">
      <item>RAGAN društvo s ograničenom odgovornošću za proizvodnju i emitiranje radijskog i televizijskog programa, OIB 15221805140</item>
    </derivirana_varijabla>
  </DomainObject.Predmet.ProtuStrankaListNazivFormatedOIB>
  <DomainObject.Predmet.OstaliListFormated>
    <izvorni_sadrzaj>
      <item>Vesna Karavanić</item>
    </izvorni_sadrzaj>
    <derivirana_varijabla naziv="DomainObject.Predmet.OstaliListFormated_1">
      <item>Vesna Karavanić</item>
    </derivirana_varijabla>
  </DomainObject.Predmet.OstaliListFormated>
  <DomainObject.Predmet.OstaliListFormatedOIB>
    <izvorni_sadrzaj>
      <item>Vesna Karavanić, OIB 69318888613</item>
    </izvorni_sadrzaj>
    <derivirana_varijabla naziv="DomainObject.Predmet.OstaliListFormatedOIB_1">
      <item>Vesna Karavanić, OIB 69318888613</item>
    </derivirana_varijabla>
  </DomainObject.Predmet.OstaliListFormatedOIB>
  <DomainObject.Predmet.OstaliListFormatedWithAdress>
    <izvorni_sadrzaj>
      <item>Vesna Karavanić, Bana Josipa Jelačića 18, 23250 Pag</item>
    </izvorni_sadrzaj>
    <derivirana_varijabla naziv="DomainObject.Predmet.OstaliListFormatedWithAdress_1">
      <item>Vesna Karavanić, Bana Josipa Jelačića 18, 23250 Pag</item>
    </derivirana_varijabla>
  </DomainObject.Predmet.OstaliListFormatedWithAdress>
  <DomainObject.Predmet.OstaliListFormatedWithAdressOIB>
    <izvorni_sadrzaj>
      <item>Vesna Karavanić, OIB 69318888613, Bana Josipa Jelačića 18, 23250 Pag</item>
    </izvorni_sadrzaj>
    <derivirana_varijabla naziv="DomainObject.Predmet.OstaliListFormatedWithAdressOIB_1">
      <item>Vesna Karavanić, OIB 69318888613, Bana Josipa Jelačića 18, 23250 Pag</item>
    </derivirana_varijabla>
  </DomainObject.Predmet.OstaliListFormatedWithAdressOIB>
  <DomainObject.Predmet.OstaliListNazivFormated>
    <izvorni_sadrzaj>
      <item>Vesna Karavanić</item>
    </izvorni_sadrzaj>
    <derivirana_varijabla naziv="DomainObject.Predmet.OstaliListNazivFormated_1">
      <item>Vesna Karavanić</item>
    </derivirana_varijabla>
  </DomainObject.Predmet.OstaliListNazivFormated>
  <DomainObject.Predmet.OstaliListNazivFormatedOIB>
    <izvorni_sadrzaj>
      <item>Vesna Karavanić, OIB 69318888613</item>
    </izvorni_sadrzaj>
    <derivirana_varijabla naziv="DomainObject.Predmet.OstaliListNazivFormatedOIB_1">
      <item>Vesna Karavanić, OIB 69318888613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RAGAN društvo s ograničenom odgovornošću za proizvodnju i emitiranje radijskog i televizijskog programa</izvorni_sadrzaj>
    <derivirana_varijabla naziv="DomainObject.Predmet.ProtustrankaIDrugi_1">RAGAN društvo s ograničenom odgovornošću za proizvodnju i emitiranje radijskog i televizijskog programa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RAGAN društvo s ograničenom odgovornošću za proizvodnju i emitiranje radijskog i televizijskog programa, OIB 15221805140, Golija/bb, 23250 Pag</izvorni_sadrzaj>
    <derivirana_varijabla naziv="DomainObject.Predmet.ProtustrankaIDrugiAdressOIB_1">RAGAN društvo s ograničenom odgovornošću za proizvodnju i emitiranje radijskog i televizijskog programa, OIB 15221805140, Golija/bb,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RAGAN društvo s ograničenom odgovornošću za proizvodnju i emitiranje radijskog i televizijskog programa</item>
      <item>Vesna Karavanić</item>
    </izvorni_sadrzaj>
    <derivirana_varijabla naziv="DomainObject.Predmet.SudioniciListNaziv_1">
      <item>Financijska agencija</item>
      <item>RAGAN društvo s ograničenom odgovornošću za proizvodnju i emitiranje radijskog i televizijskog programa</item>
      <item>Vesna Karavanić</item>
    </derivirana_varijabla>
  </DomainObject.Predmet.SudioniciListNaziv>
  <DomainObject.Predmet.SudioniciListAdressOIB>
    <izvorni_sadrzaj>
      <item>Financijska agencija, OIB 85821130368, Ivana Danila 4,23000 Zadar</item>
      <item>RAGAN društvo s ograničenom odgovornošću za proizvodnju i emitiranje radijskog i televizijskog programa, OIB 15221805140, Golija/bb,23250 Pag</item>
      <item>Vesna Karavanić, OIB 69318888613, Bana Josipa Jelačića 18,23250 Pag</item>
    </izvorni_sadrzaj>
    <derivirana_varijabla naziv="DomainObject.Predmet.SudioniciListAdressOIB_1">
      <item>Financijska agencija, OIB 85821130368, Ivana Danila 4,23000 Zadar</item>
      <item>RAGAN društvo s ograničenom odgovornošću za proizvodnju i emitiranje radijskog i televizijskog programa, OIB 15221805140, Golija/bb,23250 Pag</item>
      <item>Vesna Karavanić, OIB 69318888613, Bana Josipa Jelačića 18,23250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15221805140</item>
      <item>, OIB 69318888613</item>
    </izvorni_sadrzaj>
    <derivirana_varijabla naziv="DomainObject.Predmet.SudioniciListNazivOIB_1">
      <item>, OIB 85821130368</item>
      <item>, OIB 15221805140</item>
      <item>, OIB 69318888613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Rijeka</item>
    </izvorni_sadrzaj>
    <derivirana_varijabla naziv="DomainObject.Predmet.StecajniUpraviteljiListAddressOIB_1">
      <item>Alein Khan, OIB 25613472359, Trg sv. Barbare 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F744FB-844B-40C6-BB41-5012CF31DA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430</properties:Words>
  <properties:Characters>2205</properties:Characters>
  <properties:Lines>83</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2016-07-29T08:37:00Z</dcterms:created>
  <dc:creator>Ardena Bajlo</dc:creator>
  <cp:lastModifiedBy>wsadmin</cp:lastModifiedBy>
  <cp:lastPrinted>2016-09-13T08:28:00Z</cp:lastPrinted>
  <dcterms:modified xmlns:xsi="http://www.w3.org/2001/XMLSchema-instance" xsi:type="dcterms:W3CDTF">2016-09-16T11:21:00Z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