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f6ca" w14:paraId="04df6ca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B7752F">
        <w:t>83/2018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B7752F">
        <w:t>KRŠEVAN KAMEN j.</w:t>
      </w:r>
      <w:r w:rsidR="00B7752F" w:rsidRPr="005D3532">
        <w:t>d.o.o.</w:t>
      </w:r>
      <w:r w:rsidR="00B7752F">
        <w:t xml:space="preserve"> za graditeljstvo i usluge</w:t>
      </w:r>
      <w:r w:rsidR="00B7752F" w:rsidRPr="005D3532">
        <w:t xml:space="preserve">, </w:t>
      </w:r>
      <w:r w:rsidR="00B7752F">
        <w:t>Zadar</w:t>
      </w:r>
      <w:r w:rsidR="00B7752F" w:rsidRPr="005D3532">
        <w:t xml:space="preserve">, </w:t>
      </w:r>
      <w:r w:rsidR="00B7752F">
        <w:t>Antuna Barca 9 A</w:t>
      </w:r>
      <w:r w:rsidR="00B7752F" w:rsidRPr="005D3532">
        <w:t xml:space="preserve">, OIB: </w:t>
      </w:r>
      <w:r w:rsidR="00B7752F">
        <w:t>69477358151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B7752F">
        <w:t>Tei Balog</w:t>
      </w:r>
      <w:r w:rsidR="00B7752F" w:rsidRPr="005D3532">
        <w:t xml:space="preserve"> iz </w:t>
      </w:r>
      <w:r w:rsidR="00B7752F">
        <w:t>Osijeka</w:t>
      </w:r>
      <w:r>
        <w:t xml:space="preserve">,  </w:t>
      </w:r>
      <w:r w:rsidR="00F8276C">
        <w:t>20</w:t>
      </w:r>
      <w:r w:rsidR="00B7471E">
        <w:t xml:space="preserve">. </w:t>
      </w:r>
      <w:r w:rsidR="009A1DC9">
        <w:t>travnja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B7752F">
        <w:rPr>
          <w:b/>
        </w:rPr>
        <w:t>29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B7752F">
        <w:rPr>
          <w:b/>
        </w:rPr>
        <w:t>svibnja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E3211A">
        <w:rPr>
          <w:b/>
        </w:rPr>
        <w:t>8</w:t>
      </w:r>
      <w:r w:rsidR="00C6393F" w:rsidRPr="00C6393F">
        <w:rPr>
          <w:b/>
        </w:rPr>
        <w:t>,</w:t>
      </w:r>
      <w:r w:rsidR="00B7752F">
        <w:rPr>
          <w:b/>
        </w:rPr>
        <w:t>50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B7752F">
        <w:t>Tea Balog</w:t>
      </w:r>
      <w:r w:rsidR="00B7752F" w:rsidRPr="005D3532">
        <w:t xml:space="preserve"> iz </w:t>
      </w:r>
      <w:r w:rsidR="00B7752F">
        <w:t>Osijeka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>Republika Hrvatska, Ministarstvo financija, Porezna uprava, Područni ured 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B7752F">
        <w:t>Tea Balog</w:t>
      </w:r>
      <w:r w:rsidR="00B7752F" w:rsidRPr="005D3532">
        <w:t xml:space="preserve"> iz </w:t>
      </w:r>
      <w:r w:rsidR="00B7752F">
        <w:t>Osijeka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B7752F">
        <w:t>KRŠEVAN KAMEN j.</w:t>
      </w:r>
      <w:r w:rsidR="00B7752F" w:rsidRPr="005D3532">
        <w:t>d.o.o.</w:t>
      </w:r>
      <w:r w:rsidR="00B7752F">
        <w:t xml:space="preserve"> za graditeljstvo i usluge</w:t>
      </w:r>
      <w:r w:rsidR="00B7752F" w:rsidRPr="005D3532">
        <w:t xml:space="preserve">, </w:t>
      </w:r>
      <w:r w:rsidR="00B7752F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>Republika Hrvatska, Ministarstvo financija, Porezna uprava, Područni ured Dalmacija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2E0438">
        <w:t>5</w:t>
      </w:r>
      <w:r w:rsidR="00C6393F">
        <w:t xml:space="preserve"> St-</w:t>
      </w:r>
      <w:r w:rsidR="00B7752F">
        <w:t>164</w:t>
      </w:r>
      <w:r w:rsidR="00C6393F">
        <w:t>/</w:t>
      </w:r>
      <w:r w:rsidR="00E3211A">
        <w:t>20</w:t>
      </w:r>
      <w:r w:rsidR="00B7752F">
        <w:t>17</w:t>
      </w:r>
      <w:r w:rsidR="00F61541">
        <w:t>-</w:t>
      </w:r>
      <w:r w:rsidR="00B7752F">
        <w:t>16</w:t>
      </w:r>
      <w:r w:rsidR="00C6393F">
        <w:t xml:space="preserve"> od </w:t>
      </w:r>
      <w:r w:rsidR="00B7752F">
        <w:t>29</w:t>
      </w:r>
      <w:r w:rsidR="00C6393F">
        <w:t xml:space="preserve">. </w:t>
      </w:r>
      <w:r w:rsidR="00B7752F">
        <w:t>siječnja 2018</w:t>
      </w:r>
      <w:r w:rsidR="00C6393F">
        <w:t xml:space="preserve">. obustavljen skraćeni stečajni postupak. </w:t>
      </w:r>
    </w:p>
    <w:p w:rsidRDefault="00F13544" w:rsidP="00F13544" w:rsidR="00F13544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F8276C">
        <w:t>20</w:t>
      </w:r>
      <w:r w:rsidR="00B7471E">
        <w:t xml:space="preserve">. </w:t>
      </w:r>
      <w:r w:rsidR="009A1DC9">
        <w:t>travnja</w:t>
      </w:r>
      <w:r w:rsidR="00B7471E">
        <w:t xml:space="preserve"> 2018.</w:t>
      </w:r>
    </w:p>
    <w:p w:rsidRDefault="00A576FE" w:rsidP="00A576FE" w:rsidR="00A576FE"/>
    <w:p w:rsidRDefault="00607AB5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Članu uprave dužnika Tei Balog iz Osijeka</w:t>
      </w:r>
      <w:r w:rsidRPr="005D3532">
        <w:t xml:space="preserve">, </w:t>
      </w:r>
      <w:r>
        <w:t>Psunjska 22 -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Dalmacija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607AB5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B7752F">
      <w:t>83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2DD8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07AB5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1DC9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7752F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3544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76C"/>
    <w:rsid w:val="00F8287C"/>
    <w:rsid w:val="00F835AE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7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A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A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A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A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7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A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A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A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A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KRŠEVAN KAMEN j.d.o.o. za graditeljstvo i usluge</izvorni_sadrzaj>
    <derivirana_varijabla naziv="DomainObject.Predmet.ProtustrankaFormated_1">  KRŠEVAN KAMEN j.d.o.o. za graditeljstvo i usluge</derivirana_varijabla>
  </DomainObject.Predmet.ProtustrankaFormated>
  <DomainObject.Predmet.ProtustrankaFormatedOIB>
    <izvorni_sadrzaj>  KRŠEVAN KAMEN j.d.o.o. za graditeljstvo i usluge, OIB 69477358151</izvorni_sadrzaj>
    <derivirana_varijabla naziv="DomainObject.Predmet.ProtustrankaFormatedOIB_1">  KRŠEVAN KAMEN j.d.o.o. za graditeljstvo i usluge, OIB 69477358151</derivirana_varijabla>
  </DomainObject.Predmet.ProtustrankaFormatedOIB>
  <DomainObject.Predmet.ProtustrankaFormatedWithAdress>
    <izvorni_sadrzaj> KRŠEVAN KAMEN j.d.o.o. za graditeljstvo i usluge, Antuna Barca 9/A, 23000 Zadar</izvorni_sadrzaj>
    <derivirana_varijabla naziv="DomainObject.Predmet.ProtustrankaFormatedWithAdress_1"> KRŠEVAN KAMEN j.d.o.o. za graditeljstvo i usluge, Antuna Barca 9/A, 23000 Zadar</derivirana_varijabla>
  </DomainObject.Predmet.ProtustrankaFormatedWithAdress>
  <DomainObject.Predmet.ProtustrankaFormatedWithAdressOIB>
    <izvorni_sadrzaj> KRŠEVAN KAMEN j.d.o.o. za graditeljstvo i usluge, OIB 69477358151, Antuna Barca 9/A, 23000 Zadar</izvorni_sadrzaj>
    <derivirana_varijabla naziv="DomainObject.Predmet.ProtustrankaFormatedWithAdressOIB_1"> KRŠEVAN KAMEN j.d.o.o. za graditeljstvo i usluge, OIB 69477358151, Antuna Barca 9/A, 23000 Zadar</derivirana_varijabla>
  </DomainObject.Predmet.ProtustrankaFormatedWithAdressOIB>
  <DomainObject.Predmet.ProtustrankaWithAdress>
    <izvorni_sadrzaj>KRŠEVAN KAMEN j.d.o.o. za graditeljstvo i usluge Antuna Barca 9/A, 23000 Zadar</izvorni_sadrzaj>
    <derivirana_varijabla naziv="DomainObject.Predmet.ProtustrankaWithAdress_1">KRŠEVAN KAMEN j.d.o.o. za graditeljstvo i usluge Antuna Barca 9/A, 23000 Zadar</derivirana_varijabla>
  </DomainObject.Predmet.ProtustrankaWithAdress>
  <DomainObject.Predmet.ProtustrankaWithAdressOIB>
    <izvorni_sadrzaj>KRŠEVAN KAMEN j.d.o.o. za graditeljstvo i usluge, OIB 69477358151, Antuna Barca 9/A, 23000 Zadar</izvorni_sadrzaj>
    <derivirana_varijabla naziv="DomainObject.Predmet.ProtustrankaWithAdressOIB_1">KRŠEVAN KAMEN j.d.o.o. za graditeljstvo i usluge, OIB 69477358151, Antuna Barca 9/A, 23000 Zadar</derivirana_varijabla>
  </DomainObject.Predmet.ProtustrankaWithAdressOIB>
  <DomainObject.Predmet.ProtustrankaNazivFormated>
    <izvorni_sadrzaj>KRŠEVAN KAMEN j.d.o.o. za graditeljstvo i usluge</izvorni_sadrzaj>
    <derivirana_varijabla naziv="DomainObject.Predmet.ProtustrankaNazivFormated_1">KRŠEVAN KAMEN j.d.o.o. za graditeljstvo i usluge</derivirana_varijabla>
  </DomainObject.Predmet.ProtustrankaNazivFormated>
  <DomainObject.Predmet.ProtustrankaNazivFormatedOIB>
    <izvorni_sadrzaj>KRŠEVAN KAMEN j.d.o.o. za graditeljstvo i usluge, OIB 69477358151</izvorni_sadrzaj>
    <derivirana_varijabla naziv="DomainObject.Predmet.ProtustrankaNazivFormatedOIB_1">KRŠEVAN KAMEN j.d.o.o. za graditeljstvo i usluge, OIB 69477358151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KRŠEVAN KAMEN j.d.o.o. za graditeljstvo i usluge</item>
    </izvorni_sadrzaj>
    <derivirana_varijabla naziv="DomainObject.Predmet.ProtuStrankaListFormated_1">
      <item>KRŠEVAN KAMEN j.d.o.o. za graditeljstvo i usluge</item>
    </derivirana_varijabla>
  </DomainObject.Predmet.ProtuStrankaListFormated>
  <DomainObject.Predmet.ProtuStrankaListFormatedOIB>
    <izvorni_sadrzaj>
      <item>KRŠEVAN KAMEN j.d.o.o. za graditeljstvo i usluge, OIB 69477358151</item>
    </izvorni_sadrzaj>
    <derivirana_varijabla naziv="DomainObject.Predmet.ProtuStrankaListFormatedOIB_1">
      <item>KRŠEVAN KAMEN j.d.o.o. za graditeljstvo i usluge, OIB 69477358151</item>
    </derivirana_varijabla>
  </DomainObject.Predmet.ProtuStrankaListFormatedOIB>
  <DomainObject.Predmet.ProtuStrankaListFormatedWithAdress>
    <izvorni_sadrzaj>
      <item>KRŠEVAN KAMEN j.d.o.o. za graditeljstvo i usluge, Antuna Barca 9/A, 23000 Zadar</item>
    </izvorni_sadrzaj>
    <derivirana_varijabla naziv="DomainObject.Predmet.ProtuStrankaListFormatedWithAdress_1">
      <item>KRŠEVAN KAMEN j.d.o.o. za graditeljstvo i usluge, Antuna Barca 9/A, 23000 Zadar</item>
    </derivirana_varijabla>
  </DomainObject.Predmet.ProtuStrankaListFormatedWithAdress>
  <DomainObject.Predmet.ProtuStrankaListFormatedWithAdressOIB>
    <izvorni_sadrzaj>
      <item>KRŠEVAN KAMEN j.d.o.o. za graditeljstvo i usluge, OIB 69477358151, Antuna Barca 9/A, 23000 Zadar</item>
    </izvorni_sadrzaj>
    <derivirana_varijabla naziv="DomainObject.Predmet.ProtuStrankaListFormatedWithAdressOIB_1">
      <item>KRŠEVAN KAMEN j.d.o.o. za graditeljstvo i usluge, OIB 69477358151, Antuna Barca 9/A, 23000 Zadar</item>
    </derivirana_varijabla>
  </DomainObject.Predmet.ProtuStrankaListFormatedWithAdressOIB>
  <DomainObject.Predmet.ProtuStrankaListNazivFormated>
    <izvorni_sadrzaj>
      <item>KRŠEVAN KAMEN j.d.o.o. za graditeljstvo i usluge</item>
    </izvorni_sadrzaj>
    <derivirana_varijabla naziv="DomainObject.Predmet.ProtuStrankaListNazivFormated_1">
      <item>KRŠEVAN KAMEN j.d.o.o. za graditeljstvo i usluge</item>
    </derivirana_varijabla>
  </DomainObject.Predmet.ProtuStrankaListNazivFormated>
  <DomainObject.Predmet.ProtuStrankaListNazivFormatedOIB>
    <izvorni_sadrzaj>
      <item>KRŠEVAN KAMEN j.d.o.o. za graditeljstvo i usluge, OIB 69477358151</item>
    </izvorni_sadrzaj>
    <derivirana_varijabla naziv="DomainObject.Predmet.ProtuStrankaListNazivFormatedOIB_1">
      <item>KRŠEVAN KAMEN j.d.o.o. za graditeljstvo i usluge, OIB 69477358151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KRŠEVAN KAMEN j.d.o.o. za graditeljstvo i usluge</izvorni_sadrzaj>
    <derivirana_varijabla naziv="DomainObject.Predmet.ProtustrankaIDrugi_1">KRŠEVAN KAMEN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KRŠEVAN KAMEN j.d.o.o. za graditeljstvo i usluge, OIB 69477358151, Antuna Barca 9/A, 23000 Zadar</izvorni_sadrzaj>
    <derivirana_varijabla naziv="DomainObject.Predmet.ProtustrankaIDrugiAdressOIB_1">KRŠEVAN KAMEN j.d.o.o. za graditeljstvo i usluge, OIB 69477358151,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KRŠEVAN KAMEN j.d.o.o. za graditeljstvo i usluge</item>
      <item>FINA</item>
    </izvorni_sadrzaj>
    <derivirana_varijabla naziv="DomainObject.Predmet.SudioniciListNaziv_1">
      <item>KRŠEVAN KAMEN j.d.o.o. za graditeljstvo i usluge</item>
      <item>FINA</item>
    </derivirana_varijabla>
  </DomainObject.Predmet.SudioniciListNaziv>
  <DomainObject.Predmet.SudioniciListAdressOIB>
    <izvorni_sadrzaj>
      <item>KRŠEVAN KAMEN j.d.o.o. za graditeljstvo i usluge, OIB 69477358151, Antuna Barca 9/A,23000 Zadar</item>
      <item>FINA, OIB 85821130368</item>
    </izvorni_sadrzaj>
    <derivirana_varijabla naziv="DomainObject.Predmet.SudioniciListAdressOIB_1">
      <item>KRŠEVAN KAMEN j.d.o.o. za graditeljstvo i usluge, OIB 69477358151, Antuna Barca 9/A,23000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69477358151</item>
      <item>, OIB 85821130368</item>
    </izvorni_sadrzaj>
    <derivirana_varijabla naziv="DomainObject.Predmet.SudioniciListNazivOIB_1">
      <item>, OIB 69477358151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C8B1E-3FB9-4869-9939-B8C704C2DA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472</properties:Words>
  <properties:Characters>2621</properties:Characters>
  <properties:Lines>80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2018-02-08T13:00:00Z</dcterms:created>
  <dc:creator>Administrator</dc:creator>
  <cp:lastModifiedBy>Ante Rubelj</cp:lastModifiedBy>
  <cp:lastPrinted>2018-04-23T08:31:00Z</cp:lastPrinted>
  <dcterms:modified xmlns:xsi="http://www.w3.org/2001/XMLSchema-instance" xsi:type="dcterms:W3CDTF">2018-04-23T08:31:00Z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(1St-83-18-2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