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73d0" w14:paraId="d3373d0" w:rsidRDefault="007A3CF6" w:rsidP="006C2F92" w:rsidR="006C2F92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4.75pt;margin-top:42.75pt;width:59.55pt;height:7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VFnphswIAAKw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">
            <v:textbox inset="0,0,0,0">
              <w:txbxContent>
                <w:p w:rsidRDefault="006C2F92" w:rsidP="006C2F92" w:rsidR="006C2F92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6F7C69" w:rsidP="006C2F92" w:rsidR="006C2F92">
      <w:pPr>
        <w:spacing w:after="0"/>
        <w:ind w:firstLine="708" w:left="6372"/>
        <w:rPr>
          <w:rFonts w:cs="Times New Roman" w:eastAsia="Calibri"/>
        </w:rPr>
      </w:pPr>
      <w:r>
        <w:rPr>
          <w:rFonts w:cs="Times New Roman" w:eastAsia="Calibri"/>
        </w:rPr>
        <w:t xml:space="preserve">       9 St-57/2015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H R V A T S K A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OIB: 39670464653 po sucu Tereziji Goreta, </w:t>
      </w:r>
      <w:r w:rsidR="009661CB">
        <w:rPr>
          <w:rFonts w:cs="Times New Roman" w:eastAsia="Calibri"/>
        </w:rPr>
        <w:t xml:space="preserve">povodom prijedloga predlagatelja </w:t>
      </w:r>
      <w:r w:rsidR="006F7C69">
        <w:rPr>
          <w:rFonts w:cs="Times New Roman" w:eastAsia="Calibri"/>
        </w:rPr>
        <w:t xml:space="preserve">stečajnog upravitelja Draška </w:t>
      </w:r>
      <w:proofErr w:type="spellStart"/>
      <w:r w:rsidR="006F7C69">
        <w:rPr>
          <w:rFonts w:cs="Times New Roman" w:eastAsia="Calibri"/>
        </w:rPr>
        <w:t>Lambaše</w:t>
      </w:r>
      <w:proofErr w:type="spellEnd"/>
      <w:r w:rsidR="006F7C69">
        <w:rPr>
          <w:rFonts w:cs="Times New Roman" w:eastAsia="Calibri"/>
        </w:rPr>
        <w:t xml:space="preserve"> iz Šibenika</w:t>
      </w:r>
      <w:r w:rsidR="009661CB">
        <w:rPr>
          <w:rFonts w:cs="Times New Roman" w:eastAsia="Calibri"/>
        </w:rPr>
        <w:t xml:space="preserve">, </w:t>
      </w:r>
      <w:r>
        <w:rPr>
          <w:rFonts w:cs="Times New Roman" w:eastAsia="Calibri"/>
        </w:rPr>
        <w:t xml:space="preserve">u </w:t>
      </w:r>
      <w:r w:rsidR="009661CB">
        <w:rPr>
          <w:rFonts w:cs="Times New Roman" w:eastAsia="Calibri"/>
        </w:rPr>
        <w:t xml:space="preserve">stečajnom postupku nad </w:t>
      </w:r>
      <w:proofErr w:type="spellStart"/>
      <w:r w:rsidR="006F7C69">
        <w:rPr>
          <w:rFonts w:cs="Times New Roman" w:eastAsia="Calibri"/>
        </w:rPr>
        <w:t>Navag</w:t>
      </w:r>
      <w:proofErr w:type="spellEnd"/>
      <w:r w:rsidR="006F7C69">
        <w:rPr>
          <w:rFonts w:cs="Times New Roman" w:eastAsia="Calibri"/>
        </w:rPr>
        <w:t xml:space="preserve"> d.o.o. "u stečaju" iz Šibenika, Stjepana Radića 79a, OIB: </w:t>
      </w:r>
      <w:r w:rsidR="006F7C69" w:rsidRPr="006F7C69">
        <w:rPr>
          <w:rFonts w:cs="Times New Roman" w:eastAsia="Calibri"/>
        </w:rPr>
        <w:t>09768774220</w:t>
      </w:r>
      <w:r w:rsidR="009661CB">
        <w:rPr>
          <w:rFonts w:cs="Times New Roman" w:eastAsia="Calibri"/>
        </w:rPr>
        <w:t xml:space="preserve">, dana </w:t>
      </w:r>
      <w:r w:rsidR="006F7C69">
        <w:rPr>
          <w:rFonts w:cs="Times New Roman" w:eastAsia="Calibri"/>
        </w:rPr>
        <w:t xml:space="preserve">04. Studenog </w:t>
      </w:r>
      <w:r w:rsidR="009661CB">
        <w:rPr>
          <w:rFonts w:cs="Times New Roman" w:eastAsia="Calibri"/>
        </w:rPr>
        <w:t xml:space="preserve"> 2016.g. 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 s p r a v l  j a    se </w:t>
      </w:r>
      <w:r w:rsidR="009661CB">
        <w:rPr>
          <w:rFonts w:cs="Times New Roman" w:eastAsia="Calibri"/>
        </w:rPr>
        <w:t xml:space="preserve"> rješenje</w:t>
      </w:r>
      <w:r w:rsidR="003235D4">
        <w:rPr>
          <w:rFonts w:cs="Times New Roman" w:eastAsia="Calibri"/>
        </w:rPr>
        <w:t xml:space="preserve">  ovog suda St</w:t>
      </w:r>
      <w:r w:rsidR="006F7C69">
        <w:rPr>
          <w:rFonts w:cs="Times New Roman" w:eastAsia="Calibri"/>
        </w:rPr>
        <w:t>-57/15</w:t>
      </w:r>
      <w:r>
        <w:rPr>
          <w:rFonts w:cs="Times New Roman" w:eastAsia="Calibri"/>
        </w:rPr>
        <w:t xml:space="preserve">  od </w:t>
      </w:r>
      <w:r w:rsidR="006F7C69">
        <w:rPr>
          <w:rFonts w:cs="Times New Roman" w:eastAsia="Calibri"/>
        </w:rPr>
        <w:t>26. Listopada 2016</w:t>
      </w:r>
      <w:r>
        <w:rPr>
          <w:rFonts w:cs="Times New Roman" w:eastAsia="Calibri"/>
        </w:rPr>
        <w:t>.g. na način  da:</w:t>
      </w:r>
    </w:p>
    <w:p w:rsidRDefault="006C2F92" w:rsidP="006C2F92" w:rsidR="006C2F92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-u </w:t>
      </w:r>
      <w:r w:rsidR="006F7C69">
        <w:rPr>
          <w:rFonts w:cs="Times New Roman" w:eastAsia="Calibri"/>
        </w:rPr>
        <w:t>uvodu</w:t>
      </w:r>
      <w:r>
        <w:rPr>
          <w:rFonts w:cs="Times New Roman" w:eastAsia="Calibri"/>
        </w:rPr>
        <w:t xml:space="preserve"> </w:t>
      </w:r>
      <w:r w:rsidR="006F7C69">
        <w:rPr>
          <w:rFonts w:cs="Times New Roman" w:eastAsia="Calibri"/>
        </w:rPr>
        <w:t>rješenja umjesto "</w:t>
      </w:r>
      <w:proofErr w:type="spellStart"/>
      <w:r w:rsidR="006F7C69">
        <w:rPr>
          <w:rFonts w:cs="Times New Roman" w:eastAsia="Calibri"/>
        </w:rPr>
        <w:t>Navag</w:t>
      </w:r>
      <w:proofErr w:type="spellEnd"/>
      <w:r w:rsidR="006F7C69">
        <w:rPr>
          <w:rFonts w:cs="Times New Roman" w:eastAsia="Calibri"/>
        </w:rPr>
        <w:t xml:space="preserve"> d.o.o. 'u stečaju' iz Šibenika"</w:t>
      </w:r>
      <w:r>
        <w:rPr>
          <w:rFonts w:cs="Times New Roman" w:eastAsia="Calibri"/>
        </w:rPr>
        <w:t xml:space="preserve">,  treba stajati </w:t>
      </w:r>
      <w:r w:rsidR="009661CB">
        <w:rPr>
          <w:rFonts w:cs="Times New Roman" w:eastAsia="Calibri"/>
        </w:rPr>
        <w:t xml:space="preserve"> </w:t>
      </w:r>
      <w:r w:rsidR="006F7C69">
        <w:rPr>
          <w:rFonts w:cs="Times New Roman" w:eastAsia="Calibri"/>
        </w:rPr>
        <w:t>"</w:t>
      </w:r>
      <w:r w:rsidR="006F7C69" w:rsidRPr="006F7C69">
        <w:rPr>
          <w:rFonts w:cs="Times New Roman" w:eastAsia="Calibri"/>
        </w:rPr>
        <w:t xml:space="preserve"> </w:t>
      </w:r>
      <w:proofErr w:type="spellStart"/>
      <w:r w:rsidR="006F7C69">
        <w:rPr>
          <w:rFonts w:cs="Times New Roman" w:eastAsia="Calibri"/>
        </w:rPr>
        <w:t>Navag</w:t>
      </w:r>
      <w:proofErr w:type="spellEnd"/>
      <w:r w:rsidR="006F7C69">
        <w:rPr>
          <w:rFonts w:cs="Times New Roman" w:eastAsia="Calibri"/>
        </w:rPr>
        <w:t xml:space="preserve"> d.o.o. "u stečaju" iz Šibenika, Stjepana Radića 79a, OIB: </w:t>
      </w:r>
      <w:r w:rsidR="006F7C69" w:rsidRPr="006F7C69">
        <w:rPr>
          <w:rFonts w:cs="Times New Roman" w:eastAsia="Calibri"/>
        </w:rPr>
        <w:t>09768774220</w:t>
      </w:r>
      <w:r>
        <w:rPr>
          <w:rFonts w:cs="Times New Roman" w:eastAsia="Calibri"/>
        </w:rPr>
        <w:t>"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 </w:t>
      </w:r>
      <w:r w:rsidR="009661CB">
        <w:rPr>
          <w:rFonts w:cs="Times New Roman" w:eastAsia="Calibri"/>
        </w:rPr>
        <w:t>ovoj pravnoj stvari  je doneseno</w:t>
      </w:r>
      <w:r>
        <w:rPr>
          <w:rFonts w:cs="Times New Roman" w:eastAsia="Calibri"/>
        </w:rPr>
        <w:t xml:space="preserve"> </w:t>
      </w:r>
      <w:r w:rsidR="009661CB">
        <w:rPr>
          <w:rFonts w:cs="Times New Roman" w:eastAsia="Calibri"/>
        </w:rPr>
        <w:t>rj</w:t>
      </w:r>
      <w:r w:rsidR="003235D4">
        <w:rPr>
          <w:rFonts w:cs="Times New Roman" w:eastAsia="Calibri"/>
        </w:rPr>
        <w:t>ešenje pod poslovnim brojem St</w:t>
      </w:r>
      <w:r w:rsidR="006F7C69">
        <w:rPr>
          <w:rFonts w:cs="Times New Roman" w:eastAsia="Calibri"/>
        </w:rPr>
        <w:t>-57/15</w:t>
      </w:r>
      <w:r>
        <w:rPr>
          <w:rFonts w:cs="Times New Roman" w:eastAsia="Calibri"/>
        </w:rPr>
        <w:t>.</w:t>
      </w:r>
    </w:p>
    <w:p w:rsidRDefault="006C2F92" w:rsidP="003235D4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Kako je u izradi </w:t>
      </w:r>
      <w:r w:rsidR="009661CB">
        <w:rPr>
          <w:rFonts w:cs="Times New Roman" w:eastAsia="Calibri"/>
        </w:rPr>
        <w:t>rješenja</w:t>
      </w:r>
      <w:r>
        <w:rPr>
          <w:rFonts w:cs="Times New Roman" w:eastAsia="Calibri"/>
        </w:rPr>
        <w:t xml:space="preserve"> došlo do očite omaške u pisanju,  to je zbog toga, valjalo presudu ispraviti i riješiti kao u izreci suglasno odredbama 347. u svezi čl. 342. Zakona o parničnom postupku ("Narodne novine" br. 53/91, 91/92, 112/99,117/03, 88/05, 2/07, 123/08 i 57/11) .</w:t>
      </w:r>
    </w:p>
    <w:p w:rsidRDefault="00CA6D4E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</w:t>
      </w:r>
      <w:r w:rsidR="006F7C69">
        <w:rPr>
          <w:rFonts w:cs="Times New Roman" w:eastAsia="Calibri"/>
        </w:rPr>
        <w:t>04. studenog</w:t>
      </w:r>
      <w:r w:rsidR="006C2F92">
        <w:rPr>
          <w:rFonts w:cs="Times New Roman" w:eastAsia="Calibri"/>
        </w:rPr>
        <w:t xml:space="preserve"> 2016.godine</w:t>
      </w: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  <w:r>
        <w:rPr>
          <w:rFonts w:cs="Times New Roman" w:eastAsia="Calibri"/>
        </w:rPr>
        <w:t>S U D A C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CA6D4E" w:rsidP="006C2F92" w:rsidR="006C2F92">
      <w:pPr>
        <w:spacing w:after="0"/>
        <w:ind w:firstLine="708" w:left="5664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LIJEKU: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 xml:space="preserve">Protiv ovog rješenja nezadovoljna stranka može izjaviti žalbu Visokom Trgovačkom sudu Republike Hrvatske, u roku od 8 dana od primitka pisanog </w:t>
      </w:r>
      <w:proofErr w:type="spellStart"/>
      <w:r>
        <w:rPr>
          <w:rFonts w:cs="Times New Roman" w:eastAsia="Calibri"/>
        </w:rPr>
        <w:t>otpravka</w:t>
      </w:r>
      <w:proofErr w:type="spellEnd"/>
      <w:r>
        <w:rPr>
          <w:rFonts w:cs="Times New Roman" w:eastAsia="Calibri"/>
        </w:rPr>
        <w:t xml:space="preserve"> istog.</w:t>
      </w: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Žalba se podnosi putem ovog suda, u pisanom obliku, u dovoljnom broju primjeraka za sud i protivne stranke.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3235D4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DN-a:-</w:t>
      </w:r>
    </w:p>
    <w:p w:rsidRDefault="003235D4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Stečajnom upravitelju</w:t>
      </w:r>
    </w:p>
    <w:p w:rsidRDefault="003235D4" w:rsidP="006C2F92" w:rsidR="006C2F92">
      <w:pPr>
        <w:spacing w:after="0"/>
      </w:pPr>
      <w:r>
        <w:rPr>
          <w:rFonts w:cs="Times New Roman" w:eastAsia="Calibri"/>
        </w:rPr>
        <w:t>-e – oglasna stranica suda</w:t>
      </w:r>
    </w:p>
    <w:p w:rsidRDefault="00B724F3" w:rsidR="00B724F3"/>
    <w:sectPr w:rsidR="00B724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000"/>
    <w:rsid w:val="002B794F"/>
    <w:rsid w:val="003235D4"/>
    <w:rsid w:val="006C2F92"/>
    <w:rsid w:val="006F7C69"/>
    <w:rsid w:val="007A0BC3"/>
    <w:rsid w:val="007A3CF6"/>
    <w:rsid w:val="009661CB"/>
    <w:rsid w:val="00B724F3"/>
    <w:rsid w:val="00BC2000"/>
    <w:rsid w:val="00CA6D4E"/>
    <w:rsid w:val="00CF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2F9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3C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C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C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C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C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2F9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3C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C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C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C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C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680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2015.</izvorni_sadrzaj>
    <derivirana_varijabla naziv="DomainObject.Predmet.DatumOsnivanja_1">28.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listopada 2016.</izvorni_sadrzaj>
    <derivirana_varijabla naziv="DomainObject.Predmet.DatumRjesavanja_1">26.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St-57/2015</izvorni_sadrzaj>
    <derivirana_varijabla naziv="DomainObject.Predmet.OznakaBroj_1">St-57/2015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oč.prav.
- ispravak</izvorni_sadrzaj>
    <derivirana_varijabla naziv="DomainObject.Predmet.PrimjedbaSuca_1">oč.prav.
- ispravak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NAVAG d.o.o. za poslovne usluge - u stečaju</izvorni_sadrzaj>
    <derivirana_varijabla naziv="DomainObject.Predmet.ProtustrankaFormated_1">  Stečajna masa iza NAVAG d.o.o. za poslovne usluge - u stečaju</derivirana_varijabla>
  </DomainObject.Predmet.ProtustrankaFormated>
  <DomainObject.Predmet.ProtustrankaFormatedOIB>
    <izvorni_sadrzaj>  Stečajna masa iza NAVAG d.o.o. za poslovne usluge - u stečaju, OIB 09768774220</izvorni_sadrzaj>
    <derivirana_varijabla naziv="DomainObject.Predmet.ProtustrankaFormatedOIB_1">  Stečajna masa iza NAVAG d.o.o. za poslovne usluge - u stečaju, OIB 09768774220</derivirana_varijabla>
  </DomainObject.Predmet.ProtustrankaFormatedOIB>
  <DomainObject.Predmet.ProtustrankaFormatedWithAdress>
    <izvorni_sadrzaj> Stečajna masa iza NAVAG d.o.o. za poslovne usluge - u stečaju, Drniških žrtava 10, 22000 Šibenik</izvorni_sadrzaj>
    <derivirana_varijabla naziv="DomainObject.Predmet.ProtustrankaFormatedWithAdress_1"> Stečajna masa iza NAVAG d.o.o. za poslovne usluge - u stečaju, Drniških žrtava 10, 22000 Šibenik</derivirana_varijabla>
  </DomainObject.Predmet.ProtustrankaFormatedWithAdress>
  <DomainObject.Predmet.ProtustrankaFormatedWithAdressOIB>
    <izvorni_sadrzaj> Stečajna masa iza NAVAG d.o.o. za poslovne usluge - u stečaju, OIB 09768774220, Drniških žrtava 10, 22000 Šibenik</izvorni_sadrzaj>
    <derivirana_varijabla naziv="DomainObject.Predmet.ProtustrankaFormatedWithAdressOIB_1"> Stečajna masa iza NAVAG d.o.o. za poslovne usluge - u stečaju, OIB 09768774220, Drniških žrtava 10, 22000 Šibenik</derivirana_varijabla>
  </DomainObject.Predmet.ProtustrankaFormatedWithAdressOIB>
  <DomainObject.Predmet.ProtustrankaWithAdress>
    <izvorni_sadrzaj>Stečajna masa iza NAVAG d.o.o. za poslovne usluge - u stečaju Drniških žrtava 10, 22000 Šibenik</izvorni_sadrzaj>
    <derivirana_varijabla naziv="DomainObject.Predmet.ProtustrankaWithAdress_1">Stečajna masa iza NAVAG d.o.o. za poslovne usluge - u stečaju Drniških žrtava 10, 22000 Šibenik</derivirana_varijabla>
  </DomainObject.Predmet.ProtustrankaWithAdress>
  <DomainObject.Predmet.ProtustrankaWithAdressOIB>
    <izvorni_sadrzaj>Stečajna masa iza NAVAG d.o.o. za poslovne usluge - u stečaju, OIB 09768774220, Drniških žrtava 10, 22000 Šibenik</izvorni_sadrzaj>
    <derivirana_varijabla naziv="DomainObject.Predmet.ProtustrankaWithAdressOIB_1">Stečajna masa iza NAVAG d.o.o. za poslovne usluge - u stečaju, OIB 09768774220, Drniških žrtava 10, 22000 Šibenik</derivirana_varijabla>
  </DomainObject.Predmet.ProtustrankaWithAdressOIB>
  <DomainObject.Predmet.ProtustrankaNazivFormated>
    <izvorni_sadrzaj>Stečajna masa iza NAVAG d.o.o. za poslovne usluge - u stečaju</izvorni_sadrzaj>
    <derivirana_varijabla naziv="DomainObject.Predmet.ProtustrankaNazivFormated_1">Stečajna masa iza NAVAG d.o.o. za poslovne usluge - u stečaju</derivirana_varijabla>
  </DomainObject.Predmet.ProtustrankaNazivFormated>
  <DomainObject.Predmet.ProtustrankaNazivFormatedOIB>
    <izvorni_sadrzaj>Stečajna masa iza NAVAG d.o.o. za poslovne usluge - u stečaju, OIB 09768774220</izvorni_sadrzaj>
    <derivirana_varijabla naziv="DomainObject.Predmet.ProtustrankaNazivFormatedOIB_1">Stečajna masa iza NAVAG d.o.o. za poslovne usluge - u stečaju, OIB 09768774220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Draško Lambaša, upravitelj Stečajne mase NAVAG d.o.o., "u stečaju", Šibenik</izvorni_sadrzaj>
    <derivirana_varijabla naziv="DomainObject.Predmet.StrankaFormated_1">  Draško Lambaša, upravitelj Stečajne mase NAVAG d.o.o., "u stečaju", Šibenik</derivirana_varijabla>
  </DomainObject.Predmet.StrankaFormated>
  <DomainObject.Predmet.StrankaFormatedOIB>
    <izvorni_sadrzaj>  Draško Lambaša, upravitelj Stečajne mase NAVAG d.o.o., "u stečaju", Šibenik, OIB 48593997552</izvorni_sadrzaj>
    <derivirana_varijabla naziv="DomainObject.Predmet.StrankaFormatedOIB_1">  Draško Lambaša, upravitelj Stečajne mase NAVAG d.o.o., "u stečaju", Šibenik, OIB 48593997552</derivirana_varijabla>
  </DomainObject.Predmet.StrankaFormatedOIB>
  <DomainObject.Predmet.StrankaFormatedWithAdress>
    <izvorni_sadrzaj> Draško Lambaša, upravitelj Stečajne mase NAVAG d.o.o., "u stečaju", Šibenik, Drniških Žrtava 10, 22000 Šibenik</izvorni_sadrzaj>
    <derivirana_varijabla naziv="DomainObject.Predmet.StrankaFormatedWithAdress_1"> Draško Lambaša, upravitelj Stečajne mase NAVAG d.o.o., "u stečaju", Šibenik, Drniških Žrtava 10, 22000 Šibenik</derivirana_varijabla>
  </DomainObject.Predmet.StrankaFormatedWithAdress>
  <DomainObject.Predmet.StrankaFormatedWithAdressOIB>
    <izvorni_sadrzaj> Draško Lambaša, upravitelj Stečajne mase NAVAG d.o.o., "u stečaju", Šibenik, OIB 48593997552, Drniških Žrtava 10, 22000 Šibenik</izvorni_sadrzaj>
    <derivirana_varijabla naziv="DomainObject.Predmet.StrankaFormatedWithAdressOIB_1"> Draško Lambaša, upravitelj Stečajne mase NAVAG d.o.o., "u stečaju", Šibenik, OIB 48593997552, Drniških Žrtava 10, 22000 Šibenik</derivirana_varijabla>
  </DomainObject.Predmet.StrankaFormatedWithAdressOIB>
  <DomainObject.Predmet.StrankaWithAdress>
    <izvorni_sadrzaj>Draško Lambaša, upravitelj Stečajne mase NAVAG d.o.o., "u stečaju", Šibenik Drniških Žrtava 10,22000 Šibenik</izvorni_sadrzaj>
    <derivirana_varijabla naziv="DomainObject.Predmet.StrankaWithAdress_1">Draško Lambaša, upravitelj Stečajne mase NAVAG d.o.o., "u stečaju", Šibenik Drniških Žrtava 10,22000 Šibenik</derivirana_varijabla>
  </DomainObject.Predmet.StrankaWithAdress>
  <DomainObject.Predmet.StrankaWithAdressOIB>
    <izvorni_sadrzaj>Draško Lambaša, upravitelj Stečajne mase NAVAG d.o.o., "u stečaju", Šibenik, OIB 48593997552, Drniških Žrtava 10,22000 Šibenik</izvorni_sadrzaj>
    <derivirana_varijabla naziv="DomainObject.Predmet.StrankaWithAdressOIB_1">Draško Lambaša, upravitelj Stečajne mase NAVAG d.o.o., "u stečaju", Šibenik, OIB 48593997552, Drniških Žrtava 10,22000 Šibenik</derivirana_varijabla>
  </DomainObject.Predmet.StrankaWithAdressOIB>
  <DomainObject.Predmet.StrankaNazivFormated>
    <izvorni_sadrzaj>Draško Lambaša, upravitelj Stečajne mase NAVAG d.o.o., "u stečaju", Šibenik</izvorni_sadrzaj>
    <derivirana_varijabla naziv="DomainObject.Predmet.StrankaNazivFormated_1">Draško Lambaša, upravitelj Stečajne mase NAVAG d.o.o., "u stečaju", Šibenik</derivirana_varijabla>
  </DomainObject.Predmet.StrankaNazivFormated>
  <DomainObject.Predmet.StrankaNazivFormatedOIB>
    <izvorni_sadrzaj>Draško Lambaša, upravitelj Stečajne mase NAVAG d.o.o., "u stečaju", Šibenik, OIB 48593997552</izvorni_sadrzaj>
    <derivirana_varijabla naziv="DomainObject.Predmet.StrankaNazivFormatedOIB_1">Draško Lambaša, upravitelj Stečajne mase NAVAG d.o.o., "u stečaju", Šibenik, OIB 48593997552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Draško Lambaša, upravitelj Stečajne mase NAVAG d.o.o., "u stečaju", Šibenik</item>
    </izvorni_sadrzaj>
    <derivirana_varijabla naziv="DomainObject.Predmet.StrankaListFormated_1">
      <item>Draško Lambaša, upravitelj Stečajne mase NAVAG d.o.o., "u stečaju", Šibenik</item>
    </derivirana_varijabla>
  </DomainObject.Predmet.StrankaListFormated>
  <DomainObject.Predmet.StrankaListFormatedOIB>
    <izvorni_sadrzaj>
      <item>Draško Lambaša, upravitelj Stečajne mase NAVAG d.o.o., "u stečaju", Šibenik, OIB 48593997552</item>
    </izvorni_sadrzaj>
    <derivirana_varijabla naziv="DomainObject.Predmet.StrankaListFormatedOIB_1">
      <item>Draško Lambaša, upravitelj Stečajne mase NAVAG d.o.o., "u stečaju", Šibenik, OIB 48593997552</item>
    </derivirana_varijabla>
  </DomainObject.Predmet.StrankaListFormatedOIB>
  <DomainObject.Predmet.StrankaListFormatedWithAdress>
    <izvorni_sadrzaj>
      <item>Draško Lambaša, upravitelj Stečajne mase NAVAG d.o.o., "u stečaju", Šibenik, Drniških Žrtava 10, 22000 Šibenik</item>
    </izvorni_sadrzaj>
    <derivirana_varijabla naziv="DomainObject.Predmet.StrankaListFormatedWithAdress_1">
      <item>Draško Lambaša, upravitelj Stečajne mase NAVAG d.o.o., "u stečaju", Šibenik, Drniških Žrtava 10, 22000 Šibenik</item>
    </derivirana_varijabla>
  </DomainObject.Predmet.StrankaListFormatedWithAdress>
  <DomainObject.Predmet.StrankaListFormatedWithAdressOIB>
    <izvorni_sadrzaj>
      <item>Draško Lambaša, upravitelj Stečajne mase NAVAG d.o.o., "u stečaju", Šibenik, OIB 48593997552, Drniških Žrtava 10, 22000 Šibenik</item>
    </izvorni_sadrzaj>
    <derivirana_varijabla naziv="DomainObject.Predmet.StrankaListFormatedWithAdressOIB_1">
      <item>Draško Lambaša, upravitelj Stečajne mase NAVAG d.o.o., "u stečaju", Šibenik, OIB 48593997552, Drniških Žrtava 10, 22000 Šibenik</item>
    </derivirana_varijabla>
  </DomainObject.Predmet.StrankaListFormatedWithAdressOIB>
  <DomainObject.Predmet.StrankaListNazivFormated>
    <izvorni_sadrzaj>
      <item>Draško Lambaša, upravitelj Stečajne mase NAVAG d.o.o., "u stečaju", Šibenik</item>
    </izvorni_sadrzaj>
    <derivirana_varijabla naziv="DomainObject.Predmet.StrankaListNazivFormated_1">
      <item>Draško Lambaša, upravitelj Stečajne mase NAVAG d.o.o., "u stečaju", Šibenik</item>
    </derivirana_varijabla>
  </DomainObject.Predmet.StrankaListNazivFormated>
  <DomainObject.Predmet.StrankaListNazivFormatedOIB>
    <izvorni_sadrzaj>
      <item>Draško Lambaša, upravitelj Stečajne mase NAVAG d.o.o., "u stečaju", Šibenik, OIB 48593997552</item>
    </izvorni_sadrzaj>
    <derivirana_varijabla naziv="DomainObject.Predmet.StrankaListNazivFormatedOIB_1">
      <item>Draško Lambaša, upravitelj Stečajne mase NAVAG d.o.o., "u stečaju", Šibenik, OIB 48593997552</item>
    </derivirana_varijabla>
  </DomainObject.Predmet.StrankaListNazivFormatedOIB>
  <DomainObject.Predmet.ProtuStrankaListFormated>
    <izvorni_sadrzaj>
      <item>Stečajna masa iza NAVAG d.o.o. za poslovne usluge - u stečaju</item>
    </izvorni_sadrzaj>
    <derivirana_varijabla naziv="DomainObject.Predmet.ProtuStrankaListFormated_1">
      <item>Stečajna masa iza NAVAG d.o.o. za poslovne usluge - u stečaju</item>
    </derivirana_varijabla>
  </DomainObject.Predmet.ProtuStrankaListFormated>
  <DomainObject.Predmet.ProtuStrankaListFormatedOIB>
    <izvorni_sadrzaj>
      <item>Stečajna masa iza NAVAG d.o.o. za poslovne usluge - u stečaju, OIB 09768774220</item>
    </izvorni_sadrzaj>
    <derivirana_varijabla naziv="DomainObject.Predmet.ProtuStrankaListFormatedOIB_1">
      <item>Stečajna masa iza NAVAG d.o.o. za poslovne usluge - u stečaju, OIB 09768774220</item>
    </derivirana_varijabla>
  </DomainObject.Predmet.ProtuStrankaListFormatedOIB>
  <DomainObject.Predmet.ProtuStrankaListFormatedWithAdress>
    <izvorni_sadrzaj>
      <item>Stečajna masa iza NAVAG d.o.o. za poslovne usluge - u stečaju, Drniških žrtava 10, 22000 Šibenik</item>
    </izvorni_sadrzaj>
    <derivirana_varijabla naziv="DomainObject.Predmet.ProtuStrankaListFormatedWithAdress_1">
      <item>Stečajna masa iza NAVAG d.o.o. za poslovne usluge - u stečaju, Drniških žrtava 10, 22000 Šibenik</item>
    </derivirana_varijabla>
  </DomainObject.Predmet.ProtuStrankaListFormatedWithAdress>
  <DomainObject.Predmet.ProtuStrankaListFormatedWithAdressOIB>
    <izvorni_sadrzaj>
      <item>Stečajna masa iza NAVAG d.o.o. za poslovne usluge - u stečaju, OIB 09768774220, Drniških žrtava 10, 22000 Šibenik</item>
    </izvorni_sadrzaj>
    <derivirana_varijabla naziv="DomainObject.Predmet.ProtuStrankaListFormatedWithAdressOIB_1">
      <item>Stečajna masa iza NAVAG d.o.o. za poslovne usluge - u stečaju, OIB 09768774220, Drniških žrtava 10, 22000 Šibenik</item>
    </derivirana_varijabla>
  </DomainObject.Predmet.ProtuStrankaListFormatedWithAdressOIB>
  <DomainObject.Predmet.ProtuStrankaListNazivFormated>
    <izvorni_sadrzaj>
      <item>Stečajna masa iza NAVAG d.o.o. za poslovne usluge - u stečaju</item>
    </izvorni_sadrzaj>
    <derivirana_varijabla naziv="DomainObject.Predmet.ProtuStrankaListNazivFormated_1">
      <item>Stečajna masa iza NAVAG d.o.o. za poslovne usluge - u stečaju</item>
    </derivirana_varijabla>
  </DomainObject.Predmet.ProtuStrankaListNazivFormated>
  <DomainObject.Predmet.ProtuStrankaListNazivFormatedOIB>
    <izvorni_sadrzaj>
      <item>Stečajna masa iza NAVAG d.o.o. za poslovne usluge - u stečaju, OIB 09768774220</item>
    </izvorni_sadrzaj>
    <derivirana_varijabla naziv="DomainObject.Predmet.ProtuStrankaListNazivFormatedOIB_1">
      <item>Stečajna masa iza NAVAG d.o.o. za poslovne usluge - u stečaju, OIB 09768774220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Draško Lambaša, upravitelj Stečajne mase NAVAG d.o.o., "u stečaju", Šibenik</izvorni_sadrzaj>
    <derivirana_varijabla naziv="DomainObject.Predmet.StrankaIDrugi_1">Draško Lambaša, upravitelj Stečajne mase NAVAG d.o.o., "u stečaju", Šibenik</derivirana_varijabla>
  </DomainObject.Predmet.StrankaIDrugi>
  <DomainObject.Predmet.ProtustrankaIDrugi>
    <izvorni_sadrzaj>Stečajna masa iza NAVAG d.o.o. za poslovne usluge - u stečaju</izvorni_sadrzaj>
    <derivirana_varijabla naziv="DomainObject.Predmet.ProtustrankaIDrugi_1">Stečajna masa iza NAVAG d.o.o. za poslovne usluge - u stečaju</derivirana_varijabla>
  </DomainObject.Predmet.ProtustrankaIDrugi>
  <DomainObject.Predmet.StrankaIDrugiAdressOIB>
    <izvorni_sadrzaj>Draško Lambaša, upravitelj Stečajne mase NAVAG d.o.o., "u stečaju", Šibenik, OIB 48593997552, Drniških Žrtava 10, 22000 Šibenik</izvorni_sadrzaj>
    <derivirana_varijabla naziv="DomainObject.Predmet.StrankaIDrugiAdressOIB_1">Draško Lambaša, upravitelj Stečajne mase NAVAG d.o.o., "u stečaju", Šibenik, OIB 48593997552, Drniških Žrtava 10, 22000 Šibenik</derivirana_varijabla>
  </DomainObject.Predmet.StrankaIDrugiAdressOIB>
  <DomainObject.Predmet.ProtustrankaIDrugiAdressOIB>
    <izvorni_sadrzaj>Stečajna masa iza NAVAG d.o.o. za poslovne usluge - u stečaju, OIB 09768774220, Drniških žrtava 10, 22000 Šibenik</izvorni_sadrzaj>
    <derivirana_varijabla naziv="DomainObject.Predmet.ProtustrankaIDrugiAdressOIB_1">Stečajna masa iza NAVAG d.o.o. za poslovne usluge - u stečaju, OIB 09768774220, Drniških žrtava 10,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listopada 2016.</izvorni_sadrzaj>
    <derivirana_varijabla naziv="DomainObject.Predmet.OdlukaRjesenje.DatumDonosenjaOdluke_1">26.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St-57/2015-10</izvorni_sadrzaj>
    <derivirana_varijabla naziv="DomainObject.Predmet.OdlukaRjesenje.Oznaka_1">St-57/2015-10</derivirana_varijabla>
  </DomainObject.Predmet.OdlukaRjesenje.Oznaka>
  <DomainObject.Predmet.SudioniciListNaziv>
    <izvorni_sadrzaj>
      <item>Draško Lambaša, upravitelj Stečajne mase NAVAG d.o.o., "u stečaju", Šibenik</item>
      <item>Stečajna masa iza NAVAG d.o.o. za poslovne usluge - u stečaju</item>
    </izvorni_sadrzaj>
    <derivirana_varijabla naziv="DomainObject.Predmet.SudioniciListNaziv_1">
      <item>Draško Lambaša, upravitelj Stečajne mase NAVAG d.o.o., "u stečaju", Šibenik</item>
      <item>Stečajna masa iza NAVAG d.o.o. za poslovne usluge - u stečaju</item>
    </derivirana_varijabla>
  </DomainObject.Predmet.SudioniciListNaziv>
  <DomainObject.Predmet.SudioniciListAdressOIB>
    <izvorni_sadrzaj>
      <item>Draško Lambaša, upravitelj Stečajne mase NAVAG d.o.o., "u stečaju", Šibenik, OIB 48593997552, Drniških Žrtava 10,22000 Šibenik</item>
      <item>Stečajna masa iza NAVAG d.o.o. za poslovne usluge - u stečaju, OIB 09768774220, Drniških žrtava 10,22000 Šibenik</item>
    </izvorni_sadrzaj>
    <derivirana_varijabla naziv="DomainObject.Predmet.SudioniciListAdressOIB_1">
      <item>Draško Lambaša, upravitelj Stečajne mase NAVAG d.o.o., "u stečaju", Šibenik, OIB 48593997552, Drniških Žrtava 10,22000 Šibenik</item>
      <item>Stečajna masa iza NAVAG d.o.o. za poslovne usluge - u stečaju, OIB 09768774220,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48593997552</item>
      <item>, OIB 09768774220</item>
    </izvorni_sadrzaj>
    <derivirana_varijabla naziv="DomainObject.Predmet.SudioniciListNazivOIB_1">
      <item>, OIB 48593997552</item>
      <item>, OIB 09768774220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1214</properties:Characters>
  <properties:Lines>48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2016-11-04T08:44:00Z</dcterms:created>
  <dc:creator>Marina Gulin</dc:creator>
  <cp:lastModifiedBy>Marina Gulin</cp:lastModifiedBy>
  <cp:lastPrinted>2016-11-04T11:48:00Z</cp:lastPrinted>
  <dcterms:modified xmlns:xsi="http://www.w3.org/2001/XMLSchema-instance" xsi:type="dcterms:W3CDTF">2016-11-04T12:05:00Z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