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b52d" w14:paraId="07cb52d" w:rsidRDefault="00F546B4" w:rsidP="00F546B4" w:rsidR="00F546B4" w:rsidRPr="00764D81">
      <w:pPr>
        <w:jc w:val="both"/>
        <w15:collapsed w:val="false"/>
      </w:pPr>
      <w:bookmarkStart w:name="_GoBack" w:id="0"/>
      <w:bookmarkEnd w:id="0"/>
      <w:r w:rsidRPr="00764D81">
        <w:t xml:space="preserve">                 </w:t>
      </w:r>
      <w:r w:rsidRPr="00764D81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764D81">
      <w:pPr>
        <w:jc w:val="both"/>
      </w:pPr>
      <w:r w:rsidRPr="00764D81">
        <w:t xml:space="preserve">   REPUBLIKA HRVATSKA</w:t>
      </w:r>
    </w:p>
    <w:p w:rsidRDefault="00F546B4" w:rsidP="00F546B4" w:rsidR="00F546B4" w:rsidRPr="00764D81">
      <w:pPr>
        <w:jc w:val="both"/>
      </w:pPr>
      <w:r w:rsidRPr="00764D81">
        <w:t>TRGOVAČKI SUD U PAZINU</w:t>
      </w:r>
    </w:p>
    <w:p w:rsidRDefault="00F546B4" w:rsidP="00F546B4" w:rsidR="00F546B4" w:rsidRPr="00764D81">
      <w:pPr>
        <w:jc w:val="both"/>
      </w:pPr>
      <w:r w:rsidRPr="00764D81">
        <w:t xml:space="preserve">     52000 Pazin, Drševka 1</w:t>
      </w:r>
      <w:r w:rsidRPr="00764D81">
        <w:tab/>
      </w:r>
      <w:r w:rsidRPr="00764D81">
        <w:tab/>
      </w:r>
      <w:r w:rsidRPr="00764D81">
        <w:tab/>
      </w:r>
      <w:r w:rsidRPr="00764D81">
        <w:tab/>
      </w:r>
      <w:r w:rsidRPr="00764D81">
        <w:tab/>
      </w:r>
      <w:r w:rsidRPr="00764D81">
        <w:tab/>
        <w:t xml:space="preserve">      Posl.br.: </w:t>
      </w:r>
      <w:r w:rsidR="00E56383" w:rsidRPr="00764D81">
        <w:t>1</w:t>
      </w:r>
      <w:r w:rsidRPr="00764D81">
        <w:t xml:space="preserve"> St-</w:t>
      </w:r>
      <w:r w:rsidR="006B2538" w:rsidRPr="00764D81">
        <w:t>739</w:t>
      </w:r>
      <w:r w:rsidRPr="00764D81">
        <w:t>/16-</w:t>
      </w:r>
      <w:r w:rsidR="007F701F">
        <w:t>37</w:t>
      </w:r>
    </w:p>
    <w:p w:rsidRDefault="00F546B4" w:rsidP="00F546B4" w:rsidR="00F546B4" w:rsidRPr="00764D81">
      <w:pPr>
        <w:jc w:val="both"/>
      </w:pPr>
    </w:p>
    <w:p w:rsidRDefault="00F546B4" w:rsidP="00F546B4" w:rsidR="00F546B4" w:rsidRPr="00764D81">
      <w:pPr>
        <w:jc w:val="both"/>
      </w:pPr>
    </w:p>
    <w:p w:rsidRDefault="00F546B4" w:rsidP="00F546B4" w:rsidR="00F546B4" w:rsidRPr="00764D81">
      <w:pPr>
        <w:jc w:val="center"/>
      </w:pPr>
      <w:r w:rsidRPr="00764D81">
        <w:t>R E P U B L I K A  H R V A T S K A</w:t>
      </w:r>
    </w:p>
    <w:p w:rsidRDefault="00F546B4" w:rsidP="00F546B4" w:rsidR="00F546B4" w:rsidRPr="00764D81">
      <w:pPr>
        <w:jc w:val="center"/>
      </w:pPr>
    </w:p>
    <w:p w:rsidRDefault="00F546B4" w:rsidP="00F546B4" w:rsidR="00F546B4" w:rsidRPr="00764D81">
      <w:pPr>
        <w:jc w:val="center"/>
      </w:pPr>
      <w:r w:rsidRPr="00764D81">
        <w:t>R J E Š E N J E</w:t>
      </w:r>
    </w:p>
    <w:p w:rsidRDefault="00F546B4" w:rsidP="00F546B4" w:rsidR="00F546B4" w:rsidRPr="00764D81">
      <w:pPr>
        <w:jc w:val="center"/>
      </w:pPr>
    </w:p>
    <w:p w:rsidRDefault="00F546B4" w:rsidP="007F701F" w:rsidR="00F546B4">
      <w:pPr>
        <w:jc w:val="both"/>
      </w:pPr>
      <w:r w:rsidRPr="00764D81">
        <w:tab/>
        <w:t xml:space="preserve">Trgovački sud u Pazinu, po stečajnom sucu </w:t>
      </w:r>
      <w:r w:rsidR="00381586" w:rsidRPr="00764D81">
        <w:t>Damiru Rabaru</w:t>
      </w:r>
      <w:r w:rsidRPr="00764D81">
        <w:t xml:space="preserve">, u stečajnom </w:t>
      </w:r>
      <w:r w:rsidR="001A1123" w:rsidRPr="00764D81">
        <w:t xml:space="preserve">postupku nad stečajnim dužnikom </w:t>
      </w:r>
      <w:r w:rsidR="006B2538" w:rsidRPr="00764D81">
        <w:t>F. A. TOURS d.o.o. Poreč, Vukovarska 26, OIB: 64124393294</w:t>
      </w:r>
      <w:r w:rsidR="00C360F2" w:rsidRPr="00764D81">
        <w:t>,</w:t>
      </w:r>
      <w:r w:rsidR="00057DD4" w:rsidRPr="00764D81">
        <w:t xml:space="preserve"> </w:t>
      </w:r>
      <w:r w:rsidR="007F701F" w:rsidRPr="00993041">
        <w:t xml:space="preserve">na ispitnom ročištu održanom dana </w:t>
      </w:r>
      <w:r w:rsidR="007F701F">
        <w:t>12. travnja</w:t>
      </w:r>
      <w:r w:rsidR="007F701F" w:rsidRPr="00993041">
        <w:t xml:space="preserve"> 2017. godine</w:t>
      </w:r>
    </w:p>
    <w:p w:rsidRDefault="007F701F" w:rsidP="007F701F" w:rsidR="007F701F" w:rsidRPr="00764D81">
      <w:pPr>
        <w:jc w:val="both"/>
      </w:pPr>
    </w:p>
    <w:p w:rsidRDefault="00F546B4" w:rsidP="00F546B4" w:rsidR="00F546B4" w:rsidRPr="00764D81">
      <w:pPr>
        <w:jc w:val="center"/>
      </w:pPr>
      <w:r w:rsidRPr="00764D81">
        <w:t>r i j e š i o  j e</w:t>
      </w:r>
    </w:p>
    <w:p w:rsidRDefault="00F546B4" w:rsidP="00F546B4" w:rsidR="00F546B4" w:rsidRPr="00764D81">
      <w:pPr>
        <w:jc w:val="center"/>
      </w:pPr>
    </w:p>
    <w:p w:rsidRDefault="00F546B4" w:rsidP="00712213" w:rsidR="006B2538" w:rsidRPr="00764D81">
      <w:pPr>
        <w:jc w:val="both"/>
      </w:pPr>
      <w:r w:rsidRPr="00764D81">
        <w:tab/>
        <w:t>I.</w:t>
      </w:r>
      <w:r w:rsidR="00BC4CE5" w:rsidRPr="00764D81">
        <w:t xml:space="preserve"> </w:t>
      </w:r>
      <w:r w:rsidRPr="00764D81">
        <w:t xml:space="preserve">U stečajnom postupku nad dužnikom </w:t>
      </w:r>
      <w:r w:rsidR="006B2538" w:rsidRPr="00764D81">
        <w:t>F. A. TOURS d.o.o. Poreč, Vukovarska 26, OIB: 64124393294</w:t>
      </w:r>
      <w:r w:rsidR="00C360F2" w:rsidRPr="00764D81">
        <w:t>,</w:t>
      </w:r>
      <w:r w:rsidR="006B2538" w:rsidRPr="00764D81">
        <w:t xml:space="preserve"> </w:t>
      </w:r>
      <w:r w:rsidR="00D77807" w:rsidRPr="00764D81">
        <w:t xml:space="preserve"> </w:t>
      </w:r>
      <w:r w:rsidRPr="00764D81">
        <w:t>utvrđene su</w:t>
      </w:r>
      <w:r w:rsidR="001A5223" w:rsidRPr="00764D81">
        <w:t>:</w:t>
      </w:r>
    </w:p>
    <w:p w:rsidRDefault="001A5223" w:rsidP="00712213" w:rsidR="001A5223" w:rsidRPr="00764D81">
      <w:pPr>
        <w:jc w:val="both"/>
      </w:pPr>
    </w:p>
    <w:p w:rsidRDefault="00FE19D0" w:rsidP="00FE19D0" w:rsidR="00FE19D0" w:rsidRPr="00764D81">
      <w:pPr>
        <w:jc w:val="both"/>
      </w:pPr>
      <w:r w:rsidRPr="00764D81">
        <w:tab/>
        <w:t>A) tražbine prvog višeg isplatnog reda:</w:t>
      </w:r>
    </w:p>
    <w:p w:rsidRDefault="001A5223" w:rsidP="00712213" w:rsidR="001A5223" w:rsidRPr="00764D81">
      <w:pPr>
        <w:jc w:val="both"/>
      </w:pPr>
    </w:p>
    <w:p w:rsidRDefault="001A5223" w:rsidP="00712213" w:rsidR="00FE19D0" w:rsidRPr="00764D81">
      <w:pPr>
        <w:jc w:val="both"/>
      </w:pPr>
      <w:r w:rsidRPr="00764D81">
        <w:t>1. REPUBLIKA HRVATSKA, Ministarstvo financija, Porezna ispostava Istra, Primorje, Lika, zastupana po ŽDO Pula, u iznosu od 6,70 kn</w:t>
      </w:r>
    </w:p>
    <w:p w:rsidRDefault="00FE19D0" w:rsidP="00712213" w:rsidR="00FE19D0" w:rsidRPr="00764D81">
      <w:pPr>
        <w:jc w:val="both"/>
      </w:pPr>
    </w:p>
    <w:p w:rsidRDefault="006B2538" w:rsidP="00712213" w:rsidR="00712213" w:rsidRPr="00764D81">
      <w:pPr>
        <w:jc w:val="both"/>
      </w:pPr>
      <w:r w:rsidRPr="00764D81">
        <w:tab/>
        <w:t>B</w:t>
      </w:r>
      <w:r w:rsidR="00FE19D0" w:rsidRPr="00764D81">
        <w:t>)</w:t>
      </w:r>
      <w:r w:rsidR="00712213" w:rsidRPr="00764D81">
        <w:t xml:space="preserve"> </w:t>
      </w:r>
      <w:r w:rsidRPr="00764D81">
        <w:t xml:space="preserve">tražbine </w:t>
      </w:r>
      <w:r w:rsidR="00712213" w:rsidRPr="00764D81">
        <w:t>drugog višeg isplatnog reda:</w:t>
      </w:r>
    </w:p>
    <w:p w:rsidRDefault="00F2316C" w:rsidP="00712213" w:rsidR="00F2316C" w:rsidRPr="00764D81">
      <w:pPr>
        <w:jc w:val="both"/>
      </w:pPr>
    </w:p>
    <w:p w:rsidRDefault="00764D81" w:rsidP="001A5223" w:rsidR="001A5223" w:rsidRPr="00764D81">
      <w:pPr>
        <w:ind w:firstLine="708"/>
        <w:jc w:val="both"/>
      </w:pPr>
      <w:r w:rsidRPr="00764D81">
        <w:t>1</w:t>
      </w:r>
      <w:r w:rsidR="001A5223" w:rsidRPr="00764D81">
        <w:t xml:space="preserve">. HUP-ZAGREB d.d. Zagreb, Trg K. Ćosića 9, </w:t>
      </w:r>
      <w:r w:rsidR="001A5223" w:rsidRPr="00764D81">
        <w:rPr>
          <w:bCs/>
        </w:rPr>
        <w:t xml:space="preserve">OIB: </w:t>
      </w:r>
      <w:r w:rsidR="001A5223" w:rsidRPr="00764D81">
        <w:t>66859264899</w:t>
      </w:r>
      <w:r w:rsidR="001A5223" w:rsidRPr="00764D81">
        <w:rPr>
          <w:bCs/>
        </w:rPr>
        <w:t xml:space="preserve">, </w:t>
      </w:r>
      <w:r w:rsidR="001A5223" w:rsidRPr="00764D81">
        <w:t xml:space="preserve"> u iznosu od 473.711,23 kn. </w:t>
      </w:r>
    </w:p>
    <w:p w:rsidRDefault="001A5223" w:rsidP="001A5223" w:rsidR="001A5223" w:rsidRPr="00764D81">
      <w:pPr>
        <w:spacing w:lineRule="auto" w:line="276"/>
        <w:jc w:val="both"/>
      </w:pPr>
      <w:r w:rsidRPr="00764D81">
        <w:t xml:space="preserve">      </w:t>
      </w:r>
      <w:r w:rsidRPr="00764D81">
        <w:tab/>
      </w:r>
      <w:r w:rsidR="00764D81" w:rsidRPr="00764D81">
        <w:t>2</w:t>
      </w:r>
      <w:r w:rsidRPr="00764D81">
        <w:rPr>
          <w:lang w:eastAsia="en-US"/>
        </w:rPr>
        <w:t xml:space="preserve">. </w:t>
      </w:r>
      <w:r w:rsidRPr="00764D81">
        <w:rPr>
          <w:bCs/>
        </w:rPr>
        <w:t xml:space="preserve">ERSTE &amp; STEIERMӒRKISCHE BANK d.d. Rijeka, Jadranski trg 3a, OIB: </w:t>
      </w:r>
      <w:r w:rsidRPr="00764D81">
        <w:t>23057039320, u iznosu od</w:t>
      </w:r>
      <w:r w:rsidRPr="00764D81">
        <w:rPr>
          <w:bCs/>
        </w:rPr>
        <w:t xml:space="preserve"> </w:t>
      </w:r>
      <w:r w:rsidRPr="00764D81">
        <w:t xml:space="preserve">163.739,43 kn. </w:t>
      </w:r>
    </w:p>
    <w:p w:rsidRDefault="001A5223" w:rsidP="001A5223" w:rsidR="001A5223" w:rsidRPr="00764D81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 w:rsidRPr="00764D81">
        <w:t xml:space="preserve">            </w:t>
      </w:r>
      <w:r w:rsidR="00764D81" w:rsidRPr="00764D81">
        <w:t>3</w:t>
      </w:r>
      <w:r w:rsidRPr="00764D81">
        <w:rPr>
          <w:lang w:eastAsia="en-US"/>
        </w:rPr>
        <w:t xml:space="preserve">. </w:t>
      </w:r>
      <w:r w:rsidRPr="00764D81">
        <w:t>CROATIA OSIGURANJE d.d. Zagreb, Vatroslava Jagića 33, OIB: 26187994862, u iznosu od 2.666,18 kn.</w:t>
      </w:r>
    </w:p>
    <w:p w:rsidRDefault="001A5223" w:rsidP="001A5223" w:rsidR="001A5223" w:rsidRPr="00764D81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 w:rsidRPr="00764D81">
        <w:t xml:space="preserve">            </w:t>
      </w:r>
      <w:r w:rsidR="00764D81" w:rsidRPr="00764D81">
        <w:t>4</w:t>
      </w:r>
      <w:r w:rsidRPr="00764D81">
        <w:rPr>
          <w:lang w:eastAsia="en-US"/>
        </w:rPr>
        <w:t xml:space="preserve">. </w:t>
      </w:r>
      <w:r w:rsidRPr="00764D81">
        <w:t>REPUBLIKA HRVATSKA, Ministarstvo financija, Porezna ispostava Istra, Primorje, Lika, OIB: 52634238587, u iznosu od 662,93 kn.</w:t>
      </w:r>
    </w:p>
    <w:p w:rsidRDefault="001A5223" w:rsidP="001A5223" w:rsidR="001A5223" w:rsidRPr="00764D81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 w:rsidRPr="00764D81">
        <w:t xml:space="preserve">           </w:t>
      </w:r>
      <w:r w:rsidR="00764D81" w:rsidRPr="00764D81">
        <w:t>5</w:t>
      </w:r>
      <w:r w:rsidRPr="00764D81">
        <w:rPr>
          <w:lang w:eastAsia="en-US"/>
        </w:rPr>
        <w:t xml:space="preserve">. </w:t>
      </w:r>
      <w:r w:rsidRPr="00764D81">
        <w:t>GHIA d.o.o. Pazin, Industrijska ulica 31, OIB: 52973995851, u iznosu od 74.074,71 kn.</w:t>
      </w:r>
    </w:p>
    <w:p w:rsidRDefault="001A5223" w:rsidP="001A5223" w:rsidR="00C360F2" w:rsidRPr="00764D81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 w:rsidRPr="00764D81">
        <w:t xml:space="preserve">            </w:t>
      </w:r>
      <w:r w:rsidR="00764D81" w:rsidRPr="00764D81">
        <w:t>6</w:t>
      </w:r>
      <w:r w:rsidRPr="00764D81">
        <w:rPr>
          <w:lang w:eastAsia="en-US"/>
        </w:rPr>
        <w:t xml:space="preserve">. </w:t>
      </w:r>
      <w:r w:rsidRPr="00764D81">
        <w:t>ERSTE CARD CLUB d.o.o. Zagreb, Praška 5, OIB: 85941596441, u iznosu od 9.983,58 kn.</w:t>
      </w:r>
    </w:p>
    <w:p w:rsidRDefault="00161910" w:rsidP="00161910" w:rsidR="00161910" w:rsidRPr="00764D81">
      <w:pPr>
        <w:pStyle w:val="Odlomakpopisa"/>
        <w:ind w:left="360"/>
        <w:jc w:val="both"/>
      </w:pPr>
    </w:p>
    <w:p w:rsidRDefault="00F546B4" w:rsidP="00F546B4" w:rsidR="00F546B4" w:rsidRPr="00764D81">
      <w:pPr>
        <w:ind w:left="360"/>
        <w:jc w:val="center"/>
      </w:pPr>
      <w:r w:rsidRPr="00764D81">
        <w:t>Obrazloženje</w:t>
      </w:r>
    </w:p>
    <w:p w:rsidRDefault="00F546B4" w:rsidP="00F546B4" w:rsidR="00F546B4" w:rsidRPr="00764D81">
      <w:pPr>
        <w:ind w:left="360"/>
        <w:jc w:val="center"/>
      </w:pPr>
    </w:p>
    <w:p w:rsidRDefault="00F546B4" w:rsidP="00F546B4" w:rsidR="00F546B4" w:rsidRPr="00764D81">
      <w:pPr>
        <w:jc w:val="both"/>
      </w:pPr>
      <w:r w:rsidRPr="00764D81">
        <w:tab/>
        <w:t xml:space="preserve">Na ispitnom ročištu održanom </w:t>
      </w:r>
      <w:r w:rsidR="001A5223" w:rsidRPr="00764D81">
        <w:t>12</w:t>
      </w:r>
      <w:r w:rsidR="005A65EF" w:rsidRPr="00764D81">
        <w:t xml:space="preserve">. </w:t>
      </w:r>
      <w:r w:rsidR="001A5223" w:rsidRPr="00764D81">
        <w:t xml:space="preserve">travnja </w:t>
      </w:r>
      <w:r w:rsidR="005A65EF" w:rsidRPr="00764D81">
        <w:t>2017</w:t>
      </w:r>
      <w:r w:rsidRPr="00764D81">
        <w:t xml:space="preserve">. ispitane su prijave tražbina prema svojim iznosima i redu. Stečajni je sudac temeljem čl. 264. Stečajnog zakona (dalje: SZ, NN 71/15) sastavio tablicu ispitanih tražbina u kojoj su za svaku tražbinu uneseni podaci u kojoj </w:t>
      </w:r>
      <w:r w:rsidRPr="00764D81">
        <w:lastRenderedPageBreak/>
        <w:t>je mjeri tražbina utvrđena odnosno osporena prema svom iznosu i svom redu, te tko je tražbinu osporio.</w:t>
      </w:r>
    </w:p>
    <w:p w:rsidRDefault="00111C0D" w:rsidP="00111C0D" w:rsidR="00111C0D" w:rsidRPr="00764D81">
      <w:pPr>
        <w:jc w:val="both"/>
      </w:pPr>
      <w:r w:rsidRPr="00764D81">
        <w:tab/>
        <w:t xml:space="preserve">Tražbine </w:t>
      </w:r>
      <w:r w:rsidR="00764D81" w:rsidRPr="00764D81">
        <w:t xml:space="preserve">prvog i </w:t>
      </w:r>
      <w:r w:rsidRPr="00764D81">
        <w:t>drugog višeg isplatnog reda označene u st. I. A)</w:t>
      </w:r>
      <w:r w:rsidR="00101FC6" w:rsidRPr="00764D81">
        <w:t xml:space="preserve"> </w:t>
      </w:r>
      <w:r w:rsidR="00764D81" w:rsidRPr="00764D81">
        <w:t xml:space="preserve">i I. B) </w:t>
      </w:r>
      <w:r w:rsidRPr="00764D81">
        <w:t>izreke ovog rješenja smatraju se utvrđenim, budući ih je priznao stečajni upravitelj a nisu osporili vjerovnici (čl. 263. SZ-a). Tražbine vjerovnika koje su priznate u cijelosti nisu posebno obrazložene.</w:t>
      </w:r>
    </w:p>
    <w:p w:rsidRDefault="00D83900" w:rsidP="006B2538" w:rsidR="00F22F13" w:rsidRPr="00764D81">
      <w:pPr>
        <w:jc w:val="both"/>
      </w:pPr>
      <w:r w:rsidRPr="00764D81">
        <w:tab/>
      </w:r>
    </w:p>
    <w:p w:rsidRDefault="00F546B4" w:rsidP="00F546B4" w:rsidR="00F546B4" w:rsidRPr="00764D81">
      <w:pPr>
        <w:ind w:firstLine="708"/>
        <w:jc w:val="center"/>
      </w:pPr>
      <w:r w:rsidRPr="00764D81">
        <w:t>U Pazin</w:t>
      </w:r>
      <w:r w:rsidR="00810499" w:rsidRPr="00764D81">
        <w:t>u</w:t>
      </w:r>
      <w:r w:rsidRPr="00764D81">
        <w:t xml:space="preserve"> </w:t>
      </w:r>
      <w:r w:rsidR="004D4118" w:rsidRPr="00764D81">
        <w:t>12</w:t>
      </w:r>
      <w:r w:rsidR="00810499" w:rsidRPr="00764D81">
        <w:t xml:space="preserve">. </w:t>
      </w:r>
      <w:r w:rsidR="00F22F13" w:rsidRPr="00764D81">
        <w:t xml:space="preserve">travnja </w:t>
      </w:r>
      <w:r w:rsidR="00C72755" w:rsidRPr="00764D81">
        <w:t>2017</w:t>
      </w:r>
      <w:r w:rsidRPr="00764D81">
        <w:t>.</w:t>
      </w:r>
    </w:p>
    <w:p w:rsidRDefault="00F546B4" w:rsidP="00F546B4" w:rsidR="00F546B4" w:rsidRPr="00764D81">
      <w:pPr>
        <w:ind w:firstLine="708"/>
        <w:jc w:val="center"/>
      </w:pPr>
    </w:p>
    <w:p w:rsidRDefault="00F546B4" w:rsidP="00F546B4" w:rsidR="00F546B4" w:rsidRPr="00764D81">
      <w:pPr>
        <w:ind w:firstLine="708"/>
        <w:jc w:val="center"/>
      </w:pPr>
    </w:p>
    <w:p w:rsidRDefault="00F546B4" w:rsidP="00F546B4" w:rsidR="00F546B4" w:rsidRPr="00764D81">
      <w:pPr>
        <w:ind w:firstLine="708" w:left="5664"/>
        <w:jc w:val="center"/>
      </w:pPr>
      <w:r w:rsidRPr="00764D81">
        <w:t>Stečajni sudac</w:t>
      </w:r>
    </w:p>
    <w:p w:rsidRDefault="00F546B4" w:rsidP="00F546B4" w:rsidR="00F546B4" w:rsidRPr="00764D81">
      <w:pPr>
        <w:ind w:firstLine="708" w:left="4956"/>
        <w:jc w:val="center"/>
      </w:pPr>
      <w:r w:rsidRPr="00764D81">
        <w:t xml:space="preserve">           </w:t>
      </w:r>
      <w:r w:rsidR="00CF7408" w:rsidRPr="00764D81">
        <w:t>Damir Rabar</w:t>
      </w:r>
      <w:r w:rsidR="00FC664A">
        <w:t>, v.r.</w:t>
      </w:r>
    </w:p>
    <w:p w:rsidRDefault="00F546B4" w:rsidP="00F546B4" w:rsidR="00F546B4" w:rsidRPr="00764D81">
      <w:pPr>
        <w:ind w:firstLine="708" w:left="4956"/>
        <w:jc w:val="center"/>
      </w:pPr>
    </w:p>
    <w:p w:rsidRDefault="00F546B4" w:rsidP="00F546B4" w:rsidR="00F546B4" w:rsidRPr="00764D81">
      <w:pPr>
        <w:ind w:firstLine="708" w:left="4956"/>
        <w:jc w:val="center"/>
      </w:pPr>
    </w:p>
    <w:p w:rsidRDefault="00F546B4" w:rsidP="00F546B4" w:rsidR="00F546B4" w:rsidRPr="00764D81">
      <w:pPr>
        <w:jc w:val="both"/>
      </w:pPr>
    </w:p>
    <w:p w:rsidRDefault="00F546B4" w:rsidP="00F546B4" w:rsidR="00F546B4" w:rsidRPr="00764D81">
      <w:pPr>
        <w:jc w:val="both"/>
      </w:pPr>
    </w:p>
    <w:p w:rsidRDefault="00F546B4" w:rsidP="00F546B4" w:rsidR="00F546B4" w:rsidRPr="00764D81">
      <w:pPr>
        <w:jc w:val="both"/>
      </w:pPr>
      <w:r w:rsidRPr="00764D81">
        <w:t>UPUTA O PRAVNOM LIJEKU:</w:t>
      </w:r>
    </w:p>
    <w:p w:rsidRDefault="00F546B4" w:rsidP="00F546B4" w:rsidR="00F546B4" w:rsidRPr="00764D81">
      <w:pPr>
        <w:ind w:firstLine="708"/>
        <w:jc w:val="both"/>
      </w:pPr>
      <w:r w:rsidRPr="00764D81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764D81">
      <w:pPr>
        <w:ind w:left="7080"/>
        <w:jc w:val="both"/>
      </w:pPr>
    </w:p>
    <w:p w:rsidRDefault="00F546B4" w:rsidP="00F546B4" w:rsidR="00F546B4" w:rsidRPr="00764D81">
      <w:r w:rsidRPr="00764D81">
        <w:t xml:space="preserve">DNA:  </w:t>
      </w:r>
    </w:p>
    <w:p w:rsidRDefault="00F546B4" w:rsidP="006415DB" w:rsidR="003B29B3" w:rsidRPr="00764D81">
      <w:pPr>
        <w:pStyle w:val="Odlomakpopisa"/>
        <w:numPr>
          <w:ilvl w:val="0"/>
          <w:numId w:val="2"/>
        </w:numPr>
        <w:jc w:val="both"/>
      </w:pPr>
      <w:r w:rsidRPr="00764D81">
        <w:t>e-oglasna ploča suda 8 dana (čl. 265. st. 2. SZ-a)</w:t>
      </w:r>
    </w:p>
    <w:sectPr w:rsidSect="00A70E98" w:rsidR="003B29B3" w:rsidRPr="00764D8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6D0" w:rsidP="00F546B4" w:rsidR="003E26D0">
      <w:r>
        <w:separator/>
      </w:r>
    </w:p>
  </w:endnote>
  <w:endnote w:id="0" w:type="continuationSeparator">
    <w:p w:rsidRDefault="003E26D0" w:rsidP="00F546B4" w:rsidR="003E2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6D0" w:rsidP="00F546B4" w:rsidR="003E26D0">
      <w:r>
        <w:separator/>
      </w:r>
    </w:p>
  </w:footnote>
  <w:footnote w:id="0" w:type="continuationSeparator">
    <w:p w:rsidRDefault="003E26D0" w:rsidP="00F546B4" w:rsidR="003E26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04D1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4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F546B4">
      <w:t xml:space="preserve">Posl.br.: </w:t>
    </w:r>
    <w:r w:rsidR="00E56383">
      <w:t>1</w:t>
    </w:r>
    <w:r w:rsidR="00F546B4">
      <w:t xml:space="preserve"> St-</w:t>
    </w:r>
    <w:r w:rsidR="006B2538">
      <w:t>739</w:t>
    </w:r>
    <w:r w:rsidR="00F546B4" w:rsidRPr="006572C0">
      <w:t>/</w:t>
    </w:r>
    <w:r w:rsidR="00F546B4">
      <w:t>16</w:t>
    </w:r>
    <w:r w:rsidR="00F546B4" w:rsidRPr="000C4F40">
      <w:t>-</w:t>
    </w:r>
    <w:r w:rsidR="007F701F">
      <w:t>37</w:t>
    </w:r>
  </w:p>
  <w:p w:rsidRDefault="00804D14" w:rsidP="00E84C66" w:rsidR="00E84C66">
    <w:pPr>
      <w:pStyle w:val="Zaglavlje"/>
    </w:pPr>
  </w:p>
  <w:p w:rsidRDefault="00804D14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R="00E84C6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56EC4"/>
    <w:rsid w:val="00057DD4"/>
    <w:rsid w:val="00073D79"/>
    <w:rsid w:val="000C4568"/>
    <w:rsid w:val="00101FC6"/>
    <w:rsid w:val="00111C0D"/>
    <w:rsid w:val="00161910"/>
    <w:rsid w:val="00164032"/>
    <w:rsid w:val="00173548"/>
    <w:rsid w:val="00183306"/>
    <w:rsid w:val="001A1123"/>
    <w:rsid w:val="001A2CB0"/>
    <w:rsid w:val="001A5223"/>
    <w:rsid w:val="001B30F3"/>
    <w:rsid w:val="00237CF8"/>
    <w:rsid w:val="00246214"/>
    <w:rsid w:val="00256CA5"/>
    <w:rsid w:val="00264A9F"/>
    <w:rsid w:val="00271F09"/>
    <w:rsid w:val="00285A1C"/>
    <w:rsid w:val="002C3D7A"/>
    <w:rsid w:val="00315C61"/>
    <w:rsid w:val="003613FF"/>
    <w:rsid w:val="00381586"/>
    <w:rsid w:val="003B29B3"/>
    <w:rsid w:val="003C0A0A"/>
    <w:rsid w:val="003D419E"/>
    <w:rsid w:val="003E26D0"/>
    <w:rsid w:val="004522F1"/>
    <w:rsid w:val="00485BFC"/>
    <w:rsid w:val="00495414"/>
    <w:rsid w:val="004A30AE"/>
    <w:rsid w:val="004D4118"/>
    <w:rsid w:val="004E3C87"/>
    <w:rsid w:val="004F0B82"/>
    <w:rsid w:val="004F2DB0"/>
    <w:rsid w:val="0050001B"/>
    <w:rsid w:val="00501B9C"/>
    <w:rsid w:val="005066D2"/>
    <w:rsid w:val="00554328"/>
    <w:rsid w:val="00594CA6"/>
    <w:rsid w:val="005A65EF"/>
    <w:rsid w:val="005E6174"/>
    <w:rsid w:val="005F51F6"/>
    <w:rsid w:val="00603386"/>
    <w:rsid w:val="00630075"/>
    <w:rsid w:val="006415DB"/>
    <w:rsid w:val="006655A0"/>
    <w:rsid w:val="0066742A"/>
    <w:rsid w:val="00684FCB"/>
    <w:rsid w:val="0069326E"/>
    <w:rsid w:val="006B2538"/>
    <w:rsid w:val="006B346A"/>
    <w:rsid w:val="006F3547"/>
    <w:rsid w:val="00700D85"/>
    <w:rsid w:val="007075BA"/>
    <w:rsid w:val="00712213"/>
    <w:rsid w:val="00717E92"/>
    <w:rsid w:val="00764D81"/>
    <w:rsid w:val="0078523D"/>
    <w:rsid w:val="007D1813"/>
    <w:rsid w:val="007E089B"/>
    <w:rsid w:val="007F3CD4"/>
    <w:rsid w:val="007F701F"/>
    <w:rsid w:val="00801E62"/>
    <w:rsid w:val="00804D14"/>
    <w:rsid w:val="00804F40"/>
    <w:rsid w:val="008052C6"/>
    <w:rsid w:val="00810499"/>
    <w:rsid w:val="00810B70"/>
    <w:rsid w:val="00812D34"/>
    <w:rsid w:val="008141CB"/>
    <w:rsid w:val="00844C7C"/>
    <w:rsid w:val="008C118F"/>
    <w:rsid w:val="008E4512"/>
    <w:rsid w:val="008F4870"/>
    <w:rsid w:val="008F5FDD"/>
    <w:rsid w:val="0091282E"/>
    <w:rsid w:val="00934109"/>
    <w:rsid w:val="0094722D"/>
    <w:rsid w:val="00967CC7"/>
    <w:rsid w:val="00975633"/>
    <w:rsid w:val="00985388"/>
    <w:rsid w:val="009F0789"/>
    <w:rsid w:val="009F31D9"/>
    <w:rsid w:val="00A05DB7"/>
    <w:rsid w:val="00A20B44"/>
    <w:rsid w:val="00A42DC4"/>
    <w:rsid w:val="00A62A75"/>
    <w:rsid w:val="00A8384B"/>
    <w:rsid w:val="00AC238F"/>
    <w:rsid w:val="00AD219A"/>
    <w:rsid w:val="00AD464B"/>
    <w:rsid w:val="00B95CC4"/>
    <w:rsid w:val="00BC4CE5"/>
    <w:rsid w:val="00BD76C9"/>
    <w:rsid w:val="00C360F2"/>
    <w:rsid w:val="00C524EC"/>
    <w:rsid w:val="00C72755"/>
    <w:rsid w:val="00C77D96"/>
    <w:rsid w:val="00CF7408"/>
    <w:rsid w:val="00D46EA0"/>
    <w:rsid w:val="00D77807"/>
    <w:rsid w:val="00D83900"/>
    <w:rsid w:val="00DA3640"/>
    <w:rsid w:val="00DA4343"/>
    <w:rsid w:val="00DB7F37"/>
    <w:rsid w:val="00DC4277"/>
    <w:rsid w:val="00DD7258"/>
    <w:rsid w:val="00DE5B2B"/>
    <w:rsid w:val="00DF1005"/>
    <w:rsid w:val="00E37200"/>
    <w:rsid w:val="00E56383"/>
    <w:rsid w:val="00E66789"/>
    <w:rsid w:val="00E86B17"/>
    <w:rsid w:val="00E910A6"/>
    <w:rsid w:val="00EB409B"/>
    <w:rsid w:val="00EC48C0"/>
    <w:rsid w:val="00EC58F9"/>
    <w:rsid w:val="00F22F13"/>
    <w:rsid w:val="00F2316C"/>
    <w:rsid w:val="00F25D6A"/>
    <w:rsid w:val="00F40BD0"/>
    <w:rsid w:val="00F546B4"/>
    <w:rsid w:val="00F60C27"/>
    <w:rsid w:val="00F8300F"/>
    <w:rsid w:val="00FA3066"/>
    <w:rsid w:val="00FC2A77"/>
    <w:rsid w:val="00FC664A"/>
    <w:rsid w:val="00FE19D0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4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D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D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D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D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4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D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D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D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D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 A. TOURS d.o.o. POREČ</izvorni_sadrzaj>
    <derivirana_varijabla naziv="DomainObject.Predmet.ProtustrankaFormated_1">  F. A. TOURS d.o.o. POREČ</derivirana_varijabla>
  </DomainObject.Predmet.ProtustrankaFormated>
  <DomainObject.Predmet.ProtustrankaFormatedOIB>
    <izvorni_sadrzaj>  F. A. TOURS d.o.o. POREČ, OIB 64124393294</izvorni_sadrzaj>
    <derivirana_varijabla naziv="DomainObject.Predmet.ProtustrankaFormatedOIB_1">  F. A. TOURS d.o.o. POREČ, OIB 64124393294</derivirana_varijabla>
  </DomainObject.Predmet.ProtustrankaFormatedOIB>
  <DomainObject.Predmet.ProtustrankaFormatedWithAdress>
    <izvorni_sadrzaj> F. A. TOURS d.o.o. POREČ, Vukovarska 26, 52440 Poreč</izvorni_sadrzaj>
    <derivirana_varijabla naziv="DomainObject.Predmet.ProtustrankaFormatedWithAdress_1"> F. A. TOURS d.o.o. POREČ, Vukovarska 26, 52440 Poreč</derivirana_varijabla>
  </DomainObject.Predmet.ProtustrankaFormatedWithAdress>
  <DomainObject.Predmet.ProtustrankaFormatedWithAdressOIB>
    <izvorni_sadrzaj> F. A. TOURS d.o.o. POREČ, OIB 64124393294, Vukovarska 26, 52440 Poreč</izvorni_sadrzaj>
    <derivirana_varijabla naziv="DomainObject.Predmet.ProtustrankaFormatedWithAdressOIB_1"> F. A. TOURS d.o.o. POREČ, OIB 64124393294, Vukovarska 26, 52440 Poreč</derivirana_varijabla>
  </DomainObject.Predmet.ProtustrankaFormatedWithAdressOIB>
  <DomainObject.Predmet.ProtustrankaWithAdress>
    <izvorni_sadrzaj>F. A. TOURS d.o.o. POREČ Vukovarska 26, 52440 Poreč</izvorni_sadrzaj>
    <derivirana_varijabla naziv="DomainObject.Predmet.ProtustrankaWithAdress_1">F. A. TOURS d.o.o. POREČ Vukovarska 26, 52440 Poreč</derivirana_varijabla>
  </DomainObject.Predmet.ProtustrankaWithAdress>
  <DomainObject.Predmet.ProtustrankaWithAdressOIB>
    <izvorni_sadrzaj>F. A. TOURS d.o.o. POREČ, OIB 64124393294, Vukovarska 26, 52440 Poreč</izvorni_sadrzaj>
    <derivirana_varijabla naziv="DomainObject.Predmet.ProtustrankaWithAdressOIB_1">F. A. TOURS d.o.o. POREČ, OIB 64124393294, Vukovarska 26, 52440 Poreč</derivirana_varijabla>
  </DomainObject.Predmet.ProtustrankaWithAdressOIB>
  <DomainObject.Predmet.ProtustrankaNazivFormated>
    <izvorni_sadrzaj>F. A. TOURS d.o.o. POREČ</izvorni_sadrzaj>
    <derivirana_varijabla naziv="DomainObject.Predmet.ProtustrankaNazivFormated_1">F. A. TOURS d.o.o. POREČ</derivirana_varijabla>
  </DomainObject.Predmet.ProtustrankaNazivFormated>
  <DomainObject.Predmet.ProtustrankaNazivFormatedOIB>
    <izvorni_sadrzaj>F. A. TOURS d.o.o. POREČ, OIB 64124393294</izvorni_sadrzaj>
    <derivirana_varijabla naziv="DomainObject.Predmet.ProtustrankaNazivFormatedOIB_1">F. A. TOURS d.o.o. POREČ, OIB 64124393294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HUP-ZAGREB d.d. ZAGREB</izvorni_sadrzaj>
    <derivirana_varijabla naziv="DomainObject.Predmet.StrankaFormated_1">  HUP-ZAGREB d.d. ZAGREB</derivirana_varijabla>
  </DomainObject.Predmet.StrankaFormated>
  <DomainObject.Predmet.StrankaFormatedOIB>
    <izvorni_sadrzaj>  HUP-ZAGREB d.d. ZAGREB, OIB 66859264899</izvorni_sadrzaj>
    <derivirana_varijabla naziv="DomainObject.Predmet.StrankaFormatedOIB_1">  HUP-ZAGREB d.d. ZAGREB, OIB 66859264899</derivirana_varijabla>
  </DomainObject.Predmet.StrankaFormatedOIB>
  <DomainObject.Predmet.StrankaFormatedWithAdress>
    <izvorni_sadrzaj> HUP-ZAGREB d.d. ZAGREB, Trg Krešimira Ćosića 9, 10000 Zagreb</izvorni_sadrzaj>
    <derivirana_varijabla naziv="DomainObject.Predmet.StrankaFormatedWithAdress_1"> HUP-ZAGREB d.d. ZAGREB, Trg Krešimira Ćosića 9, 10000 Zagreb</derivirana_varijabla>
  </DomainObject.Predmet.StrankaFormatedWithAdress>
  <DomainObject.Predmet.StrankaFormatedWithAdressOIB>
    <izvorni_sadrzaj> HUP-ZAGREB d.d. ZAGREB, OIB 66859264899, Trg Krešimira Ćosića 9, 10000 Zagreb</izvorni_sadrzaj>
    <derivirana_varijabla naziv="DomainObject.Predmet.StrankaFormatedWithAdressOIB_1"> HUP-ZAGREB d.d. ZAGREB, OIB 66859264899, Trg Krešimira Ćosića 9, 10000 Zagreb</derivirana_varijabla>
  </DomainObject.Predmet.StrankaFormatedWithAdressOIB>
  <DomainObject.Predmet.StrankaWithAdress>
    <izvorni_sadrzaj>HUP-ZAGREB d.d. ZAGREB Trg Krešimira Ćosića 9,10000 Zagreb</izvorni_sadrzaj>
    <derivirana_varijabla naziv="DomainObject.Predmet.StrankaWithAdress_1">HUP-ZAGREB d.d. ZAGREB Trg Krešimira Ćosića 9,10000 Zagreb</derivirana_varijabla>
  </DomainObject.Predmet.StrankaWithAdress>
  <DomainObject.Predmet.StrankaWithAdressOIB>
    <izvorni_sadrzaj>HUP-ZAGREB d.d. ZAGREB, OIB 66859264899, Trg Krešimira Ćosića 9,10000 Zagreb</izvorni_sadrzaj>
    <derivirana_varijabla naziv="DomainObject.Predmet.StrankaWithAdressOIB_1">HUP-ZAGREB d.d. ZAGREB, OIB 66859264899, Trg Krešimira Ćosića 9,10000 Zagreb</derivirana_varijabla>
  </DomainObject.Predmet.StrankaWithAdressOIB>
  <DomainObject.Predmet.StrankaNazivFormated>
    <izvorni_sadrzaj>HUP-ZAGREB d.d. ZAGREB</izvorni_sadrzaj>
    <derivirana_varijabla naziv="DomainObject.Predmet.StrankaNazivFormated_1">HUP-ZAGREB d.d. ZAGREB</derivirana_varijabla>
  </DomainObject.Predmet.StrankaNazivFormated>
  <DomainObject.Predmet.StrankaNazivFormatedOIB>
    <izvorni_sadrzaj>HUP-ZAGREB d.d. ZAGREB, OIB 66859264899</izvorni_sadrzaj>
    <derivirana_varijabla naziv="DomainObject.Predmet.StrankaNazivFormatedOIB_1">HUP-ZAGREB d.d. ZAGREB, OIB 66859264899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706960.20</izvorni_sadrzaj>
    <derivirana_varijabla naziv="DomainObject.Predmet.TrenutnaVrijednost_1">706960.20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HUP-ZAGREB d.d. ZAGREB</item>
    </izvorni_sadrzaj>
    <derivirana_varijabla naziv="DomainObject.Predmet.StrankaListFormated_1">
      <item>HUP-ZAGREB d.d. ZAGREB</item>
    </derivirana_varijabla>
  </DomainObject.Predmet.StrankaListFormated>
  <DomainObject.Predmet.StrankaListFormatedOIB>
    <izvorni_sadrzaj>
      <item>HUP-ZAGREB d.d. ZAGREB, OIB 66859264899</item>
    </izvorni_sadrzaj>
    <derivirana_varijabla naziv="DomainObject.Predmet.StrankaListFormatedOIB_1">
      <item>HUP-ZAGREB d.d. ZAGREB, OIB 66859264899</item>
    </derivirana_varijabla>
  </DomainObject.Predmet.StrankaListFormatedOIB>
  <DomainObject.Predmet.StrankaListFormatedWithAdress>
    <izvorni_sadrzaj>
      <item>HUP-ZAGREB d.d. ZAGREB, Trg Krešimira Ćosića 9, 10000 Zagreb</item>
    </izvorni_sadrzaj>
    <derivirana_varijabla naziv="DomainObject.Predmet.StrankaListFormatedWithAdress_1">
      <item>HUP-ZAGREB d.d. ZAGREB, Trg Krešimira Ćosića 9, 10000 Zagreb</item>
    </derivirana_varijabla>
  </DomainObject.Predmet.StrankaListFormatedWithAdress>
  <DomainObject.Predmet.StrankaListFormatedWithAdressOIB>
    <izvorni_sadrzaj>
      <item>HUP-ZAGREB d.d. ZAGREB, OIB 66859264899, Trg Krešimira Ćosića 9, 10000 Zagreb</item>
    </izvorni_sadrzaj>
    <derivirana_varijabla naziv="DomainObject.Predmet.StrankaListFormatedWithAdressOIB_1">
      <item>HUP-ZAGREB d.d. ZAGREB, OIB 66859264899, Trg Krešimira Ćosića 9, 10000 Zagreb</item>
    </derivirana_varijabla>
  </DomainObject.Predmet.StrankaListFormatedWithAdressOIB>
  <DomainObject.Predmet.StrankaListNazivFormated>
    <izvorni_sadrzaj>
      <item>HUP-ZAGREB d.d. ZAGREB</item>
    </izvorni_sadrzaj>
    <derivirana_varijabla naziv="DomainObject.Predmet.StrankaListNazivFormated_1">
      <item>HUP-ZAGREB d.d. ZAGREB</item>
    </derivirana_varijabla>
  </DomainObject.Predmet.StrankaListNazivFormated>
  <DomainObject.Predmet.StrankaListNazivFormatedOIB>
    <izvorni_sadrzaj>
      <item>HUP-ZAGREB d.d. ZAGREB, OIB 66859264899</item>
    </izvorni_sadrzaj>
    <derivirana_varijabla naziv="DomainObject.Predmet.StrankaListNazivFormatedOIB_1">
      <item>HUP-ZAGREB d.d. ZAGREB, OIB 66859264899</item>
    </derivirana_varijabla>
  </DomainObject.Predmet.StrankaListNazivFormatedOIB>
  <DomainObject.Predmet.ProtuStrankaListFormated>
    <izvorni_sadrzaj>
      <item>F. A. TOURS d.o.o. POREČ</item>
    </izvorni_sadrzaj>
    <derivirana_varijabla naziv="DomainObject.Predmet.ProtuStrankaListFormated_1">
      <item>F. A. TOURS d.o.o. POREČ</item>
    </derivirana_varijabla>
  </DomainObject.Predmet.ProtuStrankaListFormated>
  <DomainObject.Predmet.ProtuStrankaListFormatedOIB>
    <izvorni_sadrzaj>
      <item>F. A. TOURS d.o.o. POREČ, OIB 64124393294</item>
    </izvorni_sadrzaj>
    <derivirana_varijabla naziv="DomainObject.Predmet.ProtuStrankaListFormatedOIB_1">
      <item>F. A. TOURS d.o.o. POREČ, OIB 64124393294</item>
    </derivirana_varijabla>
  </DomainObject.Predmet.ProtuStrankaListFormatedOIB>
  <DomainObject.Predmet.ProtuStrankaListFormatedWithAdress>
    <izvorni_sadrzaj>
      <item>F. A. TOURS d.o.o. POREČ, Vukovarska 26, 52440 Poreč</item>
    </izvorni_sadrzaj>
    <derivirana_varijabla naziv="DomainObject.Predmet.ProtuStrankaListFormatedWithAdress_1">
      <item>F. A. TOURS d.o.o. POREČ, Vukovarska 26, 52440 Poreč</item>
    </derivirana_varijabla>
  </DomainObject.Predmet.ProtuStrankaListFormatedWithAdress>
  <DomainObject.Predmet.ProtuStrankaListFormatedWithAdressOIB>
    <izvorni_sadrzaj>
      <item>F. A. TOURS d.o.o. POREČ, OIB 64124393294, Vukovarska 26, 52440 Poreč</item>
    </izvorni_sadrzaj>
    <derivirana_varijabla naziv="DomainObject.Predmet.ProtuStrankaListFormatedWithAdressOIB_1">
      <item>F. A. TOURS d.o.o. POREČ, OIB 64124393294, Vukovarska 26, 52440 Poreč</item>
    </derivirana_varijabla>
  </DomainObject.Predmet.ProtuStrankaListFormatedWithAdressOIB>
  <DomainObject.Predmet.ProtuStrankaListNazivFormated>
    <izvorni_sadrzaj>
      <item>F. A. TOURS d.o.o. POREČ</item>
    </izvorni_sadrzaj>
    <derivirana_varijabla naziv="DomainObject.Predmet.ProtuStrankaListNazivFormated_1">
      <item>F. A. TOURS d.o.o. POREČ</item>
    </derivirana_varijabla>
  </DomainObject.Predmet.ProtuStrankaListNazivFormated>
  <DomainObject.Predmet.ProtuStrankaListNazivFormatedOIB>
    <izvorni_sadrzaj>
      <item>F. A. TOURS d.o.o. POREČ, OIB 64124393294</item>
    </izvorni_sadrzaj>
    <derivirana_varijabla naziv="DomainObject.Predmet.ProtuStrankaListNazivFormatedOIB_1">
      <item>F. A. TOURS d.o.o. POREČ, OIB 64124393294</item>
    </derivirana_varijabla>
  </DomainObject.Predmet.ProtuStrankaListNazivFormatedOIB>
  <DomainObject.Predmet.OstaliListFormated>
    <izvorni_sadrzaj>
      <item>Jelena Neretljak, dipl. iur</item>
    </izvorni_sadrzaj>
    <derivirana_varijabla naziv="DomainObject.Predmet.OstaliListFormated_1">
      <item>Jelena Neretljak, dipl. iur</item>
    </derivirana_varijabla>
  </DomainObject.Predmet.OstaliListFormated>
  <DomainObject.Predmet.OstaliListFormatedOIB>
    <izvorni_sadrzaj>
      <item>Jelena Neretljak, dipl. iur</item>
    </izvorni_sadrzaj>
    <derivirana_varijabla naziv="DomainObject.Predmet.OstaliListFormatedOIB_1">
      <item>Jelena Neretljak, dipl. iur</item>
    </derivirana_varijabla>
  </DomainObject.Predmet.OstaliListFormatedOIB>
  <DomainObject.Predmet.OstaliListFormatedWithAdress>
    <izvorni_sadrzaj>
      <item>Jelena Neretljak, dipl. iur</item>
    </izvorni_sadrzaj>
    <derivirana_varijabla naziv="DomainObject.Predmet.OstaliListFormatedWithAdress_1">
      <item>Jelena Neretljak, dipl. iur</item>
    </derivirana_varijabla>
  </DomainObject.Predmet.OstaliListFormatedWithAdress>
  <DomainObject.Predmet.OstaliListFormatedWithAdressOIB>
    <izvorni_sadrzaj>
      <item>Jelena Neretljak, dipl. iur</item>
    </izvorni_sadrzaj>
    <derivirana_varijabla naziv="DomainObject.Predmet.OstaliListFormatedWithAdressOIB_1">
      <item>Jelena Neretljak, dipl. iur</item>
    </derivirana_varijabla>
  </DomainObject.Predmet.OstaliListFormatedWithAdressOIB>
  <DomainObject.Predmet.OstaliListNazivFormated>
    <izvorni_sadrzaj>
      <item>Jelena Neretljak, dipl. iur</item>
    </izvorni_sadrzaj>
    <derivirana_varijabla naziv="DomainObject.Predmet.OstaliListNazivFormated_1">
      <item>Jelena Neretljak, dipl. iur</item>
    </derivirana_varijabla>
  </DomainObject.Predmet.OstaliListNazivFormated>
  <DomainObject.Predmet.OstaliListNazivFormatedOIB>
    <izvorni_sadrzaj>
      <item>Jelena Neretljak, dipl. iur</item>
    </izvorni_sadrzaj>
    <derivirana_varijabla naziv="DomainObject.Predmet.OstaliListNazivFormatedOIB_1">
      <item>Jelena Neretljak, dipl. iur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HUP-ZAGREB d.d. ZAGREB</izvorni_sadrzaj>
    <derivirana_varijabla naziv="DomainObject.Predmet.StrankaIDrugi_1">HUP-ZAGREB d.d. ZAGREB</derivirana_varijabla>
  </DomainObject.Predmet.StrankaIDrugi>
  <DomainObject.Predmet.ProtustrankaIDrugi>
    <izvorni_sadrzaj>F. A. TOURS d.o.o. POREČ</izvorni_sadrzaj>
    <derivirana_varijabla naziv="DomainObject.Predmet.ProtustrankaIDrugi_1">F. A. TOURS d.o.o. POREČ</derivirana_varijabla>
  </DomainObject.Predmet.ProtustrankaIDrugi>
  <DomainObject.Predmet.StrankaIDrugiAdressOIB>
    <izvorni_sadrzaj>HUP-ZAGREB d.d. ZAGREB, OIB 66859264899, Trg Krešimira Ćosića 9, 10000 Zagreb</izvorni_sadrzaj>
    <derivirana_varijabla naziv="DomainObject.Predmet.StrankaIDrugiAdressOIB_1">HUP-ZAGREB d.d. ZAGREB, OIB 66859264899, Trg Krešimira Ćosića 9, 10000 Zagreb</derivirana_varijabla>
  </DomainObject.Predmet.StrankaIDrugiAdressOIB>
  <DomainObject.Predmet.ProtustrankaIDrugiAdressOIB>
    <izvorni_sadrzaj>F. A. TOURS d.o.o. POREČ, OIB 64124393294, Vukovarska 26, 52440 Poreč</izvorni_sadrzaj>
    <derivirana_varijabla naziv="DomainObject.Predmet.ProtustrankaIDrugiAdressOIB_1">F. A. TOURS d.o.o. POREČ, OIB 64124393294,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 A. TOURS d.o.o. POREČ</item>
      <item>Jelena Neretljak, dipl. iur</item>
      <item>HUP-ZAGREB d.d. ZAGREB</item>
    </izvorni_sadrzaj>
    <derivirana_varijabla naziv="DomainObject.Predmet.SudioniciListNaziv_1">
      <item>F. A. TOURS d.o.o. POREČ</item>
      <item>Jelena Neretljak, dipl. iur</item>
      <item>HUP-ZAGREB d.d. ZAGREB</item>
    </derivirana_varijabla>
  </DomainObject.Predmet.SudioniciListNaziv>
  <DomainObject.Predmet.SudioniciListAdressOIB>
    <izvorni_sadrzaj>
      <item>F. A. TOURS d.o.o. POREČ, OIB 64124393294, Vukovarska 26,52440 Poreč</item>
      <item>Jelena Neretljak, dipl. iur</item>
      <item>HUP-ZAGREB d.d. ZAGREB, OIB 66859264899, Trg Krešimira Ćosića 9,10000 Zagreb</item>
    </izvorni_sadrzaj>
    <derivirana_varijabla naziv="DomainObject.Predmet.SudioniciListAdressOIB_1">
      <item>F. A. TOURS d.o.o. POREČ, OIB 64124393294, Vukovarska 26,52440 Poreč</item>
      <item>Jelena Neretljak, dipl. iur</item>
      <item>HUP-ZAGREB d.d. ZAGREB, OIB 66859264899, Trg Krešimira Ćosića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64124393294</item>
      <item>, OIB null</item>
      <item>, OIB 66859264899</item>
    </izvorni_sadrzaj>
    <derivirana_varijabla naziv="DomainObject.Predmet.SudioniciListNazivOIB_1">
      <item>, OIB 64124393294</item>
      <item>, OIB null</item>
      <item>, OIB 66859264899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1954</properties:Characters>
  <properties:Lines>67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2017-04-12T09:47:00Z</dcterms:created>
  <dc:creator>Jasmina Matika</dc:creator>
  <cp:lastModifiedBy>Lorena Paris Aničić</cp:lastModifiedBy>
  <cp:lastPrinted>2017-04-12T09:49:00Z</cp:lastPrinted>
  <dcterms:modified xmlns:xsi="http://www.w3.org/2001/XMLSchema-instance" xsi:type="dcterms:W3CDTF">2017-04-12T09:49:00Z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