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90c69ae" w14:textId="90c69ae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8D6FB8">
        <w:t>1960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8D6FB8">
        <w:rPr>
          <w:szCs w:val="20"/>
        </w:rPr>
        <w:t>CANDIDATO</w:t>
      </w:r>
      <w:proofErr w:type="spellEnd"/>
      <w:r w:rsidR="008D6FB8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5E7929">
        <w:rPr>
          <w:szCs w:val="20"/>
        </w:rPr>
        <w:t>Zagreb</w:t>
      </w:r>
      <w:r>
        <w:rPr>
          <w:szCs w:val="20"/>
        </w:rPr>
        <w:t xml:space="preserve">, </w:t>
      </w:r>
      <w:r w:rsidR="008D6FB8">
        <w:rPr>
          <w:szCs w:val="20"/>
        </w:rPr>
        <w:t xml:space="preserve">Vinogradska cesta </w:t>
      </w:r>
      <w:proofErr w:type="spellStart"/>
      <w:r w:rsidR="008D6FB8">
        <w:rPr>
          <w:szCs w:val="20"/>
        </w:rPr>
        <w:t>125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8D6FB8">
        <w:rPr>
          <w:szCs w:val="20"/>
        </w:rPr>
        <w:t>72074405483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8D6FB8">
        <w:t>17.127,81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47772"/>
    <w:rsid w:val="000C6C00"/>
    <w:rsid w:val="001032F4"/>
    <w:rsid w:val="00131E95"/>
    <w:rsid w:val="0019711A"/>
    <w:rsid w:val="00197F24"/>
    <w:rsid w:val="001A1D04"/>
    <w:rsid w:val="001B4CEF"/>
    <w:rsid w:val="00241F1C"/>
    <w:rsid w:val="0030164E"/>
    <w:rsid w:val="0034753A"/>
    <w:rsid w:val="0036155B"/>
    <w:rsid w:val="003C30EA"/>
    <w:rsid w:val="00405364"/>
    <w:rsid w:val="00420146"/>
    <w:rsid w:val="00424390"/>
    <w:rsid w:val="00457EF8"/>
    <w:rsid w:val="004D2A10"/>
    <w:rsid w:val="00533E40"/>
    <w:rsid w:val="005437F9"/>
    <w:rsid w:val="005E7929"/>
    <w:rsid w:val="00626B24"/>
    <w:rsid w:val="00662ED3"/>
    <w:rsid w:val="00701324"/>
    <w:rsid w:val="0075183E"/>
    <w:rsid w:val="007A1913"/>
    <w:rsid w:val="00821684"/>
    <w:rsid w:val="0085059C"/>
    <w:rsid w:val="00890D82"/>
    <w:rsid w:val="008D6FB8"/>
    <w:rsid w:val="008D73D6"/>
    <w:rsid w:val="00935F16"/>
    <w:rsid w:val="00950F54"/>
    <w:rsid w:val="00993AB5"/>
    <w:rsid w:val="009B679B"/>
    <w:rsid w:val="009D3B13"/>
    <w:rsid w:val="009D77D0"/>
    <w:rsid w:val="009E3609"/>
    <w:rsid w:val="009F5F11"/>
    <w:rsid w:val="00A53DC3"/>
    <w:rsid w:val="00A81928"/>
    <w:rsid w:val="00A87967"/>
    <w:rsid w:val="00AF387D"/>
    <w:rsid w:val="00B4105F"/>
    <w:rsid w:val="00C60D35"/>
    <w:rsid w:val="00C81BCE"/>
    <w:rsid w:val="00C9166A"/>
    <w:rsid w:val="00CA63C1"/>
    <w:rsid w:val="00D05353"/>
    <w:rsid w:val="00D3294B"/>
    <w:rsid w:val="00D729BF"/>
    <w:rsid w:val="00D76B18"/>
    <w:rsid w:val="00D90085"/>
    <w:rsid w:val="00E82805"/>
    <w:rsid w:val="00F47FCC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013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13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13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13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13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St-1960/2019</izvorni_sadrzaj>
    <derivirana_varijabla naziv="DomainObject.Predmet.OznakaBroj_1">St-1960/2019</derivirana_varijabla>
  </DomainObject.Predmet.OznakaBroj>
  <DomainObject.Predmet.OznakaBrojOptuznogAkta>
    <izvorni_sadrzaj>04-06-19-3410</izvorni_sadrzaj>
    <derivirana_varijabla naziv="DomainObject.Predmet.OznakaBrojOptuznogAkta_1">04-06-19-3410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CANDIDATO jednostavno društvo s ograničenom odgovornošću za usluge zastupanog po punomoćniku Sandra Krezić</izvorni_sadrzaj>
    <derivirana_varijabla naziv="DomainObject.Predmet.ProtustrankaFormated_1">  CANDIDATO jednostavno društvo s ograničenom odgovornošću za usluge zastupanog po punomoćniku Sandra Krezić</derivirana_varijabla>
  </DomainObject.Predmet.ProtustrankaFormated>
  <DomainObject.Predmet.ProtustrankaFormatedOIB>
    <izvorni_sadrzaj>  CANDIDATO jednostavno društvo s ograničenom odgovornošću za usluge, OIB 72074405483 zastupanog po punomoćniku Sandra Krezić</izvorni_sadrzaj>
    <derivirana_varijabla naziv="DomainObject.Predmet.ProtustrankaFormatedOIB_1">  CANDIDATO jednostavno društvo s ograničenom odgovornošću za usluge, OIB 72074405483 zastupanog po punomoćniku Sandra Krezić</derivirana_varijabla>
  </DomainObject.Predmet.ProtustrankaFormatedOIB>
  <DomainObject.Predmet.ProtustrankaFormatedWithAdress>
    <izvorni_sadrzaj> CANDIDATO jednostavno društvo s ograničenom odgovornošću za usluge, Vinogradska cesta 125, 10000 Zagreb zastupanog po punomoćniku Sandra Krezić</izvorni_sadrzaj>
    <derivirana_varijabla naziv="DomainObject.Predmet.ProtustrankaFormatedWithAdress_1"> CANDIDATO jednostavno društvo s ograničenom odgovornošću za usluge, Vinogradska cesta 125, 10000 Zagreb zastupanog po punomoćniku Sandra Krezić</derivirana_varijabla>
  </DomainObject.Predmet.ProtustrankaFormatedWithAdress>
  <DomainObject.Predmet.ProtustrankaFormatedWithAdressOIB>
    <izvorni_sadrzaj> CANDIDATO jednostavno društvo s ograničenom odgovornošću za usluge, OIB 72074405483, Vinogradska cesta 125, 10000 Zagreb zastupanog po punomoćniku Sandra Krezić</izvorni_sadrzaj>
    <derivirana_varijabla naziv="DomainObject.Predmet.ProtustrankaFormatedWithAdressOIB_1"> CANDIDATO jednostavno društvo s ograničenom odgovornošću za usluge, OIB 72074405483, Vinogradska cesta 125, 10000 Zagreb zastupanog po punomoćniku Sandra Krezić</derivirana_varijabla>
  </DomainObject.Predmet.ProtustrankaFormatedWithAdressOIB>
  <DomainObject.Predmet.ProtustrankaWithAdress>
    <izvorni_sadrzaj>CANDIDATO jednostavno društvo s ograničenom odgovornošću za usluge Vinogradska cesta 125, 10000 Zagreb</izvorni_sadrzaj>
    <derivirana_varijabla naziv="DomainObject.Predmet.ProtustrankaWithAdress_1">CANDIDATO jednostavno društvo s ograničenom odgovornošću za usluge Vinogradska cesta 125, 10000 Zagreb</derivirana_varijabla>
  </DomainObject.Predmet.ProtustrankaWithAdress>
  <DomainObject.Predmet.ProtustrankaWithAdressOIB>
    <izvorni_sadrzaj>CANDIDATO jednostavno društvo s ograničenom odgovornošću za usluge, OIB 72074405483, Vinogradska cesta 125, 10000 Zagreb</izvorni_sadrzaj>
    <derivirana_varijabla naziv="DomainObject.Predmet.ProtustrankaWithAdressOIB_1">CANDIDATO jednostavno društvo s ograničenom odgovornošću za usluge, OIB 72074405483, Vinogradska cesta 125, 10000 Zagreb</derivirana_varijabla>
  </DomainObject.Predmet.ProtustrankaWithAdressOIB>
  <DomainObject.Predmet.ProtustrankaNazivFormated>
    <izvorni_sadrzaj>CANDIDATO jednostavno društvo s ograničenom odgovornošću za usluge</izvorni_sadrzaj>
    <derivirana_varijabla naziv="DomainObject.Predmet.ProtustrankaNazivFormated_1">CANDIDATO jednostavno društvo s ograničenom odgovornošću za usluge</derivirana_varijabla>
  </DomainObject.Predmet.ProtustrankaNazivFormated>
  <DomainObject.Predmet.ProtustrankaNazivFormatedOIB>
    <izvorni_sadrzaj>CANDIDATO jednostavno društvo s ograničenom odgovornošću za usluge, OIB 72074405483</izvorni_sadrzaj>
    <derivirana_varijabla naziv="DomainObject.Predmet.ProtustrankaNazivFormatedOIB_1">CANDIDATO jednostavno društvo s ograničenom odgovornošću za usluge, OIB 72074405483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CANDIDATO jednostavno društvo s ograničenom odgovornošću za usluge zastupanog po punomoćniku Sandra Krezić</item>
    </izvorni_sadrzaj>
    <derivirana_varijabla naziv="DomainObject.Predmet.ProtuStrankaListFormated_1">
      <item>CANDIDATO jednostavno društvo s ograničenom odgovornošću za usluge zastupanog po punomoćniku Sandra Krezić</item>
    </derivirana_varijabla>
  </DomainObject.Predmet.ProtuStrankaListFormated>
  <DomainObject.Predmet.ProtuStrankaListFormatedOIB>
    <izvorni_sadrzaj>
      <item>CANDIDATO jednostavno društvo s ograničenom odgovornošću za usluge, OIB 72074405483 zastupanog po punomoćniku Sandra Krezić</item>
    </izvorni_sadrzaj>
    <derivirana_varijabla naziv="DomainObject.Predmet.ProtuStrankaListFormatedOIB_1">
      <item>CANDIDATO jednostavno društvo s ograničenom odgovornošću za usluge, OIB 72074405483 zastupanog po punomoćniku Sandra Krezić</item>
    </derivirana_varijabla>
  </DomainObject.Predmet.ProtuStrankaListFormatedOIB>
  <DomainObject.Predmet.ProtuStrankaListFormatedWithAdress>
    <izvorni_sadrzaj>
      <item>CANDIDATO jednostavno društvo s ograničenom odgovornošću za usluge, Vinogradska cesta 125, 10000 Zagreb zastupanog po punomoćniku Sandra Krezić</item>
    </izvorni_sadrzaj>
    <derivirana_varijabla naziv="DomainObject.Predmet.ProtuStrankaListFormatedWithAdress_1">
      <item>CANDIDATO jednostavno društvo s ograničenom odgovornošću za usluge, Vinogradska cesta 125, 10000 Zagreb zastupanog po punomoćniku Sandra Krezić</item>
    </derivirana_varijabla>
  </DomainObject.Predmet.ProtuStrankaListFormatedWithAdress>
  <DomainObject.Predmet.ProtuStrankaListFormatedWithAdressOIB>
    <izvorni_sadrzaj>
      <item>CANDIDATO jednostavno društvo s ograničenom odgovornošću za usluge, OIB 72074405483, Vinogradska cesta 125, 10000 Zagreb zastupanog po punomoćniku Sandra Krezić</item>
    </izvorni_sadrzaj>
    <derivirana_varijabla naziv="DomainObject.Predmet.ProtuStrankaListFormatedWithAdressOIB_1">
      <item>CANDIDATO jednostavno društvo s ograničenom odgovornošću za usluge, OIB 72074405483, Vinogradska cesta 125, 10000 Zagreb zastupanog po punomoćniku Sandra Krezić</item>
    </derivirana_varijabla>
  </DomainObject.Predmet.ProtuStrankaListFormatedWithAdressOIB>
  <DomainObject.Predmet.ProtuStrankaListNazivFormated>
    <izvorni_sadrzaj>
      <item>CANDIDATO jednostavno društvo s ograničenom odgovornošću za usluge</item>
    </izvorni_sadrzaj>
    <derivirana_varijabla naziv="DomainObject.Predmet.ProtuStrankaListNazivFormated_1">
      <item>CANDIDATO jednostavno društvo s ograničenom odgovornošću za usluge</item>
    </derivirana_varijabla>
  </DomainObject.Predmet.ProtuStrankaListNazivFormated>
  <DomainObject.Predmet.ProtuStrankaListNazivFormatedOIB>
    <izvorni_sadrzaj>
      <item>CANDIDATO jednostavno društvo s ograničenom odgovornošću za usluge, OIB 72074405483</item>
    </izvorni_sadrzaj>
    <derivirana_varijabla naziv="DomainObject.Predmet.ProtuStrankaListNazivFormatedOIB_1">
      <item>CANDIDATO jednostavno društvo s ograničenom odgovornošću za usluge, OIB 72074405483</item>
    </derivirana_varijabla>
  </DomainObject.Predmet.ProtuStrankaListNazivFormatedOIB>
  <DomainObject.Predmet.OstaliListFormated>
    <izvorni_sadrzaj>
      <item>Sandra Krezić punomoćnica sudionika u postupku CANDIDATO jednostavno društvo s ograničenom odgovornošću za usluge</item>
    </izvorni_sadrzaj>
    <derivirana_varijabla naziv="DomainObject.Predmet.OstaliListFormated_1">
      <item>Sandra Krezić punomoćnica sudionika u postupku CANDIDATO jednostavno društvo s ograničenom odgovornošću za usluge</item>
    </derivirana_varijabla>
  </DomainObject.Predmet.OstaliListFormated>
  <DomainObject.Predmet.OstaliListFormatedOIB>
    <izvorni_sadrzaj>
      <item>Sandra Krezić, OIB 21189956696 punomoćnica sudionika u postupku CANDIDATO jednostavno društvo s ograničenom odgovornošću za usluge</item>
    </izvorni_sadrzaj>
    <derivirana_varijabla naziv="DomainObject.Predmet.OstaliListFormatedOIB_1">
      <item>Sandra Krezić, OIB 21189956696 punomoćnica sudionika u postupku CANDIDATO jednostavno društvo s ograničenom odgovornošću za usluge</item>
    </derivirana_varijabla>
  </DomainObject.Predmet.OstaliListFormatedOIB>
  <DomainObject.Predmet.OstaliListFormatedWithAdress>
    <izvorni_sadrzaj>
      <item>Sandra Krezić, Vinogradska Cesta 125, 10000 Zagreb punomoćnica sudionika u postupku CANDIDATO jednostavno društvo s ograničenom odgovornošću za usluge</item>
    </izvorni_sadrzaj>
    <derivirana_varijabla naziv="DomainObject.Predmet.OstaliListFormatedWithAdress_1">
      <item>Sandra Krezić, Vinogradska Cesta 125, 10000 Zagreb punomoćnica sudionika u postupku CANDIDATO jednostavno društvo s ograničenom odgovornošću za usluge</item>
    </derivirana_varijabla>
  </DomainObject.Predmet.OstaliListFormatedWithAdress>
  <DomainObject.Predmet.OstaliListFormatedWithAdressOIB>
    <izvorni_sadrzaj>
      <item>Sandra Krezić, OIB 21189956696, Vinogradska Cesta 125, 10000 Zagreb punomoćnica sudionika u postupku CANDIDATO jednostavno društvo s ograničenom odgovornošću za usluge</item>
    </izvorni_sadrzaj>
    <derivirana_varijabla naziv="DomainObject.Predmet.OstaliListFormatedWithAdressOIB_1">
      <item>Sandra Krezić, OIB 21189956696, Vinogradska Cesta 125, 10000 Zagreb punomoćnica sudionika u postupku CANDIDATO jednostavno društvo s ograničenom odgovornošću za usluge</item>
    </derivirana_varijabla>
  </DomainObject.Predmet.OstaliListFormatedWithAdressOIB>
  <DomainObject.Predmet.OstaliListNazivFormated>
    <izvorni_sadrzaj>
      <item>Sandra Krezić</item>
    </izvorni_sadrzaj>
    <derivirana_varijabla naziv="DomainObject.Predmet.OstaliListNazivFormated_1">
      <item>Sandra Krezić</item>
    </derivirana_varijabla>
  </DomainObject.Predmet.OstaliListNazivFormated>
  <DomainObject.Predmet.OstaliListNazivFormatedOIB>
    <izvorni_sadrzaj>
      <item>Sandra Krezić, OIB 21189956696</item>
    </izvorni_sadrzaj>
    <derivirana_varijabla naziv="DomainObject.Predmet.OstaliListNazivFormatedOIB_1">
      <item>Sandra Krezić, OIB 21189956696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CANDIDATO jednostavno društvo s ograničenom odgovornošću za usluge</izvorni_sadrzaj>
    <derivirana_varijabla naziv="DomainObject.Predmet.ProtustrankaIDrugi_1">CANDIDATO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CANDIDATO jednostavno društvo s ograničenom odgovornošću za usluge, OIB 72074405483, Vinogradska cesta 125, 10000 Zagreb</izvorni_sadrzaj>
    <derivirana_varijabla naziv="DomainObject.Predmet.ProtustrankaIDrugiAdressOIB_1">CANDIDATO jednostavno društvo s ograničenom odgovornošću za usluge, OIB 72074405483, Vinogradska cesta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CANDIDATO jednostavno društvo s ograničenom odgovornošću za usluge</item>
      <item>Financijska agencija</item>
      <item>Sandra Krezić</item>
    </izvorni_sadrzaj>
    <derivirana_varijabla naziv="DomainObject.Predmet.SudioniciListNaziv_1">
      <item>CANDIDATO jednostavno društvo s ograničenom odgovornošću za usluge</item>
      <item>Financijska agencija</item>
      <item>Sandra Krezić</item>
    </derivirana_varijabla>
  </DomainObject.Predmet.SudioniciListNaziv>
  <DomainObject.Predmet.SudioniciListAdressOIB>
    <izvorni_sadrzaj>
      <item>CANDIDATO jednostavno društvo s ograničenom odgovornošću za usluge, OIB 72074405483, Vinogradska cesta 125,10000 Zagreb</item>
      <item>Financijska agencija, OIB 85821130368, TRG SVIBANJSKIH ŽRTAVA 1995. 1,10000 Zagreb</item>
      <item>Sandra Krezić, OIB 21189956696, Vinogradska Cesta 125,10000 Zagreb</item>
    </izvorni_sadrzaj>
    <derivirana_varijabla naziv="DomainObject.Predmet.SudioniciListAdressOIB_1">
      <item>CANDIDATO jednostavno društvo s ograničenom odgovornošću za usluge, OIB 72074405483, Vinogradska cesta 125,10000 Zagreb</item>
      <item>Financijska agencija, OIB 85821130368, TRG SVIBANJSKIH ŽRTAVA 1995. 1,10000 Zagreb</item>
      <item>Sandra Krezić, OIB 21189956696, Vinogradska Cesta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72074405483</item>
      <item>, OIB 85821130368</item>
      <item>, OIB 21189956696</item>
    </izvorni_sadrzaj>
    <derivirana_varijabla naziv="DomainObject.Predmet.SudioniciListNazivOIB_1">
      <item>, OIB 72074405483</item>
      <item>, OIB 85821130368</item>
      <item>, OIB 21189956696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kolovoza 2019.</izvorni_sadrzaj>
    <derivirana_varijabla naziv="DomainObject.Predmet.DatumPocetkaProcesa_1">8.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1334</properties:Characters>
  <properties:Lines>44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2019-11-05T10:17:00Z</dcterms:created>
  <dc:creator>Ivana Manestar</dc:creator>
  <cp:lastModifiedBy>Petra Komučar</cp:lastModifiedBy>
  <cp:lastPrinted>2019-11-05T10:14:00Z</cp:lastPrinted>
  <dcterms:modified xmlns:xsi="http://www.w3.org/2001/XMLSchema-instance" xsi:type="dcterms:W3CDTF">2019-11-05T10:18:00Z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(St-1960-19 CANDIDATO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