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3557" w14:paraId="ac13557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FD1901">
        <w:rPr>
          <w:rFonts w:hAnsi="Times New Roman" w:ascii="Times New Roman"/>
          <w:szCs w:val="24"/>
          <w:lang w:val="hr-HR"/>
        </w:rPr>
        <w:t>258</w:t>
      </w:r>
      <w:r w:rsidR="00763666">
        <w:rPr>
          <w:rFonts w:hAnsi="Times New Roman" w:ascii="Times New Roman"/>
          <w:szCs w:val="24"/>
          <w:lang w:val="hr-HR"/>
        </w:rPr>
        <w:t>4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763666" w:rsidRPr="00BB7EAA">
        <w:rPr>
          <w:rFonts w:hAnsi="Times New Roman" w:ascii="Times New Roman"/>
          <w:szCs w:val="24"/>
          <w:lang w:val="hr-HR"/>
        </w:rPr>
        <w:t>PRIMUM DELECTO društvo s ograničenom odgovornošću za trgovinu i usluge</w:t>
      </w:r>
      <w:r w:rsidR="00763666">
        <w:rPr>
          <w:rFonts w:hAnsi="Times New Roman" w:ascii="Times New Roman"/>
          <w:szCs w:val="24"/>
          <w:lang w:val="hr-HR"/>
        </w:rPr>
        <w:t xml:space="preserve">, Zagreb (Grad Zagreb), Našička ulica 16, OIB: </w:t>
      </w:r>
      <w:r w:rsidR="00763666" w:rsidRPr="00BB7EAA">
        <w:rPr>
          <w:rFonts w:hAnsi="Times New Roman" w:ascii="Times New Roman"/>
          <w:szCs w:val="24"/>
          <w:lang w:val="hr-HR"/>
        </w:rPr>
        <w:t>76892774794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</w:t>
      </w:r>
      <w:r w:rsidR="008A215D">
        <w:rPr>
          <w:rFonts w:hAnsi="Times New Roman" w:ascii="Times New Roman"/>
          <w:szCs w:val="24"/>
          <w:lang w:val="hr-HR"/>
        </w:rPr>
        <w:t>2. siječnja 2018.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8A215D">
        <w:rPr>
          <w:rFonts w:hAnsi="Times New Roman" w:ascii="Times New Roman"/>
          <w:szCs w:val="24"/>
          <w:lang w:val="hr-HR"/>
        </w:rPr>
        <w:t>2. siječnja 2018.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5D5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65023">
      <w:rPr>
        <w:rFonts w:hAnsi="Times New Roman" w:ascii="Times New Roman"/>
        <w:lang w:val="hr-HR"/>
      </w:rPr>
      <w:t>2</w:t>
    </w:r>
    <w:r w:rsidR="00FD1901">
      <w:rPr>
        <w:rFonts w:hAnsi="Times New Roman" w:ascii="Times New Roman"/>
        <w:lang w:val="hr-HR"/>
      </w:rPr>
      <w:t>58</w:t>
    </w:r>
    <w:r w:rsidR="00763666">
      <w:rPr>
        <w:rFonts w:hAnsi="Times New Roman" w:ascii="Times New Roman"/>
        <w:lang w:val="hr-HR"/>
      </w:rPr>
      <w:t>4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45D57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666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A215D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5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D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D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D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D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5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D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D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D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D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St-2584/2017</izvorni_sadrzaj>
    <derivirana_varijabla naziv="DomainObject.Predmet.OznakaBroj_1">St-2584/2017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PRIMUM DELECTO d.o.o. zastupanog po punomoćniku Neira Bajramspahić; Suad Čindrak</izvorni_sadrzaj>
    <derivirana_varijabla naziv="DomainObject.Predmet.ProtustrankaFormated_1">  PRIMUM DELECTO d.o.o. zastupanog po punomoćniku Neira Bajramspahić; Suad Čindrak</derivirana_varijabla>
  </DomainObject.Predmet.ProtustrankaFormated>
  <DomainObject.Predmet.ProtustrankaFormatedOIB>
    <izvorni_sadrzaj>  PRIMUM DELECTO d.o.o., OIB 76892774794 zastupanog po punomoćniku Neira Bajramspahić; Suad Čindrak</izvorni_sadrzaj>
    <derivirana_varijabla naziv="DomainObject.Predmet.ProtustrankaFormatedOIB_1">  PRIMUM DELECTO d.o.o., OIB 76892774794 zastupanog po punomoćniku Neira Bajramspahić; Suad Čindrak</derivirana_varijabla>
  </DomainObject.Predmet.ProtustrankaFormatedOIB>
  <DomainObject.Predmet.ProtustrankaFormatedWithAdress>
    <izvorni_sadrzaj> PRIMUM DELECTO d.o.o., Našička ulica 16, 10000 Zagreb zastupanog po punomoćniku Neira Bajramspahić; Suad Čindrak</izvorni_sadrzaj>
    <derivirana_varijabla naziv="DomainObject.Predmet.ProtustrankaFormatedWithAdress_1"> PRIMUM DELECTO d.o.o., Našička ulica 16, 10000 Zagreb zastupanog po punomoćniku Neira Bajramspahić; Suad Čindrak</derivirana_varijabla>
  </DomainObject.Predmet.ProtustrankaFormatedWithAdress>
  <DomainObject.Predmet.ProtustrankaFormatedWithAdressOIB>
    <izvorni_sadrzaj> PRIMUM DELECTO d.o.o., OIB 76892774794, Našička ulica 16, 10000 Zagreb zastupanog po punomoćniku Neira Bajramspahić; Suad Čindrak</izvorni_sadrzaj>
    <derivirana_varijabla naziv="DomainObject.Predmet.ProtustrankaFormatedWithAdressOIB_1"> PRIMUM DELECTO d.o.o., OIB 76892774794, Našička ulica 16, 10000 Zagreb zastupanog po punomoćniku Neira Bajramspahić; Suad Čindrak</derivirana_varijabla>
  </DomainObject.Predmet.ProtustrankaFormatedWithAdressOIB>
  <DomainObject.Predmet.ProtustrankaWithAdress>
    <izvorni_sadrzaj>PRIMUM DELECTO d.o.o. Našička ulica 16, 10000 Zagreb</izvorni_sadrzaj>
    <derivirana_varijabla naziv="DomainObject.Predmet.ProtustrankaWithAdress_1">PRIMUM DELECTO d.o.o. Našička ulica 16, 10000 Zagreb</derivirana_varijabla>
  </DomainObject.Predmet.ProtustrankaWithAdress>
  <DomainObject.Predmet.ProtustrankaWithAdressOIB>
    <izvorni_sadrzaj>PRIMUM DELECTO d.o.o., OIB 76892774794, Našička ulica 16, 10000 Zagreb</izvorni_sadrzaj>
    <derivirana_varijabla naziv="DomainObject.Predmet.ProtustrankaWithAdressOIB_1">PRIMUM DELECTO d.o.o., OIB 76892774794, Našička ulica 16, 10000 Zagreb</derivirana_varijabla>
  </DomainObject.Predmet.ProtustrankaWithAdressOIB>
  <DomainObject.Predmet.ProtustrankaNazivFormated>
    <izvorni_sadrzaj>PRIMUM DELECTO d.o.o.</izvorni_sadrzaj>
    <derivirana_varijabla naziv="DomainObject.Predmet.ProtustrankaNazivFormated_1">PRIMUM DELECTO d.o.o.</derivirana_varijabla>
  </DomainObject.Predmet.ProtustrankaNazivFormated>
  <DomainObject.Predmet.ProtustrankaNazivFormatedOIB>
    <izvorni_sadrzaj>PRIMUM DELECTO d.o.o., OIB 76892774794</izvorni_sadrzaj>
    <derivirana_varijabla naziv="DomainObject.Predmet.ProtustrankaNazivFormatedOIB_1">PRIMUM DELECTO d.o.o., OIB 76892774794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PRIMUM DELECTO d.o.o. zastupanog po punomoćniku Neira Bajramspahić; Suad Čindrak</item>
    </izvorni_sadrzaj>
    <derivirana_varijabla naziv="DomainObject.Predmet.ProtuStrankaListFormated_1">
      <item>PRIMUM DELECTO d.o.o. zastupanog po punomoćniku Neira Bajramspahić; Suad Čindrak</item>
    </derivirana_varijabla>
  </DomainObject.Predmet.ProtuStrankaListFormated>
  <DomainObject.Predmet.ProtuStrankaListFormatedOIB>
    <izvorni_sadrzaj>
      <item>PRIMUM DELECTO d.o.o., OIB 76892774794 zastupanog po punomoćniku Neira Bajramspahić; Suad Čindrak</item>
    </izvorni_sadrzaj>
    <derivirana_varijabla naziv="DomainObject.Predmet.ProtuStrankaListFormatedOIB_1">
      <item>PRIMUM DELECTO d.o.o., OIB 76892774794 zastupanog po punomoćniku Neira Bajramspahić; Suad Čindrak</item>
    </derivirana_varijabla>
  </DomainObject.Predmet.ProtuStrankaListFormatedOIB>
  <DomainObject.Predmet.ProtuStrankaListFormatedWithAdress>
    <izvorni_sadrzaj>
      <item>PRIMUM DELECTO d.o.o., Našička ulica 16, 10000 Zagreb zastupanog po punomoćniku Neira Bajramspahić; Suad Čindrak</item>
    </izvorni_sadrzaj>
    <derivirana_varijabla naziv="DomainObject.Predmet.ProtuStrankaListFormatedWithAdress_1">
      <item>PRIMUM DELECTO d.o.o., Našička ulica 16, 10000 Zagreb zastupanog po punomoćniku Neira Bajramspahić; Suad Čindrak</item>
    </derivirana_varijabla>
  </DomainObject.Predmet.ProtuStrankaListFormatedWithAdress>
  <DomainObject.Predmet.ProtuStrankaListFormatedWithAdressOIB>
    <izvorni_sadrzaj>
      <item>PRIMUM DELECTO d.o.o., OIB 76892774794, Našička ulica 16, 10000 Zagreb zastupanog po punomoćniku Neira Bajramspahić; Suad Čindrak</item>
    </izvorni_sadrzaj>
    <derivirana_varijabla naziv="DomainObject.Predmet.ProtuStrankaListFormatedWithAdressOIB_1">
      <item>PRIMUM DELECTO d.o.o., OIB 76892774794, Našička ulica 16, 10000 Zagreb zastupanog po punomoćniku Neira Bajramspahić; Suad Čindrak</item>
    </derivirana_varijabla>
  </DomainObject.Predmet.ProtuStrankaListFormatedWithAdressOIB>
  <DomainObject.Predmet.ProtuStrankaListNazivFormated>
    <izvorni_sadrzaj>
      <item>PRIMUM DELECTO d.o.o.</item>
    </izvorni_sadrzaj>
    <derivirana_varijabla naziv="DomainObject.Predmet.ProtuStrankaListNazivFormated_1">
      <item>PRIMUM DELECTO d.o.o.</item>
    </derivirana_varijabla>
  </DomainObject.Predmet.ProtuStrankaListNazivFormated>
  <DomainObject.Predmet.ProtuStrankaListNazivFormatedOIB>
    <izvorni_sadrzaj>
      <item>PRIMUM DELECTO d.o.o., OIB 76892774794</item>
    </izvorni_sadrzaj>
    <derivirana_varijabla naziv="DomainObject.Predmet.ProtuStrankaListNazivFormatedOIB_1">
      <item>PRIMUM DELECTO d.o.o., OIB 76892774794</item>
    </derivirana_varijabla>
  </DomainObject.Predmet.ProtuStrankaListNazivFormatedOIB>
  <DomainObject.Predmet.OstaliListFormated>
    <izvorni_sadrzaj>
      <item>Neira Bajramspahić punomoćnik sudionika u postupku PRIMUM DELECTO d.o.o.</item>
      <item>Suad Čindrak punomoćnik sudionika u postupku PRIMUM DELECTO d.o.o.</item>
    </izvorni_sadrzaj>
    <derivirana_varijabla naziv="DomainObject.Predmet.OstaliListFormated_1">
      <item>Neira Bajramspahić punomoćnik sudionika u postupku PRIMUM DELECTO d.o.o.</item>
      <item>Suad Čindrak punomoćnik sudionika u postupku PRIMUM DELECTO d.o.o.</item>
    </derivirana_varijabla>
  </DomainObject.Predmet.OstaliListFormated>
  <DomainObject.Predmet.OstaliListFormatedOIB>
    <izvorni_sadrzaj>
      <item>Neira Bajramspahić, OIB 32990276258 punomoćnik sudionika u postupku PRIMUM DELECTO d.o.o.</item>
      <item>Suad Čindrak, OIB 32445868496 punomoćnik sudionika u postupku PRIMUM DELECTO d.o.o.</item>
    </izvorni_sadrzaj>
    <derivirana_varijabla naziv="DomainObject.Predmet.OstaliListFormatedOIB_1">
      <item>Neira Bajramspahić, OIB 32990276258 punomoćnik sudionika u postupku PRIMUM DELECTO d.o.o.</item>
      <item>Suad Čindrak, OIB 32445868496 punomoćnik sudionika u postupku PRIMUM DELECTO d.o.o.</item>
    </derivirana_varijabla>
  </DomainObject.Predmet.OstaliListFormatedOIB>
  <DomainObject.Predmet.OstaliListFormatedWithAdress>
    <izvorni_sadrzaj>
      <item>Neira Bajramspahić, Ulica Milana Ogrizovića 22a, 10000 Zagreb punomoćnik sudionika u postupku PRIMUM DELECTO d.o.o.</item>
      <item>Suad Čindrak, Našička Ulica 16, 10000 Zagreb punomoćnik sudionika u postupku PRIMUM DELECTO d.o.o.</item>
    </izvorni_sadrzaj>
    <derivirana_varijabla naziv="DomainObject.Predmet.OstaliListFormatedWithAdress_1">
      <item>Neira Bajramspahić, Ulica Milana Ogrizovića 22a, 10000 Zagreb punomoćnik sudionika u postupku PRIMUM DELECTO d.o.o.</item>
      <item>Suad Čindrak, Našička Ulica 16, 10000 Zagreb punomoćnik sudionika u postupku PRIMUM DELECTO d.o.o.</item>
    </derivirana_varijabla>
  </DomainObject.Predmet.OstaliListFormatedWithAdress>
  <DomainObject.Predmet.OstaliListFormatedWithAdressOIB>
    <izvorni_sadrzaj>
      <item>Neira Bajramspahić, OIB 32990276258, Ulica Milana Ogrizovića 22a, 10000 Zagreb punomoćnik sudionika u postupku PRIMUM DELECTO d.o.o.</item>
      <item>Suad Čindrak, OIB 32445868496, Našička Ulica 16, 10000 Zagreb punomoćnik sudionika u postupku PRIMUM DELECTO d.o.o.</item>
    </izvorni_sadrzaj>
    <derivirana_varijabla naziv="DomainObject.Predmet.OstaliListFormatedWithAdressOIB_1">
      <item>Neira Bajramspahić, OIB 32990276258, Ulica Milana Ogrizovića 22a, 10000 Zagreb punomoćnik sudionika u postupku PRIMUM DELECTO d.o.o.</item>
      <item>Suad Čindrak, OIB 32445868496, Našička Ulica 16, 10000 Zagreb punomoćnik sudionika u postupku PRIMUM DELECTO d.o.o.</item>
    </derivirana_varijabla>
  </DomainObject.Predmet.OstaliListFormatedWithAdressOIB>
  <DomainObject.Predmet.OstaliListNazivFormated>
    <izvorni_sadrzaj>
      <item>Neira Bajramspahić</item>
      <item>Suad Čindrak</item>
    </izvorni_sadrzaj>
    <derivirana_varijabla naziv="DomainObject.Predmet.OstaliListNazivFormated_1">
      <item>Neira Bajramspahić</item>
      <item>Suad Čindrak</item>
    </derivirana_varijabla>
  </DomainObject.Predmet.OstaliListNazivFormated>
  <DomainObject.Predmet.OstaliListNazivFormatedOIB>
    <izvorni_sadrzaj>
      <item>Neira Bajramspahić, OIB 32990276258</item>
      <item>Suad Čindrak, OIB 32445868496</item>
    </izvorni_sadrzaj>
    <derivirana_varijabla naziv="DomainObject.Predmet.OstaliListNazivFormatedOIB_1">
      <item>Neira Bajramspahić, OIB 32990276258</item>
      <item>Suad Čindrak, OIB 32445868496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PRIMUM DELECTO d.o.o.</izvorni_sadrzaj>
    <derivirana_varijabla naziv="DomainObject.Predmet.ProtustrankaIDrugi_1">PRIMUM DELECTO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PRIMUM DELECTO d.o.o., OIB 76892774794, Našička ulica 16, 10000 Zagreb</izvorni_sadrzaj>
    <derivirana_varijabla naziv="DomainObject.Predmet.ProtustrankaIDrugiAdressOIB_1">PRIMUM DELECTO d.o.o., OIB 76892774794, Našička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PRIMUM DELECTO d.o.o.</item>
      <item>FINA Regionalni centar Zagreb</item>
      <item>Neira Bajramspahić</item>
      <item>Suad Čindrak</item>
    </izvorni_sadrzaj>
    <derivirana_varijabla naziv="DomainObject.Predmet.SudioniciListNaziv_1">
      <item>PRIMUM DELECTO d.o.o.</item>
      <item>FINA Regionalni centar Zagreb</item>
      <item>Neira Bajramspahić</item>
      <item>Suad Čindrak</item>
    </derivirana_varijabla>
  </DomainObject.Predmet.SudioniciListNaziv>
  <DomainObject.Predmet.SudioniciListAdressOIB>
    <izvorni_sadrzaj>
      <item>PRIMUM DELECTO d.o.o., OIB 76892774794, Našička ulica 16,10000 Zagreb</item>
      <item>FINA Regionalni centar Zagreb, OIB 85821130368, Trg svibanjskih žrtava 1995. 1,10000 Zagreb</item>
      <item>Neira Bajramspahić, OIB 32990276258, Ulica Milana Ogrizovića 22a,10000 Zagreb</item>
      <item>Suad Čindrak, OIB 32445868496, Našička Ulica 16,10000 Zagreb</item>
    </izvorni_sadrzaj>
    <derivirana_varijabla naziv="DomainObject.Predmet.SudioniciListAdressOIB_1">
      <item>PRIMUM DELECTO d.o.o., OIB 76892774794, Našička ulica 16,10000 Zagreb</item>
      <item>FINA Regionalni centar Zagreb, OIB 85821130368, Trg svibanjskih žrtava 1995. 1,10000 Zagreb</item>
      <item>Neira Bajramspahić, OIB 32990276258, Ulica Milana Ogrizovića 22a,10000 Zagreb</item>
      <item>Suad Čindrak, OIB 32445868496, Našička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76892774794</item>
      <item>, OIB 85821130368</item>
      <item>, OIB 32990276258</item>
      <item>, OIB 32445868496</item>
    </izvorni_sadrzaj>
    <derivirana_varijabla naziv="DomainObject.Predmet.SudioniciListNazivOIB_1">
      <item>, OIB 76892774794</item>
      <item>, OIB 85821130368</item>
      <item>, OIB 32990276258</item>
      <item>, OIB 32445868496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28BBE-B987-4B18-A8DE-B2FC02993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2299</properties:Characters>
  <properties:Lines>72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2017-12-12T08:17:00Z</dcterms:created>
  <dc:creator>Sudsko vijeæe</dc:creator>
  <cp:lastModifiedBy>Katarina Babić</cp:lastModifiedBy>
  <cp:lastPrinted>2018-01-02T12:53:00Z</cp:lastPrinted>
  <dcterms:modified xmlns:xsi="http://www.w3.org/2001/XMLSchema-instance" xsi:type="dcterms:W3CDTF">2018-01-02T12:53:00Z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