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a7a05b8" w14:paraId="a7a05b8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7367BB" w:rsidR="00CF7B33" w:rsidRPr="00CF7B33">
            <w:pPr>
              <w:jc w:val="right"/>
            </w:pPr>
            <w:r w:rsidRPr="00CF7B33">
              <w:t>Poslovni broj: 5 St-</w:t>
            </w:r>
            <w:r w:rsidR="009B6C00">
              <w:t>314</w:t>
            </w:r>
            <w:r w:rsidR="00286FCE">
              <w:t>/18-</w:t>
            </w:r>
            <w:r w:rsidR="007367BB">
              <w:t>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86FCE">
        <w:t xml:space="preserve"> </w:t>
      </w:r>
      <w:r w:rsidR="009B6C00">
        <w:t>BORAL j.d.o.o., Josipa Kozarca 26 B, Varaždin, OIB: 24969412170, 4. rujna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9B6C00">
        <w:t xml:space="preserve"> BORAL j.d.o.o., Josipa Kozarca 26 B, Varaždin, OIB: 24969412170</w:t>
      </w:r>
      <w:r w:rsidR="00740000">
        <w:t xml:space="preserve">, </w:t>
      </w:r>
      <w:r w:rsidR="00CB6C18">
        <w:t xml:space="preserve">iznosi </w:t>
      </w:r>
      <w:r w:rsidR="009B6C00">
        <w:t>42.784,46</w:t>
      </w:r>
      <w:r w:rsidR="00286FC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 Alan Borovec, Varaždin, Josipa Kozarca 26/B, OIB: 44687273635</w:t>
      </w:r>
      <w:r w:rsidR="00D85FBA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9B6C00">
        <w:t>4. rujna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F3" w:rsidR="00AA5CF3">
      <w:r>
        <w:separator/>
      </w:r>
    </w:p>
  </w:endnote>
  <w:endnote w:id="0" w:type="continuationSeparator">
    <w:p w:rsidRDefault="00AA5CF3" w:rsidR="00AA5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F3" w:rsidR="00AA5CF3">
      <w:r>
        <w:separator/>
      </w:r>
    </w:p>
  </w:footnote>
  <w:footnote w:id="0" w:type="continuationSeparator">
    <w:p w:rsidRDefault="00AA5CF3" w:rsidR="00AA5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201A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74B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74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274B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274B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274B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74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274B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274B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274B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BORAL  jednostavno društvo s ograničenom odgovornošću za trgovinu i zastupanje</izvorni_sadrzaj>
    <derivirana_varijabla naziv="DomainObject.Predmet.ProtustrankaFormated_1">  BORAL  jednostavno društvo s ograničenom odgovornošću za trgovinu i zastupanje</derivirana_varijabla>
  </DomainObject.Predmet.ProtustrankaFormated>
  <DomainObject.Predmet.ProtustrankaFormatedOIB>
    <izvorni_sadrzaj>  BORAL  jednostavno društvo s ograničenom odgovornošću za trgovinu i zastupanje, OIB 24969412170</izvorni_sadrzaj>
    <derivirana_varijabla naziv="DomainObject.Predmet.ProtustrankaFormatedOIB_1">  BORAL  jednostavno društvo s ograničenom odgovornošću za trgovinu i zastupanje, OIB 24969412170</derivirana_varijabla>
  </DomainObject.Predmet.ProtustrankaFormatedOIB>
  <DomainObject.Predmet.ProtustrankaFormatedWithAdress>
    <izvorni_sadrzaj> BORAL  jednostavno društvo s ograničenom odgovornošću za trgovinu i zastupanje, Josipa Kozarca 26/B, 42000 Varaždin</izvorni_sadrzaj>
    <derivirana_varijabla naziv="DomainObject.Predmet.ProtustrankaFormatedWithAdress_1"> BORAL  jednostavno društvo s ograničenom odgovornošću za trgovinu i zastupanje, Josipa Kozarca 26/B, 42000 Varaždin</derivirana_varijabla>
  </DomainObject.Predmet.ProtustrankaFormatedWithAdress>
  <DomainObject.Predmet.ProtustrankaFormatedWithAdressOIB>
    <izvorni_sadrzaj> BORAL  jednostavno društvo s ograničenom odgovornošću za trgovinu i zastupanje, OIB 24969412170, Josipa Kozarca 26/B, 42000 Varaždin</izvorni_sadrzaj>
    <derivirana_varijabla naziv="DomainObject.Predmet.ProtustrankaFormatedWithAdressOIB_1"> BORAL  jednostavno društvo s ograničenom odgovornošću za trgovinu i zastupanje, OIB 24969412170, Josipa Kozarca 26/B, 42000 Varaždin</derivirana_varijabla>
  </DomainObject.Predmet.ProtustrankaFormatedWithAdressOIB>
  <DomainObject.Predmet.ProtustrankaWithAdress>
    <izvorni_sadrzaj>BORAL  jednostavno društvo s ograničenom odgovornošću za trgovinu i zastupanje Josipa Kozarca 26/B, 42000 Varaždin</izvorni_sadrzaj>
    <derivirana_varijabla naziv="DomainObject.Predmet.ProtustrankaWithAdress_1">BORAL  jednostavno društvo s ograničenom odgovornošću za trgovinu i zastupanje Josipa Kozarca 26/B, 42000 Varaždin</derivirana_varijabla>
  </DomainObject.Predmet.ProtustrankaWithAdress>
  <DomainObject.Predmet.ProtustrankaWithAdressOIB>
    <izvorni_sadrzaj>BORAL  jednostavno društvo s ograničenom odgovornošću za trgovinu i zastupanje, OIB 24969412170, Josipa Kozarca 26/B, 42000 Varaždin</izvorni_sadrzaj>
    <derivirana_varijabla naziv="DomainObject.Predmet.ProtustrankaWithAdressOIB_1">BORAL  jednostavno društvo s ograničenom odgovornošću za trgovinu i zastupanje, OIB 24969412170, Josipa Kozarca 26/B, 42000 Varaždin</derivirana_varijabla>
  </DomainObject.Predmet.ProtustrankaWithAdressOIB>
  <DomainObject.Predmet.ProtustrankaNazivFormated>
    <izvorni_sadrzaj>BORAL  jednostavno društvo s ograničenom odgovornošću za trgovinu i zastupanje</izvorni_sadrzaj>
    <derivirana_varijabla naziv="DomainObject.Predmet.ProtustrankaNazivFormated_1">BORAL  jednostavno društvo s ograničenom odgovornošću za trgovinu i zastupanje</derivirana_varijabla>
  </DomainObject.Predmet.ProtustrankaNazivFormated>
  <DomainObject.Predmet.ProtustrankaNazivFormatedOIB>
    <izvorni_sadrzaj>BORAL  jednostavno društvo s ograničenom odgovornošću za trgovinu i zastupanje, OIB 24969412170</izvorni_sadrzaj>
    <derivirana_varijabla naziv="DomainObject.Predmet.ProtustrankaNazivFormatedOIB_1">BORAL  jednostavno društvo s ograničenom odgovornošću za trgovinu i zastupanje, OIB 24969412170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42784.46</izvorni_sadrzaj>
    <derivirana_varijabla naziv="DomainObject.Predmet.TrenutnaVrijednost_1">42784.46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BORAL  jednostavno društvo s ograničenom odgovornošću za trgovinu i zastupanje</item>
    </izvorni_sadrzaj>
    <derivirana_varijabla naziv="DomainObject.Predmet.ProtuStrankaListFormated_1">
      <item>BORAL  jednostavno društvo s ograničenom odgovornošću za trgovinu i zastupanje</item>
    </derivirana_varijabla>
  </DomainObject.Predmet.ProtuStrankaListFormated>
  <DomainObject.Predmet.ProtuStrankaListFormatedOIB>
    <izvorni_sadrzaj>
      <item>BORAL  jednostavno društvo s ograničenom odgovornošću za trgovinu i zastupanje, OIB 24969412170</item>
    </izvorni_sadrzaj>
    <derivirana_varijabla naziv="DomainObject.Predmet.ProtuStrankaListFormatedOIB_1">
      <item>BORAL  jednostavno društvo s ograničenom odgovornošću za trgovinu i zastupanje, OIB 24969412170</item>
    </derivirana_varijabla>
  </DomainObject.Predmet.ProtuStrankaListFormatedOIB>
  <DomainObject.Predmet.ProtuStrankaListFormatedWithAdress>
    <izvorni_sadrzaj>
      <item>BORAL  jednostavno društvo s ograničenom odgovornošću za trgovinu i zastupanje, Josipa Kozarca 26/B, 42000 Varaždin</item>
    </izvorni_sadrzaj>
    <derivirana_varijabla naziv="DomainObject.Predmet.ProtuStrankaListFormatedWithAdress_1">
      <item>BORAL  jednostavno društvo s ograničenom odgovornošću za trgovinu i zastupanje, Josipa Kozarca 26/B, 42000 Varaždin</item>
    </derivirana_varijabla>
  </DomainObject.Predmet.ProtuStrankaListFormatedWithAdress>
  <DomainObject.Predmet.ProtuStrankaListFormatedWithAdressOIB>
    <izvorni_sadrzaj>
      <item>BORAL  jednostavno društvo s ograničenom odgovornošću za trgovinu i zastupanje, OIB 24969412170, Josipa Kozarca 26/B, 42000 Varaždin</item>
    </izvorni_sadrzaj>
    <derivirana_varijabla naziv="DomainObject.Predmet.ProtuStrankaListFormatedWithAdressOIB_1">
      <item>BORAL  jednostavno društvo s ograničenom odgovornošću za trgovinu i zastupanje, OIB 24969412170, Josipa Kozarca 26/B, 42000 Varaždin</item>
    </derivirana_varijabla>
  </DomainObject.Predmet.ProtuStrankaListFormatedWithAdressOIB>
  <DomainObject.Predmet.ProtuStrankaListNazivFormated>
    <izvorni_sadrzaj>
      <item>BORAL  jednostavno društvo s ograničenom odgovornošću za trgovinu i zastupanje</item>
    </izvorni_sadrzaj>
    <derivirana_varijabla naziv="DomainObject.Predmet.ProtuStrankaListNazivFormated_1">
      <item>BORAL  jednostavno društvo s ograničenom odgovornošću za trgovinu i zastupanje</item>
    </derivirana_varijabla>
  </DomainObject.Predmet.ProtuStrankaListNazivFormated>
  <DomainObject.Predmet.ProtuStrankaListNazivFormatedOIB>
    <izvorni_sadrzaj>
      <item>BORAL  jednostavno društvo s ograničenom odgovornošću za trgovinu i zastupanje, OIB 24969412170</item>
    </izvorni_sadrzaj>
    <derivirana_varijabla naziv="DomainObject.Predmet.ProtuStrankaListNazivFormatedOIB_1">
      <item>BORAL  jednostavno društvo s ograničenom odgovornošću za trgovinu i zastupanje, OIB 24969412170</item>
    </derivirana_varijabla>
  </DomainObject.Predmet.ProtuStrankaListNazivFormatedOIB>
  <DomainObject.Predmet.OstaliListFormated>
    <izvorni_sadrzaj>
      <item>Alan Borovec</item>
      <item>Sudski registar Trgovačkog suda u Varaždinu</item>
      <item>e-Oglasna</item>
    </izvorni_sadrzaj>
    <derivirana_varijabla naziv="DomainObject.Predmet.OstaliListFormated_1">
      <item>Alan Borovec</item>
      <item>Sudski registar Trgovačkog suda u Varaždinu</item>
      <item>e-Oglasna</item>
    </derivirana_varijabla>
  </DomainObject.Predmet.OstaliListFormated>
  <DomainObject.Predmet.OstaliListFormatedOIB>
    <izvorni_sadrzaj>
      <item>Alan Borovec, OIB 44687273635</item>
      <item>Sudski registar Trgovačkog suda u Varaždinu</item>
      <item>e-Oglasna</item>
    </izvorni_sadrzaj>
    <derivirana_varijabla naziv="DomainObject.Predmet.OstaliListFormatedOIB_1">
      <item>Alan Borovec, OIB 44687273635</item>
      <item>Sudski registar Trgovačkog suda u Varaždinu</item>
      <item>e-Oglasna</item>
    </derivirana_varijabla>
  </DomainObject.Predmet.OstaliListFormatedOIB>
  <DomainObject.Predmet.OstaliListFormatedWithAdress>
    <izvorni_sadrzaj>
      <item>Alan Borovec, Josipa Kozarca 26b, 42000 Varaždin</item>
      <item>Sudski registar Trgovačkog suda u Varaždinu, B.Radića 2, 42000 Varaždin</item>
      <item>e-Oglasna</item>
    </izvorni_sadrzaj>
    <derivirana_varijabla naziv="DomainObject.Predmet.OstaliListFormatedWithAdress_1">
      <item>Alan Borovec, Josipa Kozarca 26b, 42000 Varaždin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Alan Borovec, OIB 44687273635, Josipa Kozarca 26b, 42000 Varaždin</item>
      <item>Sudski registar Trgovačkog suda u Varaždinu, B.Radića 2, 42000 Varaždin</item>
      <item>e-Oglasna</item>
    </izvorni_sadrzaj>
    <derivirana_varijabla naziv="DomainObject.Predmet.OstaliListFormatedWithAdressOIB_1">
      <item>Alan Borovec, OIB 44687273635, Josipa Kozarca 26b, 42000 Varaždin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Alan Borovec</item>
      <item>Sudski registar Trgovačkog suda u Varaždinu</item>
      <item>e-Oglasna</item>
    </izvorni_sadrzaj>
    <derivirana_varijabla naziv="DomainObject.Predmet.OstaliListNazivFormated_1">
      <item>Alan Borovec</item>
      <item>Sudski registar Trgovačkog suda u Varaždinu</item>
      <item>e-Oglasna</item>
    </derivirana_varijabla>
  </DomainObject.Predmet.OstaliListNazivFormated>
  <DomainObject.Predmet.OstaliListNazivFormatedOIB>
    <izvorni_sadrzaj>
      <item>Alan Borovec, OIB 44687273635</item>
      <item>Sudski registar Trgovačkog suda u Varaždinu</item>
      <item>e-Oglasna</item>
    </izvorni_sadrzaj>
    <derivirana_varijabla naziv="DomainObject.Predmet.OstaliListNazivFormatedOIB_1">
      <item>Alan Borovec, OIB 44687273635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BORAL  jednostavno društvo s ograničenom odgovornošću za trgovinu i zastupanje</izvorni_sadrzaj>
    <derivirana_varijabla naziv="DomainObject.Predmet.ProtustrankaIDrugi_1">BORAL  jednostavno društvo s ograničenom odgovornošću za trgovinu i zastupanje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BORAL  jednostavno društvo s ograničenom odgovornošću za trgovinu i zastupanje, OIB 24969412170, Josipa Kozarca 26/B, 42000 Varaždin</izvorni_sadrzaj>
    <derivirana_varijabla naziv="DomainObject.Predmet.ProtustrankaIDrugiAdressOIB_1">BORAL  jednostavno društvo s ograničenom odgovornošću za trgovinu i zastupanje, OIB 24969412170, Josipa Kozarca 26/B,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BORAL  jednostavno društvo s ograničenom odgovornošću za trgovinu i zastupanje</item>
      <item>Alan Borovec</item>
      <item>Sudski registar Trgovačkog suda u Varaždinu</item>
      <item>e-Oglasna</item>
    </izvorni_sadrzaj>
    <derivirana_varijabla naziv="DomainObject.Predmet.SudioniciListNaziv_1">
      <item>Financijska agencija</item>
      <item>BORAL  jednostavno društvo s ograničenom odgovornošću za trgovinu i zastupanje</item>
      <item>Alan Borovec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BORAL  jednostavno društvo s ograničenom odgovornošću za trgovinu i zastupanje, OIB 24969412170, Josipa Kozarca 26/B,42000 Varaždin</item>
      <item>Alan Borovec, OIB 44687273635, Josipa Kozarca 26b,42000 Varaždin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BORAL  jednostavno društvo s ograničenom odgovornošću za trgovinu i zastupanje, OIB 24969412170, Josipa Kozarca 26/B,42000 Varaždin</item>
      <item>Alan Borovec, OIB 44687273635, Josipa Kozarca 26b,42000 Varaždin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24969412170</item>
      <item>, OIB 44687273635</item>
      <item>, OIB null</item>
      <item>, OIB null</item>
    </izvorni_sadrzaj>
    <derivirana_varijabla naziv="DomainObject.Predmet.SudioniciListNazivOIB_1">
      <item>, OIB 85821130368</item>
      <item>, OIB 24969412170</item>
      <item>, OIB 44687273635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4B42A-D906-4AA6-A773-035BF850B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2138</properties:Characters>
  <properties:Lines>51</properties:Lines>
  <properties:Paragraphs>15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2018-09-04T10:14:00Z</cp:lastPrinted>
  <dcterms:modified xmlns:xsi="http://www.w3.org/2001/XMLSchema-instance" xsi:type="dcterms:W3CDTF">2018-09-04T10:15:00Z</dcterms:modified>
  <cp:revision>147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(St-303-18-3 Oglas- pokreće se skraćeni stečajni postupak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