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4218"/>
        <w:gridCol w:w="3600"/>
        <w:gridCol w:w="225"/>
        <w:gridCol w:w="225"/>
        <w:gridCol w:w="927"/>
      </w:tblGrid>
      <w:tr w:rsidTr="001C6963" w:rsidR="00712C3A" w:rsidRPr="00712C3A">
        <w:trPr>
          <w:trHeight w:val="315"/>
        </w:trPr>
        <w:tc>
          <w:tcPr>
            <w:tcW w:type="dxa" w:w="919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2BF5" w:rsidP="00662BF5" w:rsidR="00662BF5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</w:rPr>
              <w:t>U Zagrebu, dana 18. lipnja 2018.g.</w:t>
            </w:r>
          </w:p>
          <w:p w:rsidRDefault="00662BF5" w:rsidP="00662BF5" w:rsidR="00662BF5">
            <w:pPr>
              <w:rPr>
                <w:rFonts w:hAnsi="Times New Roman" w:ascii="Times New Roman"/>
                <w:sz w:val="24"/>
              </w:rPr>
            </w:pPr>
          </w:p>
          <w:p w:rsidRDefault="00662BF5" w:rsidP="00662BF5" w:rsidR="00662BF5">
            <w:pPr>
              <w:rPr>
                <w:rFonts w:hAnsi="Times New Roman" w:ascii="Times New Roman"/>
                <w:sz w:val="24"/>
              </w:rPr>
            </w:pPr>
          </w:p>
          <w:p w:rsidRDefault="00662BF5" w:rsidP="00662BF5" w:rsidR="00662BF5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St-</w:t>
            </w:r>
            <w:r>
              <w:rPr>
                <w:rFonts w:hAnsi="Times New Roman" w:ascii="Times New Roman"/>
                <w:b/>
                <w:sz w:val="24"/>
              </w:rPr>
              <w:t>489/2018</w:t>
            </w:r>
          </w:p>
          <w:p w:rsidRDefault="00662BF5" w:rsidP="00662BF5" w:rsidR="00662BF5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TRGOVAČKI SUD U ZAGREBU</w:t>
            </w:r>
          </w:p>
          <w:p w:rsidRDefault="00662BF5" w:rsidP="00662BF5" w:rsidR="00712C3A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Su</w:t>
            </w:r>
            <w:r>
              <w:rPr>
                <w:rFonts w:hAnsi="Times New Roman" w:ascii="Times New Roman"/>
                <w:b/>
                <w:sz w:val="24"/>
              </w:rPr>
              <w:t>dac Goranka Boljkovac</w:t>
            </w:r>
            <w:r w:rsidRPr="00721626">
              <w:rPr>
                <w:rFonts w:hAnsi="Times New Roman" w:ascii="Times New Roman"/>
                <w:b/>
                <w:sz w:val="24"/>
              </w:rPr>
              <w:t>, kao stečajn</w:t>
            </w:r>
            <w:r>
              <w:rPr>
                <w:rFonts w:hAnsi="Times New Roman" w:ascii="Times New Roman"/>
                <w:b/>
                <w:sz w:val="24"/>
              </w:rPr>
              <w:t>i</w:t>
            </w:r>
            <w:r w:rsidRPr="00721626">
              <w:rPr>
                <w:rFonts w:hAnsi="Times New Roman" w:ascii="Times New Roman"/>
                <w:b/>
                <w:sz w:val="24"/>
              </w:rPr>
              <w:t xml:space="preserve"> su</w:t>
            </w:r>
            <w:r>
              <w:rPr>
                <w:rFonts w:hAnsi="Times New Roman" w:ascii="Times New Roman"/>
                <w:b/>
                <w:sz w:val="24"/>
              </w:rPr>
              <w:t>dac</w:t>
            </w:r>
          </w:p>
          <w:p w:rsidRDefault="00712C3A" w:rsidP="00712C3A" w:rsid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712C3A" w:rsidP="00712C3A" w:rsid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DC4436" w:rsidP="00DC4436" w:rsidR="00DC4436" w:rsidRPr="00DC443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Predmet:        Popis svi</w:t>
            </w:r>
            <w:r w:rsidR="00041B35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h dužnikovih vjerovnika (čl. 222</w:t>
            </w:r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. st. 1 SZ-a) </w:t>
            </w:r>
          </w:p>
          <w:p w:rsidRDefault="001C6963" w:rsidP="001C6963" w:rsidR="001C6963" w:rsidRPr="001C6963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Style w:val="Reetkatablice"/>
              <w:tblW w:type="dxa" w:w="6135"/>
              <w:tblLook w:val="04A0" w:noVBand="1" w:noHBand="0" w:lastColumn="0" w:firstColumn="1" w:lastRow="0" w:firstRow="1"/>
            </w:tblPr>
            <w:tblGrid>
              <w:gridCol w:w="990"/>
              <w:gridCol w:w="2875"/>
              <w:gridCol w:w="1266"/>
              <w:gridCol w:w="1004"/>
            </w:tblGrid>
            <w:tr w:rsidTr="00DC4436" w:rsidR="00DC4436">
              <w:tc>
                <w:tcPr>
                  <w:tcW w:type="dxa" w:w="990"/>
                </w:tcPr>
                <w:p w:rsidRDefault="00DC4436" w:rsidP="00712C3A" w:rsidR="00DC4436">
                  <w:pP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Red.br.</w:t>
                  </w:r>
                </w:p>
              </w:tc>
              <w:tc>
                <w:tcPr>
                  <w:tcW w:type="dxa" w:w="2875"/>
                </w:tcPr>
                <w:p w:rsidRDefault="00DC4436" w:rsidP="00712C3A" w:rsidR="00DC4436">
                  <w:pP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Naziv vjerovnika</w:t>
                  </w:r>
                </w:p>
              </w:tc>
              <w:tc>
                <w:tcPr>
                  <w:tcW w:type="dxa" w:w="1266"/>
                </w:tcPr>
                <w:p w:rsidRDefault="00DC4436" w:rsidP="00DC4436" w:rsidR="00DC4436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Tražbina (kn)</w:t>
                  </w:r>
                </w:p>
              </w:tc>
              <w:tc>
                <w:tcPr>
                  <w:tcW w:type="dxa" w:w="1004"/>
                </w:tcPr>
                <w:p w:rsidRDefault="00DC4436" w:rsidP="00DC4436" w:rsidR="00DC4436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Isplatni red</w:t>
                  </w:r>
                </w:p>
              </w:tc>
            </w:tr>
            <w:tr w:rsidTr="00DC4436" w:rsidR="00DC4436">
              <w:tc>
                <w:tcPr>
                  <w:tcW w:type="dxa" w:w="990"/>
                  <w:vAlign w:val="center"/>
                </w:tcPr>
                <w:p w:rsidRDefault="00DC4436" w:rsidP="00DC4436" w:rsidR="00DC4436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68511C" w:rsidR="00DC4436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cs="Times New Roman" w:hAnsi="Times New Roman" w:ascii="Times New Roman"/>
                      <w:sz w:val="20"/>
                      <w:szCs w:val="20"/>
                    </w:rPr>
                    <w:t>RH, Min.fin., PU Zagreb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662BF5" w:rsidR="00DC4436" w:rsidRPr="007F67CD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3.641,87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68511C" w:rsidR="00DC4436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</w:t>
                  </w:r>
                  <w:r w:rsidR="007F67CD">
                    <w:rPr>
                      <w:rFonts w:cs="Arial" w:hAnsi="Arial" w:ascii="Arial"/>
                      <w:sz w:val="20"/>
                      <w:szCs w:val="20"/>
                    </w:rPr>
                    <w:t>I</w:t>
                  </w:r>
                  <w:r w:rsidR="00DC4436">
                    <w:rPr>
                      <w:rFonts w:cs="Arial" w:hAnsi="Arial" w:ascii="Arial"/>
                      <w:sz w:val="20"/>
                      <w:szCs w:val="20"/>
                    </w:rPr>
                    <w:t>. viši</w:t>
                  </w:r>
                </w:p>
              </w:tc>
            </w:tr>
            <w:tr w:rsidTr="00DC4436" w:rsidR="00DC4436">
              <w:tc>
                <w:tcPr>
                  <w:tcW w:type="dxa" w:w="990"/>
                  <w:vAlign w:val="center"/>
                </w:tcPr>
                <w:p w:rsidRDefault="00DC4436" w:rsidP="00DC4436" w:rsidR="00DC4436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type="dxa" w:w="2875"/>
                  <w:vAlign w:val="center"/>
                </w:tcPr>
                <w:p w:rsidRDefault="00662BF5" w:rsidR="00DC4436" w:rsidRPr="00DC4436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DOMINO GRADNJA d.o.o.</w:t>
                  </w:r>
                </w:p>
              </w:tc>
              <w:tc>
                <w:tcPr>
                  <w:tcW w:type="dxa" w:w="1266"/>
                  <w:vAlign w:val="center"/>
                </w:tcPr>
                <w:p w:rsidRDefault="00662BF5" w:rsidR="00DC4436" w:rsidRPr="007F67CD">
                  <w:pPr>
                    <w:jc w:val="center"/>
                    <w:rPr>
                      <w:rFonts w:cs="Times New Roman" w:hAnsi="Times New Roman" w:ascii="Times New Roman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0"/>
                      <w:szCs w:val="20"/>
                    </w:rPr>
                    <w:t>1.126.784,46</w:t>
                  </w:r>
                </w:p>
              </w:tc>
              <w:tc>
                <w:tcPr>
                  <w:tcW w:type="dxa" w:w="1004"/>
                  <w:vAlign w:val="center"/>
                </w:tcPr>
                <w:p w:rsidRDefault="0068511C" w:rsidR="00DC4436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I</w:t>
                  </w:r>
                  <w:r w:rsidR="007F67CD">
                    <w:rPr>
                      <w:rFonts w:cs="Arial" w:hAnsi="Arial" w:ascii="Arial"/>
                      <w:sz w:val="20"/>
                      <w:szCs w:val="20"/>
                    </w:rPr>
                    <w:t>I</w:t>
                  </w:r>
                  <w:r w:rsidR="00DC4436">
                    <w:rPr>
                      <w:rFonts w:cs="Arial" w:hAnsi="Arial" w:ascii="Arial"/>
                      <w:sz w:val="20"/>
                      <w:szCs w:val="20"/>
                    </w:rPr>
                    <w:t>. viši</w:t>
                  </w:r>
                </w:p>
              </w:tc>
            </w:tr>
          </w:tbl>
          <w:p w:rsidRDefault="00712C3A" w:rsidP="00712C3A" w:rsidR="00712C3A" w:rsidRP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1C6963" w:rsidR="001C6963" w:rsidRPr="00712C3A">
        <w:trPr>
          <w:trHeight w:val="255"/>
        </w:trPr>
        <w:tc>
          <w:tcPr>
            <w:tcW w:type="dxa" w:w="919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0F2" w:rsidP="00662BF5" w:rsidR="00B830F2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  <w:p w:rsidRDefault="001C6963" w:rsidP="00662BF5" w:rsidR="001C6963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1C6963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UKUPNO:                            </w:t>
            </w:r>
            <w:r w:rsidR="00DC4436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                    </w:t>
            </w:r>
            <w:r w:rsidRPr="001C6963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</w:t>
            </w:r>
            <w:r w:rsidR="007F67CD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    </w:t>
            </w:r>
            <w:r w:rsidR="00662BF5">
              <w:rPr>
                <w:rFonts w:cs="Arial" w:eastAsia="Times New Roman" w:hAnsi="Arial" w:ascii="Arial"/>
                <w:b/>
                <w:sz w:val="20"/>
                <w:szCs w:val="20"/>
              </w:rPr>
              <w:t>1.130.426,33</w:t>
            </w:r>
            <w:r w:rsidR="004C477E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</w:t>
            </w:r>
            <w:r w:rsidR="00DC4436">
              <w:rPr>
                <w:rFonts w:cs="Arial" w:eastAsia="Times New Roman" w:hAnsi="Arial" w:ascii="Arial"/>
                <w:b/>
                <w:sz w:val="20"/>
                <w:szCs w:val="20"/>
              </w:rPr>
              <w:t>kn</w:t>
            </w:r>
            <w:r w:rsidRPr="001C6963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                               </w:t>
            </w:r>
          </w:p>
        </w:tc>
      </w:tr>
      <w:tr w:rsidTr="001C6963" w:rsidR="00712C3A" w:rsidRPr="00712C3A">
        <w:trPr>
          <w:trHeight w:val="255"/>
        </w:trPr>
        <w:tc>
          <w:tcPr>
            <w:tcW w:type="dxa" w:w="42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</w:tbl>
    <w:p w14:textId="49f8433" w14:paraId="49f8433" w:rsidRDefault="00F4675F" w:rsidP="00F4675F" w:rsidR="00F4675F">
      <w:pPr>
        <w:jc w:val="right"/>
        <w15:collapsed w:val="false"/>
      </w:pPr>
    </w:p>
    <w:p w:rsidRDefault="00F4675F" w:rsidP="00F4675F" w:rsidR="00F4675F">
      <w:pPr>
        <w:jc w:val="right"/>
      </w:pPr>
    </w:p>
    <w:p w:rsidRDefault="00F4675F" w:rsidP="00F4675F" w:rsidR="00F4675F" w:rsidRPr="00F4675F">
      <w:pPr>
        <w:jc w:val="right"/>
        <w:rPr>
          <w:rFonts w:cs="Times New Roman" w:hAnsi="Times New Roman" w:ascii="Times New Roman"/>
        </w:rPr>
      </w:pPr>
      <w:r w:rsidRPr="00F4675F">
        <w:rPr>
          <w:rFonts w:cs="Times New Roman" w:hAnsi="Times New Roman" w:ascii="Times New Roman"/>
        </w:rPr>
        <w:t xml:space="preserve">Zvonimir Bodrožić, </w:t>
      </w:r>
    </w:p>
    <w:p w:rsidRDefault="00F4675F" w:rsidP="00F4675F" w:rsidR="00E12238" w:rsidRPr="00F4675F">
      <w:pPr>
        <w:jc w:val="right"/>
        <w:rPr>
          <w:rFonts w:cs="Times New Roman" w:hAnsi="Times New Roman" w:ascii="Times New Roman"/>
        </w:rPr>
      </w:pPr>
      <w:r w:rsidRPr="00F4675F">
        <w:rPr>
          <w:rFonts w:cs="Times New Roman" w:hAnsi="Times New Roman" w:ascii="Times New Roman"/>
        </w:rPr>
        <w:t>stečajni upravitelj</w:t>
      </w:r>
    </w:p>
    <w:sectPr w:rsidSect="00E12238" w:rsidR="00E12238" w:rsidRPr="00F4675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617" w:rsidP="00712C3A" w:rsidR="00B43617">
      <w:pPr>
        <w:spacing w:lineRule="auto" w:line="240" w:after="0"/>
      </w:pPr>
      <w:r>
        <w:separator/>
      </w:r>
    </w:p>
  </w:endnote>
  <w:endnote w:id="0" w:type="continuationSeparator">
    <w:p w:rsidRDefault="00B43617" w:rsidP="00712C3A" w:rsidR="00B436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617" w:rsidP="00712C3A" w:rsidR="00B43617">
      <w:pPr>
        <w:spacing w:lineRule="auto" w:line="240" w:after="0"/>
      </w:pPr>
      <w:r>
        <w:separator/>
      </w:r>
    </w:p>
  </w:footnote>
  <w:footnote w:id="0" w:type="continuationSeparator">
    <w:p w:rsidRDefault="00B43617" w:rsidP="00712C3A" w:rsidR="00B436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C3A" w:rsidP="00712C3A" w:rsidR="00712C3A" w:rsidRPr="009B5A6A">
    <w:pPr>
      <w:pStyle w:val="Naslov"/>
    </w:pPr>
    <w:r>
      <w:t>Stečajni upravitelj</w:t>
    </w:r>
  </w:p>
  <w:p w:rsidRDefault="00712C3A" w:rsidP="00712C3A" w:rsidR="00712C3A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712C3A" w:rsidP="00712C3A" w:rsidR="00712C3A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712C3A" w:rsidP="00712C3A" w:rsidR="00712C3A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712C3A" w:rsidP="00712C3A" w:rsidR="00712C3A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712C3A" w:rsidP="00712C3A" w:rsidR="00712C3A" w:rsidRPr="009B5A6A">
    <w:pPr>
      <w:pBdr>
        <w:bottom w:space="1" w:sz="4" w:color="auto" w:val="single"/>
      </w:pBdr>
      <w:jc w:val="center"/>
      <w:rPr>
        <w:b/>
        <w:bCs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C3A"/>
    <w:rsid w:val="00041B35"/>
    <w:rsid w:val="000C74D3"/>
    <w:rsid w:val="00191390"/>
    <w:rsid w:val="001B0EEA"/>
    <w:rsid w:val="001C6963"/>
    <w:rsid w:val="002033E2"/>
    <w:rsid w:val="002E1EB4"/>
    <w:rsid w:val="002F5CBD"/>
    <w:rsid w:val="003D2E23"/>
    <w:rsid w:val="004C477E"/>
    <w:rsid w:val="005214B4"/>
    <w:rsid w:val="006560B9"/>
    <w:rsid w:val="00662BF5"/>
    <w:rsid w:val="0068511C"/>
    <w:rsid w:val="006F4B2F"/>
    <w:rsid w:val="007031F1"/>
    <w:rsid w:val="00712C3A"/>
    <w:rsid w:val="00787FEB"/>
    <w:rsid w:val="007F67CD"/>
    <w:rsid w:val="0089448B"/>
    <w:rsid w:val="00B43617"/>
    <w:rsid w:val="00B830F2"/>
    <w:rsid w:val="00C224CC"/>
    <w:rsid w:val="00C80DC9"/>
    <w:rsid w:val="00DC4436"/>
    <w:rsid w:val="00DF7BE3"/>
    <w:rsid w:val="00E12238"/>
    <w:rsid w:val="00E65789"/>
    <w:rsid w:val="00F4675F"/>
    <w:rsid w:val="00FB3A45"/>
    <w:rsid w:val="00FC73D6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12C3A"/>
    <w:pPr>
      <w:keepNext/>
      <w:spacing w:lineRule="auto" w:line="240" w:after="0"/>
      <w:outlineLvl w:val="0"/>
    </w:pPr>
    <w:rPr>
      <w:rFonts w:cs="Times New Roman" w:eastAsia="Arial Unicode MS" w:hAnsi="Times New Roman" w:ascii="Times New Roman"/>
      <w:sz w:val="28"/>
      <w:szCs w:val="24"/>
    </w:rPr>
  </w:style>
  <w:style w:styleId="Naslov3" w:type="paragraph">
    <w:name w:val="heading 3"/>
    <w:basedOn w:val="Normal"/>
    <w:next w:val="Normal"/>
    <w:link w:val="Naslov3Char"/>
    <w:qFormat/>
    <w:rsid w:val="00712C3A"/>
    <w:pPr>
      <w:keepNext/>
      <w:pBdr>
        <w:bottom w:space="1" w:sz="6" w:color="auto" w:val="single"/>
      </w:pBdr>
      <w:spacing w:lineRule="auto" w:line="240" w:after="0"/>
      <w:jc w:val="center"/>
      <w:outlineLvl w:val="2"/>
    </w:pPr>
    <w:rPr>
      <w:rFonts w:cs="Times New Roman" w:eastAsia="Arial Unicode MS" w:hAnsi="Times New Roman" w:ascii="Times New Roman"/>
      <w:b/>
      <w:bCs/>
      <w:sz w:val="20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712C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712C3A"/>
  </w:style>
  <w:style w:styleId="Podnoje" w:type="paragraph">
    <w:name w:val="footer"/>
    <w:basedOn w:val="Normal"/>
    <w:link w:val="PodnojeChar"/>
    <w:uiPriority w:val="99"/>
    <w:semiHidden/>
    <w:unhideWhenUsed/>
    <w:rsid w:val="00712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12C3A"/>
  </w:style>
  <w:style w:customStyle="true" w:styleId="Naslov1Char" w:type="character">
    <w:name w:val="Naslov 1 Char"/>
    <w:basedOn w:val="Zadanifontodlomka"/>
    <w:link w:val="Naslov1"/>
    <w:rsid w:val="00712C3A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712C3A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12C3A"/>
    <w:pPr>
      <w:spacing w:lineRule="auto" w:line="240" w:after="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712C3A"/>
    <w:rPr>
      <w:rFonts w:cs="Times New Roman" w:eastAsia="Times New Roman" w:hAnsi="Times New Roman" w:ascii="Times New Roman"/>
      <w:b/>
      <w:bCs/>
      <w:sz w:val="24"/>
      <w:szCs w:val="24"/>
    </w:rPr>
  </w:style>
  <w:style w:styleId="Reetkatablice" w:type="table">
    <w:name w:val="Table Grid"/>
    <w:basedOn w:val="Obinatablica"/>
    <w:uiPriority w:val="59"/>
    <w:rsid w:val="001C696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F67CD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31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31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3E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12C3A"/>
    <w:pPr>
      <w:keepNext/>
      <w:spacing w:after="0" w:line="240" w:lineRule="auto"/>
      <w:outlineLvl w:val="0"/>
    </w:pPr>
    <w:rPr>
      <w:rFonts w:ascii="Times New Roman" w:cs="Times New Roman" w:eastAsia="Arial Unicode MS" w:hAnsi="Times New Roman"/>
      <w:sz w:val="28"/>
      <w:szCs w:val="24"/>
    </w:rPr>
  </w:style>
  <w:style w:styleId="Naslov3" w:type="paragraph">
    <w:name w:val="heading 3"/>
    <w:basedOn w:val="Normal"/>
    <w:next w:val="Normal"/>
    <w:link w:val="Naslov3Char"/>
    <w:qFormat/>
    <w:rsid w:val="00712C3A"/>
    <w:pPr>
      <w:keepNext/>
      <w:pBdr>
        <w:bottom w:color="auto" w:space="1" w:sz="6" w:val="single"/>
      </w:pBdr>
      <w:spacing w:after="0" w:line="240" w:lineRule="auto"/>
      <w:jc w:val="center"/>
      <w:outlineLvl w:val="2"/>
    </w:pPr>
    <w:rPr>
      <w:rFonts w:ascii="Times New Roman" w:cs="Times New Roman" w:eastAsia="Arial Unicode MS" w:hAnsi="Times New Roman"/>
      <w:b/>
      <w:bCs/>
      <w:sz w:val="2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712C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712C3A"/>
  </w:style>
  <w:style w:styleId="Podnoje" w:type="paragraph">
    <w:name w:val="footer"/>
    <w:basedOn w:val="Normal"/>
    <w:link w:val="PodnojeChar"/>
    <w:uiPriority w:val="99"/>
    <w:semiHidden/>
    <w:unhideWhenUsed/>
    <w:rsid w:val="00712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712C3A"/>
  </w:style>
  <w:style w:customStyle="1" w:styleId="Naslov1Char" w:type="character">
    <w:name w:val="Naslov 1 Char"/>
    <w:basedOn w:val="Zadanifontodlomka"/>
    <w:link w:val="Naslov1"/>
    <w:rsid w:val="00712C3A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712C3A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12C3A"/>
    <w:pPr>
      <w:spacing w:after="0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712C3A"/>
    <w:rPr>
      <w:rFonts w:ascii="Times New Roman" w:cs="Times New Roman" w:eastAsia="Times New Roman" w:hAnsi="Times New Roman"/>
      <w:b/>
      <w:bCs/>
      <w:sz w:val="24"/>
      <w:szCs w:val="24"/>
    </w:rPr>
  </w:style>
  <w:style w:styleId="Reetkatablice" w:type="table">
    <w:name w:val="Table Grid"/>
    <w:basedOn w:val="Obinatablica"/>
    <w:uiPriority w:val="59"/>
    <w:rsid w:val="001C696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F67CD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31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31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3E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7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72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4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56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98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26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1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56</properties:Words>
  <properties:Characters>330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2018-06-21T12:31:00Z</dcterms:created>
  <dc:creator>Matija</dc:creator>
  <cp:lastModifiedBy>Renata Klokočki</cp:lastModifiedBy>
  <cp:lastPrinted>2018-06-21T12:31:00Z</cp:lastPrinted>
  <dcterms:modified xmlns:xsi="http://www.w3.org/2001/XMLSchema-instance" xsi:type="dcterms:W3CDTF">2018-06-21T12:41:00Z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St-489/2018-10 / Podnesak - Podnesak (Popis svih dužnikovih vjerovnika-St-489-18.docx)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