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3b40" w14:paraId="4e23b40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25953">
        <w:rPr>
          <w:rFonts w:hAnsi="Times New Roman" w:ascii="Times New Roman"/>
          <w:szCs w:val="24"/>
        </w:rPr>
        <w:t>3425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025953" w:rsidRPr="00D620E1">
        <w:rPr>
          <w:rFonts w:hAnsi="Times New Roman" w:ascii="Times New Roman"/>
          <w:szCs w:val="24"/>
        </w:rPr>
        <w:t>EKO Vlahoviček d.o.o.</w:t>
      </w:r>
      <w:r w:rsidR="00025953">
        <w:rPr>
          <w:rFonts w:hAnsi="Times New Roman" w:ascii="Times New Roman"/>
          <w:szCs w:val="24"/>
        </w:rPr>
        <w:t xml:space="preserve">, Gornja Stubica (Gornja Stubica), Volavec 9, </w:t>
      </w:r>
      <w:r w:rsidR="00025953" w:rsidRPr="004D3A78">
        <w:rPr>
          <w:rFonts w:hAnsi="Times New Roman" w:ascii="Times New Roman"/>
          <w:szCs w:val="24"/>
        </w:rPr>
        <w:t>OIB:</w:t>
      </w:r>
      <w:r w:rsidR="00025953">
        <w:rPr>
          <w:rFonts w:hAnsi="Times New Roman" w:ascii="Times New Roman"/>
          <w:szCs w:val="24"/>
        </w:rPr>
        <w:t xml:space="preserve"> </w:t>
      </w:r>
      <w:r w:rsidR="00025953" w:rsidRPr="00D620E1">
        <w:rPr>
          <w:rFonts w:hAnsi="Times New Roman" w:ascii="Times New Roman"/>
          <w:szCs w:val="24"/>
        </w:rPr>
        <w:t>34679619043</w:t>
      </w:r>
      <w:r w:rsidR="00025953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025953" w:rsidRPr="00D620E1">
        <w:rPr>
          <w:rFonts w:hAnsi="Times New Roman" w:ascii="Times New Roman"/>
          <w:szCs w:val="24"/>
        </w:rPr>
        <w:t>EKO Vlahoviček d.o.o.</w:t>
      </w:r>
      <w:r w:rsidR="00025953">
        <w:rPr>
          <w:rFonts w:hAnsi="Times New Roman" w:ascii="Times New Roman"/>
          <w:szCs w:val="24"/>
        </w:rPr>
        <w:t xml:space="preserve">, Gornja Stubica (Gornja Stubica), Volavec 9, </w:t>
      </w:r>
      <w:r w:rsidR="00025953" w:rsidRPr="004D3A78">
        <w:rPr>
          <w:rFonts w:hAnsi="Times New Roman" w:ascii="Times New Roman"/>
          <w:szCs w:val="24"/>
        </w:rPr>
        <w:t>OIB:</w:t>
      </w:r>
      <w:r w:rsidR="00025953">
        <w:rPr>
          <w:rFonts w:hAnsi="Times New Roman" w:ascii="Times New Roman"/>
          <w:szCs w:val="24"/>
        </w:rPr>
        <w:t xml:space="preserve"> </w:t>
      </w:r>
      <w:r w:rsidR="00025953" w:rsidRPr="00D620E1">
        <w:rPr>
          <w:rFonts w:hAnsi="Times New Roman" w:ascii="Times New Roman"/>
          <w:szCs w:val="24"/>
        </w:rPr>
        <w:t>34679619043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025953">
        <w:rPr>
          <w:rFonts w:hAnsi="Times New Roman" w:ascii="Times New Roman"/>
        </w:rPr>
        <w:t>305.804,04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35245" w:rsidR="00B3524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306CD"/>
    <w:rsid w:val="0075240F"/>
    <w:rsid w:val="0075530C"/>
    <w:rsid w:val="00774920"/>
    <w:rsid w:val="00795DC6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B17BE"/>
    <w:rsid w:val="00AC1E3D"/>
    <w:rsid w:val="00AE50E7"/>
    <w:rsid w:val="00AF0D87"/>
    <w:rsid w:val="00AF296F"/>
    <w:rsid w:val="00B35245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2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2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2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2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2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2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2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2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St-3425/2015</izvorni_sadrzaj>
    <derivirana_varijabla naziv="DomainObject.Predmet.OznakaBroj_1">St-3425/2015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Vlahoviček d.o.o. zastupanog po punomoćniku Mario Vlahoviček; Marijan Vlahoviček</izvorni_sadrzaj>
    <derivirana_varijabla naziv="DomainObject.Predmet.ProtustrankaFormated_1">  EKO Vlahoviček d.o.o. zastupanog po punomoćniku Mario Vlahoviček; Marijan Vlahoviček</derivirana_varijabla>
  </DomainObject.Predmet.ProtustrankaFormated>
  <DomainObject.Predmet.ProtustrankaFormatedOIB>
    <izvorni_sadrzaj>  EKO Vlahoviček d.o.o., OIB 34679619043 zastupanog po punomoćniku Mario Vlahoviček; Marijan Vlahoviček</izvorni_sadrzaj>
    <derivirana_varijabla naziv="DomainObject.Predmet.ProtustrankaFormatedOIB_1">  EKO Vlahoviček d.o.o., OIB 34679619043 zastupanog po punomoćniku Mario Vlahoviček; Marijan Vlahoviček</derivirana_varijabla>
  </DomainObject.Predmet.ProtustrankaFormatedOIB>
  <DomainObject.Predmet.ProtustrankaFormatedWithAdress>
    <izvorni_sadrzaj> EKO Vlahoviček d.o.o., Volavec br. 9, 49240 Gornja Stubica zastupanog po punomoćniku Mario Vlahoviček; Marijan Vlahoviček</izvorni_sadrzaj>
    <derivirana_varijabla naziv="DomainObject.Predmet.ProtustrankaFormatedWithAdress_1"> EKO Vlahoviček d.o.o., Volavec br. 9, 49240 Gornja Stubica zastupanog po punomoćniku Mario Vlahoviček; Marijan Vlahoviček</derivirana_varijabla>
  </DomainObject.Predmet.ProtustrankaFormatedWithAdress>
  <DomainObject.Predmet.ProtustrankaFormatedWithAdressOIB>
    <izvorni_sadrzaj> EKO Vlahoviček d.o.o., OIB 34679619043, Volavec br. 9, 49240 Gornja Stubica zastupanog po punomoćniku Mario Vlahoviček; Marijan Vlahoviček</izvorni_sadrzaj>
    <derivirana_varijabla naziv="DomainObject.Predmet.ProtustrankaFormatedWithAdressOIB_1"> EKO Vlahoviček d.o.o., OIB 34679619043, Volavec br. 9, 49240 Gornja Stubica zastupanog po punomoćniku Mario Vlahoviček; Marijan Vlahoviček</derivirana_varijabla>
  </DomainObject.Predmet.ProtustrankaFormatedWithAdressOIB>
  <DomainObject.Predmet.ProtustrankaWithAdress>
    <izvorni_sadrzaj>EKO Vlahoviček d.o.o. Volavec br. 9, 49240 Gornja Stubica</izvorni_sadrzaj>
    <derivirana_varijabla naziv="DomainObject.Predmet.ProtustrankaWithAdress_1">EKO Vlahoviček d.o.o. Volavec br. 9, 49240 Gornja Stubica</derivirana_varijabla>
  </DomainObject.Predmet.ProtustrankaWithAdress>
  <DomainObject.Predmet.ProtustrankaWithAdressOIB>
    <izvorni_sadrzaj>EKO Vlahoviček d.o.o., OIB 34679619043, Volavec br. 9, 49240 Gornja Stubica</izvorni_sadrzaj>
    <derivirana_varijabla naziv="DomainObject.Predmet.ProtustrankaWithAdressOIB_1">EKO Vlahoviček d.o.o., OIB 34679619043, Volavec br. 9, 49240 Gornja Stubica</derivirana_varijabla>
  </DomainObject.Predmet.ProtustrankaWithAdressOIB>
  <DomainObject.Predmet.ProtustrankaNazivFormated>
    <izvorni_sadrzaj>EKO Vlahoviček d.o.o.</izvorni_sadrzaj>
    <derivirana_varijabla naziv="DomainObject.Predmet.ProtustrankaNazivFormated_1">EKO Vlahoviček d.o.o.</derivirana_varijabla>
  </DomainObject.Predmet.ProtustrankaNazivFormated>
  <DomainObject.Predmet.ProtustrankaNazivFormatedOIB>
    <izvorni_sadrzaj>EKO Vlahoviček d.o.o., OIB 34679619043</izvorni_sadrzaj>
    <derivirana_varijabla naziv="DomainObject.Predmet.ProtustrankaNazivFormatedOIB_1">EKO Vlahoviček d.o.o., OIB 34679619043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Vlahoviček d.o.o. zastupanog po punomoćniku Mario Vlahoviček; Marijan Vlahoviček</item>
    </izvorni_sadrzaj>
    <derivirana_varijabla naziv="DomainObject.Predmet.ProtuStrankaListFormated_1">
      <item>EKO Vlahoviček d.o.o. zastupanog po punomoćniku Mario Vlahoviček; Marijan Vlahoviček</item>
    </derivirana_varijabla>
  </DomainObject.Predmet.ProtuStrankaListFormated>
  <DomainObject.Predmet.ProtuStrankaListFormatedOIB>
    <izvorni_sadrzaj>
      <item>EKO Vlahoviček d.o.o., OIB 34679619043 zastupanog po punomoćniku Mario Vlahoviček; Marijan Vlahoviček</item>
    </izvorni_sadrzaj>
    <derivirana_varijabla naziv="DomainObject.Predmet.ProtuStrankaListFormatedOIB_1">
      <item>EKO Vlahoviček d.o.o., OIB 34679619043 zastupanog po punomoćniku Mario Vlahoviček; Marijan Vlahoviček</item>
    </derivirana_varijabla>
  </DomainObject.Predmet.ProtuStrankaListFormatedOIB>
  <DomainObject.Predmet.ProtuStrankaListFormatedWithAdress>
    <izvorni_sadrzaj>
      <item>EKO Vlahoviček d.o.o., Volavec br. 9, 49240 Gornja Stubica zastupanog po punomoćniku Mario Vlahoviček; Marijan Vlahoviček</item>
    </izvorni_sadrzaj>
    <derivirana_varijabla naziv="DomainObject.Predmet.ProtuStrankaListFormatedWithAdress_1">
      <item>EKO Vlahoviček d.o.o., Volavec br. 9, 49240 Gornja Stubica zastupanog po punomoćniku Mario Vlahoviček; Marijan Vlahoviček</item>
    </derivirana_varijabla>
  </DomainObject.Predmet.ProtuStrankaListFormatedWithAdress>
  <DomainObject.Predmet.ProtuStrankaListFormatedWithAdressOIB>
    <izvorni_sadrzaj>
      <item>EKO Vlahoviček d.o.o., OIB 34679619043, Volavec br. 9, 49240 Gornja Stubica zastupanog po punomoćniku Mario Vlahoviček; Marijan Vlahoviček</item>
    </izvorni_sadrzaj>
    <derivirana_varijabla naziv="DomainObject.Predmet.ProtuStrankaListFormatedWithAdressOIB_1">
      <item>EKO Vlahoviček d.o.o., OIB 34679619043, Volavec br. 9, 49240 Gornja Stubica zastupanog po punomoćniku Mario Vlahoviček; Marijan Vlahoviček</item>
    </derivirana_varijabla>
  </DomainObject.Predmet.ProtuStrankaListFormatedWithAdressOIB>
  <DomainObject.Predmet.ProtuStrankaListNazivFormated>
    <izvorni_sadrzaj>
      <item>EKO Vlahoviček d.o.o.</item>
    </izvorni_sadrzaj>
    <derivirana_varijabla naziv="DomainObject.Predmet.ProtuStrankaListNazivFormated_1">
      <item>EKO Vlahoviček d.o.o.</item>
    </derivirana_varijabla>
  </DomainObject.Predmet.ProtuStrankaListNazivFormated>
  <DomainObject.Predmet.ProtuStrankaListNazivFormatedOIB>
    <izvorni_sadrzaj>
      <item>EKO Vlahoviček d.o.o., OIB 34679619043</item>
    </izvorni_sadrzaj>
    <derivirana_varijabla naziv="DomainObject.Predmet.ProtuStrankaListNazivFormatedOIB_1">
      <item>EKO Vlahoviček d.o.o., OIB 34679619043</item>
    </derivirana_varijabla>
  </DomainObject.Predmet.ProtuStrankaListNazivFormatedOIB>
  <DomainObject.Predmet.OstaliListFormated>
    <izvorni_sadrzaj>
      <item>Marijan Vlahoviček punomoćnik sudionika u postupku EKO Vlahoviček d.o.o.</item>
      <item>Mario Vlahoviček punomoćnik sudionika u postupku EKO Vlahoviček d.o.o.</item>
    </izvorni_sadrzaj>
    <derivirana_varijabla naziv="DomainObject.Predmet.OstaliListFormated_1">
      <item>Marijan Vlahoviček punomoćnik sudionika u postupku EKO Vlahoviček d.o.o.</item>
      <item>Mario Vlahoviček punomoćnik sudionika u postupku EKO Vlahoviček d.o.o.</item>
    </derivirana_varijabla>
  </DomainObject.Predmet.OstaliListFormated>
  <DomainObject.Predmet.OstaliListFormatedOIB>
    <izvorni_sadrzaj>
      <item>Marijan Vlahoviček, OIB 91142236411 punomoćnik sudionika u postupku EKO Vlahoviček d.o.o.</item>
      <item>Mario Vlahoviček, OIB 31956833789 punomoćnik sudionika u postupku EKO Vlahoviček d.o.o.</item>
    </izvorni_sadrzaj>
    <derivirana_varijabla naziv="DomainObject.Predmet.OstaliListFormatedOIB_1">
      <item>Marijan Vlahoviček, OIB 91142236411 punomoćnik sudionika u postupku EKO Vlahoviček d.o.o.</item>
      <item>Mario Vlahoviček, OIB 31956833789 punomoćnik sudionika u postupku EKO Vlahoviček d.o.o.</item>
    </derivirana_varijabla>
  </DomainObject.Predmet.OstaliListFormatedOIB>
  <DomainObject.Predmet.OstaliListFormatedWithAdress>
    <izvorni_sadrzaj>
      <item>Marijan Vlahoviček, Veliki Dol 42 B, 10000 Zagreb punomoćnik sudionika u postupku EKO Vlahoviček d.o.o.</item>
      <item>Mario Vlahoviček, Veliki Dol 42B, 10000 Zagreb punomoćnik sudionika u postupku EKO Vlahoviček d.o.o.</item>
    </izvorni_sadrzaj>
    <derivirana_varijabla naziv="DomainObject.Predmet.OstaliListFormatedWithAdress_1">
      <item>Marijan Vlahoviček, Veliki Dol 42 B, 10000 Zagreb punomoćnik sudionika u postupku EKO Vlahoviček d.o.o.</item>
      <item>Mario Vlahoviček, Veliki Dol 42B, 10000 Zagreb punomoćnik sudionika u postupku EKO Vlahoviček d.o.o.</item>
    </derivirana_varijabla>
  </DomainObject.Predmet.OstaliListFormatedWithAdress>
  <DomainObject.Predmet.OstaliListFormatedWithAdressOIB>
    <izvorni_sadrzaj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izvorni_sadrzaj>
    <derivirana_varijabla naziv="DomainObject.Predmet.OstaliListFormatedWithAdressOIB_1"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derivirana_varijabla>
  </DomainObject.Predmet.OstaliListFormatedWithAdressOIB>
  <DomainObject.Predmet.OstaliListNazivFormated>
    <izvorni_sadrzaj>
      <item>Marijan Vlahoviček</item>
      <item>Mario Vlahoviček</item>
    </izvorni_sadrzaj>
    <derivirana_varijabla naziv="DomainObject.Predmet.OstaliListNazivFormated_1">
      <item>Marijan Vlahoviček</item>
      <item>Mario Vlahoviček</item>
    </derivirana_varijabla>
  </DomainObject.Predmet.OstaliListNazivFormated>
  <DomainObject.Predmet.OstaliListNazivFormatedOIB>
    <izvorni_sadrzaj>
      <item>Marijan Vlahoviček, OIB 91142236411</item>
      <item>Mario Vlahoviček, OIB 31956833789</item>
    </izvorni_sadrzaj>
    <derivirana_varijabla naziv="DomainObject.Predmet.OstaliListNazivFormatedOIB_1">
      <item>Marijan Vlahoviček, OIB 91142236411</item>
      <item>Mario Vlahoviček, OIB 31956833789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Vlahoviček d.o.o.</izvorni_sadrzaj>
    <derivirana_varijabla naziv="DomainObject.Predmet.ProtustrankaIDrugi_1">EKO Vlahoviček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Vlahoviček d.o.o., OIB 34679619043, Volavec br. 9, 49240 Gornja Stubica</izvorni_sadrzaj>
    <derivirana_varijabla naziv="DomainObject.Predmet.ProtustrankaIDrugiAdressOIB_1">EKO Vlahoviček d.o.o., OIB 34679619043, Volavec br.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Vlahoviček d.o.o.</item>
      <item>Marijan Vlahoviček</item>
      <item>Mario Vlahoviček</item>
    </izvorni_sadrzaj>
    <derivirana_varijabla naziv="DomainObject.Predmet.SudioniciListNaziv_1">
      <item>FINA Regionalni centar Zagreb</item>
      <item>EKO Vlahoviček d.o.o.</item>
      <item>Marijan Vlahoviček</item>
      <item>Mario Vlahoviček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izvorni_sadrzaj>
    <derivirana_varijabla naziv="DomainObject.Predmet.SudioniciListAdressOIB_1"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34679619043</item>
      <item>, OIB 91142236411</item>
      <item>, OIB 31956833789</item>
    </izvorni_sadrzaj>
    <derivirana_varijabla naziv="DomainObject.Predmet.SudioniciListNazivOIB_1">
      <item>, OIB 85821130368</item>
      <item>, OIB 34679619043</item>
      <item>, OIB 91142236411</item>
      <item>, OIB 31956833789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1665</properties:Characters>
  <properties:Lines>46</properties:Lines>
  <properties:Paragraphs>23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2016-01-04T09:03:00Z</cp:lastPrinted>
  <dcterms:modified xmlns:xsi="http://www.w3.org/2001/XMLSchema-instance" xsi:type="dcterms:W3CDTF">2016-01-04T09:06:00Z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