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3d48" w14:paraId="9503d4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C91830">
        <w:t>2168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6732B">
        <w:rPr>
          <w:lang w:val="hr-HR"/>
        </w:rPr>
        <w:t>ANTOINE TRASPORTI j.d.o</w:t>
      </w:r>
      <w:r w:rsidR="004C23B1">
        <w:rPr>
          <w:lang w:val="hr-HR"/>
        </w:rPr>
        <w:t>.o.</w:t>
      </w:r>
      <w:r w:rsidR="0096732B">
        <w:rPr>
          <w:lang w:val="hr-HR"/>
        </w:rPr>
        <w:t>, Solin, Don Frane Bulića 209 A, OIB: 28966974596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6732B">
        <w:rPr>
          <w:lang w:val="hr-HR"/>
        </w:rPr>
        <w:t xml:space="preserve"> 060298977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6732B" w:rsidRPr="0096732B">
        <w:rPr>
          <w:lang w:val="hr-HR"/>
        </w:rPr>
        <w:t>ANTOINE TRASPORTI j.d.o.o., Solin, Don Frane Bulića 209 A, OIB: 28966974596, MBS: 060298977</w:t>
      </w:r>
      <w:r w:rsidR="0096732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305583">
        <w:rPr>
          <w:lang w:val="hr-HR"/>
        </w:rPr>
        <w:t>9,00</w:t>
      </w:r>
      <w:r w:rsidR="00822B62">
        <w:rPr>
          <w:lang w:val="hr-HR"/>
        </w:rPr>
        <w:t xml:space="preserve"> sati i </w:t>
      </w:r>
      <w:r w:rsidR="00305583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05583">
        <w:t>Ivan Gjurašić, dipl. pravnik iz Zagreba, Petrinjska 28, OIB: 66025260916.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6732B" w:rsidRPr="0096732B">
        <w:rPr>
          <w:lang w:val="hr-HR"/>
        </w:rPr>
        <w:t xml:space="preserve">ANTOINE TRASPORTI j.d.o.o., Solin, Don Frane Bulića 209 A, OIB: 28966974596, MBS: 060298977.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6732B">
        <w:rPr>
          <w:lang w:val="hr-HR"/>
        </w:rPr>
        <w:t>18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0558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C91830">
      <w:t>68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273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05583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2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7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7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7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7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2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7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7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7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7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St-2168/2015</izvorni_sadrzaj>
    <derivirana_varijabla naziv="DomainObject.Predmet.OznakaBroj_1">St-2168/2015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ANTOINE TRASPORTI j.d.o.o. za prijevoz i usluge</izvorni_sadrzaj>
    <derivirana_varijabla naziv="DomainObject.Predmet.ProtustrankaFormated_1">  ANTOINE TRASPORTI j.d.o.o. za prijevoz i usluge</derivirana_varijabla>
  </DomainObject.Predmet.ProtustrankaFormated>
  <DomainObject.Predmet.ProtustrankaFormatedOIB>
    <izvorni_sadrzaj>  ANTOINE TRASPORTI j.d.o.o. za prijevoz i usluge, OIB 28966974596</izvorni_sadrzaj>
    <derivirana_varijabla naziv="DomainObject.Predmet.ProtustrankaFormatedOIB_1">  ANTOINE TRASPORTI j.d.o.o. za prijevoz i usluge, OIB 28966974596</derivirana_varijabla>
  </DomainObject.Predmet.ProtustrankaFormatedOIB>
  <DomainObject.Predmet.ProtustrankaFormatedWithAdress>
    <izvorni_sadrzaj> ANTOINE TRASPORTI j.d.o.o. za prijevoz i usluge, Don Frane Bulića 209 A, 21210 Solin</izvorni_sadrzaj>
    <derivirana_varijabla naziv="DomainObject.Predmet.ProtustrankaFormatedWithAdress_1"> ANTOINE TRASPORTI j.d.o.o. za prijevoz i usluge, Don Frane Bulića 209 A, 21210 Solin</derivirana_varijabla>
  </DomainObject.Predmet.ProtustrankaFormatedWithAdress>
  <DomainObject.Predmet.ProtustrankaFormatedWithAdressOIB>
    <izvorni_sadrzaj> ANTOINE TRASPORTI j.d.o.o. za prijevoz i usluge, OIB 28966974596, Don Frane Bulića 209 A, 21210 Solin</izvorni_sadrzaj>
    <derivirana_varijabla naziv="DomainObject.Predmet.ProtustrankaFormatedWithAdressOIB_1"> ANTOINE TRASPORTI j.d.o.o. za prijevoz i usluge, OIB 28966974596, Don Frane Bulića 209 A, 21210 Solin</derivirana_varijabla>
  </DomainObject.Predmet.ProtustrankaFormatedWithAdressOIB>
  <DomainObject.Predmet.ProtustrankaWithAdress>
    <izvorni_sadrzaj>ANTOINE TRASPORTI j.d.o.o. za prijevoz i usluge Don Frane Bulića 209 A, 21210 Solin</izvorni_sadrzaj>
    <derivirana_varijabla naziv="DomainObject.Predmet.ProtustrankaWithAdress_1">ANTOINE TRASPORTI j.d.o.o. za prijevoz i usluge Don Frane Bulića 209 A, 21210 Solin</derivirana_varijabla>
  </DomainObject.Predmet.ProtustrankaWithAdress>
  <DomainObject.Predmet.ProtustrankaWithAdressOIB>
    <izvorni_sadrzaj>ANTOINE TRASPORTI j.d.o.o. za prijevoz i usluge, OIB 28966974596, Don Frane Bulića 209 A, 21210 Solin</izvorni_sadrzaj>
    <derivirana_varijabla naziv="DomainObject.Predmet.ProtustrankaWithAdressOIB_1">ANTOINE TRASPORTI j.d.o.o. za prijevoz i usluge, OIB 28966974596, Don Frane Bulića 209 A, 21210 Solin</derivirana_varijabla>
  </DomainObject.Predmet.ProtustrankaWithAdressOIB>
  <DomainObject.Predmet.ProtustrankaNazivFormated>
    <izvorni_sadrzaj>ANTOINE TRASPORTI j.d.o.o. za prijevoz i usluge</izvorni_sadrzaj>
    <derivirana_varijabla naziv="DomainObject.Predmet.ProtustrankaNazivFormated_1">ANTOINE TRASPORTI j.d.o.o. za prijevoz i usluge</derivirana_varijabla>
  </DomainObject.Predmet.ProtustrankaNazivFormated>
  <DomainObject.Predmet.ProtustrankaNazivFormatedOIB>
    <izvorni_sadrzaj>ANTOINE TRASPORTI j.d.o.o. za prijevoz i usluge, OIB 28966974596</izvorni_sadrzaj>
    <derivirana_varijabla naziv="DomainObject.Predmet.ProtustrankaNazivFormatedOIB_1">ANTOINE TRASPORTI j.d.o.o. za prijevoz i usluge, OIB 28966974596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7451.68</izvorni_sadrzaj>
    <derivirana_varijabla naziv="DomainObject.Predmet.TrenutnaVrijednost_1">7451.68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ANTOINE TRASPORTI j.d.o.o. za prijevoz i usluge</item>
    </izvorni_sadrzaj>
    <derivirana_varijabla naziv="DomainObject.Predmet.ProtuStrankaListFormated_1">
      <item>ANTOINE TRASPORTI j.d.o.o. za prijevoz i usluge</item>
    </derivirana_varijabla>
  </DomainObject.Predmet.ProtuStrankaListFormated>
  <DomainObject.Predmet.ProtuStrankaListFormatedOIB>
    <izvorni_sadrzaj>
      <item>ANTOINE TRASPORTI j.d.o.o. za prijevoz i usluge, OIB 28966974596</item>
    </izvorni_sadrzaj>
    <derivirana_varijabla naziv="DomainObject.Predmet.ProtuStrankaListFormatedOIB_1">
      <item>ANTOINE TRASPORTI j.d.o.o. za prijevoz i usluge, OIB 28966974596</item>
    </derivirana_varijabla>
  </DomainObject.Predmet.ProtuStrankaListFormatedOIB>
  <DomainObject.Predmet.ProtuStrankaListFormatedWithAdress>
    <izvorni_sadrzaj>
      <item>ANTOINE TRASPORTI j.d.o.o. za prijevoz i usluge, Don Frane Bulića 209 A, 21210 Solin</item>
    </izvorni_sadrzaj>
    <derivirana_varijabla naziv="DomainObject.Predmet.ProtuStrankaListFormatedWithAdress_1">
      <item>ANTOINE TRASPORTI j.d.o.o. za prijevoz i usluge, Don Frane Bulića 209 A, 21210 Solin</item>
    </derivirana_varijabla>
  </DomainObject.Predmet.ProtuStrankaListFormatedWithAdress>
  <DomainObject.Predmet.ProtuStrankaListFormatedWithAdressOIB>
    <izvorni_sadrzaj>
      <item>ANTOINE TRASPORTI j.d.o.o. za prijevoz i usluge, OIB 28966974596, Don Frane Bulića 209 A, 21210 Solin</item>
    </izvorni_sadrzaj>
    <derivirana_varijabla naziv="DomainObject.Predmet.ProtuStrankaListFormatedWithAdressOIB_1">
      <item>ANTOINE TRASPORTI j.d.o.o. za prijevoz i usluge, OIB 28966974596, Don Frane Bulića 209 A, 21210 Solin</item>
    </derivirana_varijabla>
  </DomainObject.Predmet.ProtuStrankaListFormatedWithAdressOIB>
  <DomainObject.Predmet.ProtuStrankaListNazivFormated>
    <izvorni_sadrzaj>
      <item>ANTOINE TRASPORTI j.d.o.o. za prijevoz i usluge</item>
    </izvorni_sadrzaj>
    <derivirana_varijabla naziv="DomainObject.Predmet.ProtuStrankaListNazivFormated_1">
      <item>ANTOINE TRASPORTI j.d.o.o. za prijevoz i usluge</item>
    </derivirana_varijabla>
  </DomainObject.Predmet.ProtuStrankaListNazivFormated>
  <DomainObject.Predmet.ProtuStrankaListNazivFormatedOIB>
    <izvorni_sadrzaj>
      <item>ANTOINE TRASPORTI j.d.o.o. za prijevoz i usluge, OIB 28966974596</item>
    </izvorni_sadrzaj>
    <derivirana_varijabla naziv="DomainObject.Predmet.ProtuStrankaListNazivFormatedOIB_1">
      <item>ANTOINE TRASPORTI j.d.o.o. za prijevoz i usluge, OIB 28966974596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ANTOINE TRASPORTI j.d.o.o. za prijevoz i usluge</izvorni_sadrzaj>
    <derivirana_varijabla naziv="DomainObject.Predmet.ProtustrankaIDrugi_1">ANTOINE TRASPORTI j.d.o.o.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ANTOINE TRASPORTI j.d.o.o. za prijevoz i usluge, OIB 28966974596, Don Frane Bulića 209 A, 21210 Solin</izvorni_sadrzaj>
    <derivirana_varijabla naziv="DomainObject.Predmet.ProtustrankaIDrugiAdressOIB_1">ANTOINE TRASPORTI j.d.o.o. za prijevoz i usluge, OIB 28966974596, Don Frane Bulića 209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ANTOINE TRASPORTI j.d.o.o. za prijevoz i usluge</item>
      <item>FINANCIJSKA AGENCIJA, RC SPLIT</item>
    </izvorni_sadrzaj>
    <derivirana_varijabla naziv="DomainObject.Predmet.SudioniciListNaziv_1">
      <item>ANTOINE TRASPORTI j.d.o.o. za prijevoz i usluge</item>
      <item>FINANCIJSKA AGENCIJA, RC SPLIT</item>
    </derivirana_varijabla>
  </DomainObject.Predmet.SudioniciListNaziv>
  <DomainObject.Predmet.SudioniciListAdressOIB>
    <izvorni_sadrzaj>
      <item>ANTOINE TRASPORTI j.d.o.o. za prijevoz i usluge, OIB 28966974596, Don Frane Bulića 209 A,21210 Solin</item>
      <item>FINANCIJSKA AGENCIJA, RC SPLIT, OIB 85821130368, Mažuranićevo šetalište 24 b,21000 Split</item>
    </izvorni_sadrzaj>
    <derivirana_varijabla naziv="DomainObject.Predmet.SudioniciListAdressOIB_1">
      <item>ANTOINE TRASPORTI j.d.o.o. za prijevoz i usluge, OIB 28966974596, Don Frane Bulića 209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28966974596</item>
      <item>, OIB 85821130368</item>
    </izvorni_sadrzaj>
    <derivirana_varijabla naziv="DomainObject.Predmet.SudioniciListNazivOIB_1">
      <item>, OIB 28966974596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3339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2016-04-21T07:17:00Z</dcterms:created>
  <dc:creator>Lari Glavaš</dc:creator>
  <cp:lastModifiedBy>Lari Glavaš</cp:lastModifiedBy>
  <cp:lastPrinted>2016-04-21T07:17:00Z</cp:lastPrinted>
  <dcterms:modified xmlns:xsi="http://www.w3.org/2001/XMLSchema-instance" xsi:type="dcterms:W3CDTF">2016-04-21T07:17:00Z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