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0b1e" w14:paraId="3180b1e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12528E">
        <w:t>7</w:t>
      </w:r>
      <w:r w:rsidR="0018118F">
        <w:t xml:space="preserve">. </w:t>
      </w:r>
      <w:r w:rsidR="00A50B3F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2528E">
        <w:t>BRANITELJSKO SOCIJALNA ZADRUGA UZDANICA, Zadar, Fra Ivana Zadranina 1B, OIB: 77265085211</w:t>
      </w:r>
      <w:r w:rsidR="0039437A" w:rsidRPr="0039437A">
        <w:t>,</w:t>
      </w:r>
      <w:r w:rsidR="00EF3F9E">
        <w:t xml:space="preserve"> </w:t>
      </w:r>
      <w:r w:rsidR="0080770A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2528E">
        <w:t>BRANITELJSKO SOCIJALNA ZADRUGA UZDANICA, Zadar, Fra Ivana Zadranina 1B, OIB: 77265085211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0770A">
        <w:rPr>
          <w:color w:themeColor="text1" w:val="000000"/>
        </w:rPr>
        <w:t>20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0770A">
        <w:rPr>
          <w:color w:themeColor="text1" w:val="000000"/>
        </w:rPr>
        <w:t>10</w:t>
      </w:r>
      <w:r w:rsidR="002E2C67" w:rsidRPr="006963FB">
        <w:rPr>
          <w:color w:themeColor="text1" w:val="000000"/>
        </w:rPr>
        <w:t>,</w:t>
      </w:r>
      <w:r w:rsidR="0012528E">
        <w:rPr>
          <w:color w:themeColor="text1" w:val="000000"/>
        </w:rPr>
        <w:t>15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CC5342" w:rsidRPr="005D6B46">
        <w:rPr>
          <w:color w:themeColor="text1" w:val="000000"/>
        </w:rPr>
        <w:t>Igor Lukačić iz Zagreba, VII. Požarinje 2A, OIB: 30664221643</w:t>
      </w:r>
      <w:r w:rsidR="00CC5342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2528E">
        <w:t>BRANITELJSKO SOCIJALNA ZADRUGA UZDANICA, Zadar, Fra Ivana Zadranina 1B, OIB: 77265085211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12528E">
        <w:t>7</w:t>
      </w:r>
      <w:r w:rsidR="0080770A">
        <w:t>. ožujka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12528E">
        <w:rPr>
          <w:color w:themeColor="text1" w:val="000000"/>
        </w:rPr>
        <w:t>3.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12528E">
        <w:rPr>
          <w:color w:themeColor="text1" w:val="000000"/>
        </w:rPr>
        <w:t>15.595,13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12528E">
        <w:rPr>
          <w:color w:themeColor="text1" w:val="000000"/>
        </w:rPr>
        <w:t>a dva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12528E">
        <w:rPr>
          <w:color w:themeColor="text1" w:val="000000"/>
        </w:rPr>
        <w:t>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12528E">
        <w:rPr>
          <w:color w:themeColor="text1" w:val="000000"/>
        </w:rPr>
        <w:t>Raiffeisenbank Austria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12528E">
        <w:rPr>
          <w:color w:themeColor="text1" w:val="000000"/>
        </w:rPr>
        <w:t>5</w:t>
      </w:r>
      <w:r w:rsidR="0080770A">
        <w:rPr>
          <w:color w:themeColor="text1" w:val="000000"/>
        </w:rPr>
        <w:t xml:space="preserve">. </w:t>
      </w:r>
      <w:r w:rsidR="0012528E">
        <w:rPr>
          <w:color w:themeColor="text1" w:val="000000"/>
        </w:rPr>
        <w:t>travnja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80770A">
        <w:rPr>
          <w:color w:themeColor="text1" w:val="000000"/>
        </w:rPr>
        <w:t>17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12528E">
        <w:rPr>
          <w:color w:themeColor="text1" w:val="000000"/>
        </w:rPr>
        <w:t>16.131,90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12528E">
        <w:rPr>
          <w:color w:themeColor="text1" w:val="000000"/>
        </w:rPr>
        <w:t>378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1115A6" w:rsidP="001115A6" w:rsidR="001115A6">
      <w:r>
        <w:t>Za točnost otpravka – ovlaštena službenica                                                     Sudska savjetnica</w:t>
      </w:r>
    </w:p>
    <w:p w:rsidRDefault="001115A6" w:rsidP="001115A6" w:rsidR="001115A6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1115A6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12528E">
      <w:t>85</w:t>
    </w:r>
    <w:r w:rsidR="00FF7294">
      <w:t>/</w:t>
    </w:r>
    <w:r w:rsidR="0018118F">
      <w:t>2017-</w:t>
    </w:r>
    <w:r w:rsidR="0012528E">
      <w:t>11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12528E">
      <w:t>85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12528E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115A6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C5342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St-85/2017-9</izvorni_sadrzaj>
    <derivirana_varijabla naziv="DomainObject.Oznaka_1">St-85/2017-9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BRANITELJSKO SOCIJALNA ZADRUGA UZDANICA za poljoprivredu i poslovne usluge</izvorni_sadrzaj>
    <derivirana_varijabla naziv="DomainObject.Predmet.ProtustrankaFormated_1">  BRANITELJSKO SOCIJALNA ZADRUGA UZDANICA za poljoprivredu i poslovne usluge</derivirana_varijabla>
  </DomainObject.Predmet.ProtustrankaFormated>
  <DomainObject.Predmet.ProtustrankaFormatedOIB>
    <izvorni_sadrzaj>  BRANITELJSKO SOCIJALNA ZADRUGA UZDANICA za poljoprivredu i poslovne usluge, OIB 77265085211</izvorni_sadrzaj>
    <derivirana_varijabla naziv="DomainObject.Predmet.ProtustrankaFormatedOIB_1">  BRANITELJSKO SOCIJALNA ZADRUGA UZDANICA za poljoprivredu i poslovne usluge, OIB 77265085211</derivirana_varijabla>
  </DomainObject.Predmet.ProtustrankaFormatedOIB>
  <DomainObject.Predmet.ProtustrankaFormatedWithAdress>
    <izvorni_sadrzaj> BRANITELJSKO SOCIJALNA ZADRUGA UZDANICA za poljoprivredu i poslovne usluge, Fra Ivana Zadranina 1 B, 23000 Zadar</izvorni_sadrzaj>
    <derivirana_varijabla naziv="DomainObject.Predmet.ProtustrankaFormatedWithAdress_1"> BRANITELJSKO SOCIJALNA ZADRUGA UZDANICA za poljoprivredu i poslovne usluge, Fra Ivana Zadranina 1 B, 23000 Zadar</derivirana_varijabla>
  </DomainObject.Predmet.ProtustrankaFormatedWithAdress>
  <DomainObject.Predmet.ProtustrankaFormatedWithAdressOIB>
    <izvorni_sadrzaj> BRANITELJSKO SOCIJALNA ZADRUGA UZDANICA za poljoprivredu i poslovne usluge, OIB 77265085211, Fra Ivana Zadranina 1 B, 23000 Zadar</izvorni_sadrzaj>
    <derivirana_varijabla naziv="DomainObject.Predmet.ProtustrankaFormatedWithAdressOIB_1"> BRANITELJSKO SOCIJALNA ZADRUGA UZDANICA za poljoprivredu i poslovne usluge, OIB 77265085211, Fra Ivana Zadranina 1 B, 23000 Zadar</derivirana_varijabla>
  </DomainObject.Predmet.ProtustrankaFormatedWithAdressOIB>
  <DomainObject.Predmet.ProtustrankaWithAdress>
    <izvorni_sadrzaj>BRANITELJSKO SOCIJALNA ZADRUGA UZDANICA za poljoprivredu i poslovne usluge Fra Ivana Zadranina 1 B, 23000 Zadar</izvorni_sadrzaj>
    <derivirana_varijabla naziv="DomainObject.Predmet.ProtustrankaWithAdress_1">BRANITELJSKO SOCIJALNA ZADRUGA UZDANICA za poljoprivredu i poslovne usluge Fra Ivana Zadranina 1 B, 23000 Zadar</derivirana_varijabla>
  </DomainObject.Predmet.ProtustrankaWithAdress>
  <DomainObject.Predmet.ProtustrankaWithAdressOIB>
    <izvorni_sadrzaj>BRANITELJSKO SOCIJALNA ZADRUGA UZDANICA za poljoprivredu i poslovne usluge, OIB 77265085211, Fra Ivana Zadranina 1 B, 23000 Zadar</izvorni_sadrzaj>
    <derivirana_varijabla naziv="DomainObject.Predmet.ProtustrankaWithAdressOIB_1">BRANITELJSKO SOCIJALNA ZADRUGA UZDANICA za poljoprivredu i poslovne usluge, OIB 77265085211, Fra Ivana Zadranina 1 B, 23000 Zadar</derivirana_varijabla>
  </DomainObject.Predmet.ProtustrankaWithAdressOIB>
  <DomainObject.Predmet.ProtustrankaNazivFormated>
    <izvorni_sadrzaj>BRANITELJSKO SOCIJALNA ZADRUGA UZDANICA za poljoprivredu i poslovne usluge</izvorni_sadrzaj>
    <derivirana_varijabla naziv="DomainObject.Predmet.ProtustrankaNazivFormated_1">BRANITELJSKO SOCIJALNA ZADRUGA UZDANICA za poljoprivredu i poslovne usluge</derivirana_varijabla>
  </DomainObject.Predmet.ProtustrankaNazivFormated>
  <DomainObject.Predmet.ProtustrankaNazivFormatedOIB>
    <izvorni_sadrzaj>BRANITELJSKO SOCIJALNA ZADRUGA UZDANICA za poljoprivredu i poslovne usluge, OIB 77265085211</izvorni_sadrzaj>
    <derivirana_varijabla naziv="DomainObject.Predmet.ProtustrankaNazivFormatedOIB_1">BRANITELJSKO SOCIJALNA ZADRUGA UZDANICA za poljoprivredu i poslovne usluge, OIB 77265085211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BRANITELJSKO SOCIJALNA ZADRUGA UZDANICA za poljoprivredu i poslovne usluge</item>
    </izvorni_sadrzaj>
    <derivirana_varijabla naziv="DomainObject.Predmet.ProtuStrankaListFormated_1">
      <item>BRANITELJSKO SOCIJALNA ZADRUGA UZDANICA za poljoprivredu i poslovne usluge</item>
    </derivirana_varijabla>
  </DomainObject.Predmet.ProtuStrankaListFormated>
  <DomainObject.Predmet.ProtuStrankaListFormatedOIB>
    <izvorni_sadrzaj>
      <item>BRANITELJSKO SOCIJALNA ZADRUGA UZDANICA za poljoprivredu i poslovne usluge, OIB 77265085211</item>
    </izvorni_sadrzaj>
    <derivirana_varijabla naziv="DomainObject.Predmet.ProtuStrankaListFormatedOIB_1">
      <item>BRANITELJSKO SOCIJALNA ZADRUGA UZDANICA za poljoprivredu i poslovne usluge, OIB 77265085211</item>
    </derivirana_varijabla>
  </DomainObject.Predmet.ProtuStrankaListFormatedOIB>
  <DomainObject.Predmet.ProtuStrankaListFormatedWithAdress>
    <izvorni_sadrzaj>
      <item>BRANITELJSKO SOCIJALNA ZADRUGA UZDANICA za poljoprivredu i poslovne usluge, Fra Ivana Zadranina 1 B, 23000 Zadar</item>
    </izvorni_sadrzaj>
    <derivirana_varijabla naziv="DomainObject.Predmet.ProtuStrankaListFormatedWithAdress_1">
      <item>BRANITELJSKO SOCIJALNA ZADRUGA UZDANICA za poljoprivredu i poslovne usluge, Fra Ivana Zadranina 1 B, 23000 Zadar</item>
    </derivirana_varijabla>
  </DomainObject.Predmet.ProtuStrankaListFormatedWithAdress>
  <DomainObject.Predmet.ProtuStrankaListFormatedWithAdressOIB>
    <izvorni_sadrzaj>
      <item>BRANITELJSKO SOCIJALNA ZADRUGA UZDANICA za poljoprivredu i poslovne usluge, OIB 77265085211, Fra Ivana Zadranina 1 B, 23000 Zadar</item>
    </izvorni_sadrzaj>
    <derivirana_varijabla naziv="DomainObject.Predmet.ProtuStrankaListFormatedWithAdressOIB_1">
      <item>BRANITELJSKO SOCIJALNA ZADRUGA UZDANICA za poljoprivredu i poslovne usluge, OIB 77265085211, Fra Ivana Zadranina 1 B, 23000 Zadar</item>
    </derivirana_varijabla>
  </DomainObject.Predmet.ProtuStrankaListFormatedWithAdressOIB>
  <DomainObject.Predmet.ProtuStrankaListNazivFormated>
    <izvorni_sadrzaj>
      <item>BRANITELJSKO SOCIJALNA ZADRUGA UZDANICA za poljoprivredu i poslovne usluge</item>
    </izvorni_sadrzaj>
    <derivirana_varijabla naziv="DomainObject.Predmet.ProtuStrankaListNazivFormated_1">
      <item>BRANITELJSKO SOCIJALNA ZADRUGA UZDANICA za poljoprivredu i poslovne usluge</item>
    </derivirana_varijabla>
  </DomainObject.Predmet.ProtuStrankaListNazivFormated>
  <DomainObject.Predmet.ProtuStrankaListNazivFormatedOIB>
    <izvorni_sadrzaj>
      <item>BRANITELJSKO SOCIJALNA ZADRUGA UZDANICA za poljoprivredu i poslovne usluge, OIB 77265085211</item>
    </izvorni_sadrzaj>
    <derivirana_varijabla naziv="DomainObject.Predmet.ProtuStrankaListNazivFormatedOIB_1">
      <item>BRANITELJSKO SOCIJALNA ZADRUGA UZDANICA za poljoprivredu i poslovne usluge, OIB 77265085211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St-85/2017-9</izvorni_sadrzaj>
    <derivirana_varijabla naziv="DomainObject.PoslovniBrojDokumenta_1">St-85/2017-9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BRANITELJSKO SOCIJALNA ZADRUGA UZDANICA za poljoprivredu i poslovne usluge</izvorni_sadrzaj>
    <derivirana_varijabla naziv="DomainObject.Predmet.ProtustrankaIDrugi_1">BRANITELJSKO SOCIJALNA ZADRUGA UZDANICA za poljoprivredu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BRANITELJSKO SOCIJALNA ZADRUGA UZDANICA za poljoprivredu i poslovne usluge, OIB 77265085211, Fra Ivana Zadranina 1 B, 23000 Zadar</izvorni_sadrzaj>
    <derivirana_varijabla naziv="DomainObject.Predmet.ProtustrankaIDrugiAdressOIB_1">BRANITELJSKO SOCIJALNA ZADRUGA UZDANICA za poljoprivredu i poslovne usluge, OIB 77265085211, Fra Ivana Zadranina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St-85/2017-9</izvorni_sadrzaj>
    <derivirana_varijabla naziv="DomainObject.Predmet.OdlukaRjesenje.Oznaka_1">St-85/2017-9</derivirana_varijabla>
  </DomainObject.Predmet.OdlukaRjesenje.Oznaka>
  <DomainObject.Predmet.SudioniciListNaziv>
    <izvorni_sadrzaj>
      <item>FINA</item>
      <item>BRANITELJSKO SOCIJALNA ZADRUGA UZDANICA za poljoprivredu i poslovne usluge</item>
    </izvorni_sadrzaj>
    <derivirana_varijabla naziv="DomainObject.Predmet.SudioniciListNaziv_1">
      <item>FINA</item>
      <item>BRANITELJSKO SOCIJALNA ZADRUGA UZDANICA za poljoprivredu i poslovne usluge</item>
    </derivirana_varijabla>
  </DomainObject.Predmet.SudioniciListNaziv>
  <DomainObject.Predmet.SudioniciListAdressOIB>
    <izvorni_sadrzaj>
      <item>FINA, OIB 85821130368</item>
      <item>BRANITELJSKO SOCIJALNA ZADRUGA UZDANICA za poljoprivredu i poslovne usluge, OIB 77265085211, Fra Ivana Zadranina 1 B,23000 Zadar</item>
    </izvorni_sadrzaj>
    <derivirana_varijabla naziv="DomainObject.Predmet.SudioniciListAdressOIB_1">
      <item>FINA, OIB 85821130368</item>
      <item>BRANITELJSKO SOCIJALNA ZADRUGA UZDANICA za poljoprivredu i poslovne usluge, OIB 77265085211, Fra Ivana Zadranina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77265085211</item>
    </izvorni_sadrzaj>
    <derivirana_varijabla naziv="DomainObject.Predmet.SudioniciListNazivOIB_1">
      <item>, OIB 85821130368</item>
      <item>, OIB 77265085211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C5744-0A3F-42D9-B723-88E261275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5523</properties:Characters>
  <properties:Lines>130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2017-11-20T08:05:00Z</dcterms:created>
  <dc:creator>Administrator</dc:creator>
  <cp:lastModifiedBy>Martina Kalmeta</cp:lastModifiedBy>
  <cp:lastPrinted>2017-11-20T08:47:00Z</cp:lastPrinted>
  <dcterms:modified xmlns:xsi="http://www.w3.org/2001/XMLSchema-instance" xsi:type="dcterms:W3CDTF">2017-11-20T08:49:00Z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