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ec32f" w14:paraId="30ec32f" w:rsidRDefault="00010620" w:rsidP="00010620" w:rsidR="00010620" w:rsidRPr="00A03EB0">
      <w:pPr>
        <w15:collapsed w:val="false"/>
        <w:rPr>
          <w:b/>
          <w:sz w:val="18"/>
          <w:szCs w:val="18"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010620" w:rsidP="00010620" w:rsidR="00010620" w:rsidRPr="00320939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ab/>
        <w:t xml:space="preserve">   2 St-919/2</w:t>
      </w:r>
      <w:r w:rsidRPr="00320939">
        <w:t>01</w:t>
      </w:r>
      <w:r>
        <w:t>6</w:t>
      </w:r>
      <w:r w:rsidRPr="00320939">
        <w:t>-</w:t>
      </w:r>
      <w:r>
        <w:t>161</w:t>
      </w:r>
    </w:p>
    <w:p w:rsidRDefault="00010620" w:rsidP="00010620" w:rsidR="00010620" w:rsidRPr="00320939">
      <w:r w:rsidRPr="00320939">
        <w:t xml:space="preserve"> TRGOVAČKI SUD U PAZINU</w:t>
      </w:r>
    </w:p>
    <w:p w:rsidRDefault="00010620" w:rsidP="00010620" w:rsidR="00EC7402">
      <w:r w:rsidRPr="00320939">
        <w:t xml:space="preserve">     52000 PAZIN, </w:t>
      </w:r>
      <w:proofErr w:type="spellStart"/>
      <w:r w:rsidRPr="00320939">
        <w:t>Dršćevka</w:t>
      </w:r>
      <w:proofErr w:type="spellEnd"/>
      <w:r w:rsidRPr="00320939">
        <w:t xml:space="preserve"> 1</w:t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  <w:t xml:space="preserve">    </w:t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</w:r>
    </w:p>
    <w:p w:rsidRDefault="00010620" w:rsidP="00010620" w:rsidR="00010620" w:rsidRPr="00320939">
      <w:r w:rsidRPr="00320939">
        <w:tab/>
        <w:t xml:space="preserve">           </w:t>
      </w:r>
    </w:p>
    <w:p w:rsidRDefault="00010620" w:rsidP="00010620" w:rsidR="00010620" w:rsidRPr="00320939">
      <w:pPr>
        <w:ind w:firstLine="708"/>
        <w:jc w:val="both"/>
      </w:pPr>
      <w:r w:rsidRPr="00320939">
        <w:t xml:space="preserve">Trgovački sud u Pazinu, po stečajnom sucu Adrijani Labinjan Skok, u stečajnom postupku nad stečajnim dužnikom </w:t>
      </w:r>
      <w:r w:rsidRPr="00F26E69">
        <w:t>TIM 90 d.d. u stečaju, Poreč, Vukovarska 19, OIB: 6306278452</w:t>
      </w:r>
      <w:r w:rsidRPr="00554B99">
        <w:t>0</w:t>
      </w:r>
      <w:r>
        <w:t>, 24</w:t>
      </w:r>
      <w:r w:rsidRPr="00320939">
        <w:t>. travnja 2018. donio je sljedeći</w:t>
      </w:r>
    </w:p>
    <w:p w:rsidRDefault="00010620" w:rsidP="00010620" w:rsidR="00010620" w:rsidRPr="00320939">
      <w:pPr>
        <w:jc w:val="both"/>
      </w:pPr>
    </w:p>
    <w:p w:rsidRDefault="00010620" w:rsidP="00010620" w:rsidR="00010620" w:rsidRPr="00320939">
      <w:pPr>
        <w:jc w:val="center"/>
      </w:pPr>
      <w:r w:rsidRPr="00320939">
        <w:t xml:space="preserve">Z A K LJ U Č A K </w:t>
      </w:r>
    </w:p>
    <w:p w:rsidRDefault="00010620" w:rsidP="00010620" w:rsidR="00010620" w:rsidRPr="00320939">
      <w:pPr>
        <w:jc w:val="center"/>
      </w:pPr>
    </w:p>
    <w:p w:rsidRDefault="00010620" w:rsidP="00010620" w:rsidR="00EC7402">
      <w:pPr>
        <w:jc w:val="both"/>
      </w:pPr>
      <w:r>
        <w:tab/>
        <w:t>I.</w:t>
      </w:r>
      <w:r>
        <w:tab/>
        <w:t xml:space="preserve">Ispravlja se </w:t>
      </w:r>
      <w:r w:rsidR="00EC7402">
        <w:t xml:space="preserve">podatak o broju računa državnog proračuna u točki III. </w:t>
      </w:r>
      <w:proofErr w:type="spellStart"/>
      <w:r w:rsidR="00EC7402">
        <w:t>ovosudnog</w:t>
      </w:r>
      <w:proofErr w:type="spellEnd"/>
      <w:r w:rsidR="00EC7402">
        <w:t xml:space="preserve"> rješenja 2 St-919/2016-154 od 2. ožujka 2018., za uplatu novčane kazne, tako da ispravljena točka III. u cjelini sada glasi:</w:t>
      </w:r>
    </w:p>
    <w:p w:rsidRDefault="00EC7402" w:rsidP="00010620" w:rsidR="00EC7402">
      <w:pPr>
        <w:jc w:val="both"/>
      </w:pPr>
    </w:p>
    <w:p w:rsidRDefault="00EC7402" w:rsidP="00010620" w:rsidR="00EC7402">
      <w:pPr>
        <w:jc w:val="both"/>
      </w:pPr>
      <w:r>
        <w:tab/>
        <w:t>"</w:t>
      </w:r>
      <w:r w:rsidRPr="00831910">
        <w:t>I</w:t>
      </w:r>
      <w:r>
        <w:t>II</w:t>
      </w:r>
      <w:r w:rsidRPr="00831910">
        <w:t>.</w:t>
      </w:r>
      <w:r w:rsidRPr="00831910">
        <w:tab/>
        <w:t>Nalaže se Financijskoj agenciji izdati nalog bankama kod kojih kažnjena osoba</w:t>
      </w:r>
      <w:r w:rsidRPr="00A10345">
        <w:t xml:space="preserve"> </w:t>
      </w:r>
      <w:r>
        <w:t xml:space="preserve">Milija </w:t>
      </w:r>
      <w:proofErr w:type="spellStart"/>
      <w:r>
        <w:t>Mirović</w:t>
      </w:r>
      <w:proofErr w:type="spellEnd"/>
      <w:r>
        <w:t xml:space="preserve"> iz Poreča, Bruna </w:t>
      </w:r>
      <w:proofErr w:type="spellStart"/>
      <w:r>
        <w:t>Valentija</w:t>
      </w:r>
      <w:proofErr w:type="spellEnd"/>
      <w:r>
        <w:t xml:space="preserve"> 6, OIB: </w:t>
      </w:r>
      <w:r w:rsidRPr="00A10345">
        <w:rPr>
          <w:rFonts w:eastAsiaTheme="minorHAnsi"/>
          <w:lang w:eastAsia="en-US"/>
        </w:rPr>
        <w:t>78801503418</w:t>
      </w:r>
      <w:r w:rsidRPr="00831910">
        <w:t xml:space="preserve"> vodi svoje račune ili ima oročena novčana sredstva da provede ovo rješenje u visini potrebnoj za izvršenje i da novčani iznos cjelokupne kazne prenese u državni proračun na broj IBAN HR121001005</w:t>
      </w:r>
      <w:r>
        <w:t>-</w:t>
      </w:r>
      <w:r w:rsidRPr="00831910">
        <w:t>1863000160, model HR</w:t>
      </w:r>
      <w:r>
        <w:t>64, poziv na broj 6076-48752-919</w:t>
      </w:r>
      <w:r w:rsidRPr="00831910">
        <w:t>16.</w:t>
      </w:r>
      <w:r>
        <w:t>"</w:t>
      </w:r>
    </w:p>
    <w:p w:rsidRDefault="00EC7402" w:rsidP="00010620" w:rsidR="00EC7402">
      <w:pPr>
        <w:jc w:val="both"/>
      </w:pPr>
    </w:p>
    <w:p w:rsidRDefault="00010620" w:rsidP="00010620" w:rsidR="00010620" w:rsidRPr="00D201D1">
      <w:pPr>
        <w:jc w:val="both"/>
      </w:pPr>
      <w:r>
        <w:tab/>
        <w:t>II.</w:t>
      </w:r>
      <w:r>
        <w:tab/>
        <w:t xml:space="preserve">U preostalom dijelu </w:t>
      </w:r>
      <w:proofErr w:type="spellStart"/>
      <w:r>
        <w:t>ovosudno</w:t>
      </w:r>
      <w:proofErr w:type="spellEnd"/>
      <w:r>
        <w:t xml:space="preserve"> rješenje </w:t>
      </w:r>
      <w:r w:rsidR="00EC7402">
        <w:t>2 St-919/2016-154 od 2. ožujka 2018.</w:t>
      </w:r>
      <w:r>
        <w:t xml:space="preserve"> ostaje neizmijenjeno.</w:t>
      </w:r>
    </w:p>
    <w:p w:rsidRDefault="00010620" w:rsidP="00010620" w:rsidR="00010620">
      <w:pPr>
        <w:jc w:val="both"/>
      </w:pPr>
    </w:p>
    <w:p w:rsidRDefault="00010620" w:rsidP="00010620" w:rsidR="00010620">
      <w:pPr>
        <w:jc w:val="center"/>
      </w:pPr>
      <w:r>
        <w:t>Obrazloženje</w:t>
      </w:r>
    </w:p>
    <w:p w:rsidRDefault="00010620" w:rsidP="00010620" w:rsidR="00010620">
      <w:pPr>
        <w:jc w:val="center"/>
      </w:pPr>
    </w:p>
    <w:p w:rsidRDefault="00EC7402" w:rsidP="00010620" w:rsidR="00010620" w:rsidRPr="00320939">
      <w:pPr>
        <w:jc w:val="both"/>
      </w:pPr>
      <w:r>
        <w:tab/>
        <w:t xml:space="preserve">S obzirom na obavijest FINA-e o nemogućnosti izvršenja osnove za plaćanje - </w:t>
      </w:r>
      <w:proofErr w:type="spellStart"/>
      <w:r>
        <w:t>ovosudnog</w:t>
      </w:r>
      <w:proofErr w:type="spellEnd"/>
      <w:r>
        <w:t xml:space="preserve"> rješenja 2 St-919/2016-154 od 2. ožujka 2018. zbog neispravnog poziva na broj, donesena je odluka kao u izreci (čl. 10. Stečajnog zakona, </w:t>
      </w:r>
      <w:r w:rsidR="00010620">
        <w:t>Narodne novine 71/15, 104/17)</w:t>
      </w:r>
      <w:r>
        <w:t>,</w:t>
      </w:r>
      <w:r w:rsidR="00010620">
        <w:t xml:space="preserve"> u vezi s čl. 347. te 342. st. 1. Zakona o parničnom postupku</w:t>
      </w:r>
      <w:r>
        <w:t>,</w:t>
      </w:r>
      <w:r w:rsidR="00010620">
        <w:t xml:space="preserve"> </w:t>
      </w:r>
      <w:r w:rsidR="00010620" w:rsidRPr="008E44EC">
        <w:t>(Narodne novine broj 53/1991, 91/1992, 112/1999, 129/2000, 88/2001, 117/2003, 88/2005, 2/2007, 96/2008, 84/2008, 123/</w:t>
      </w:r>
      <w:r w:rsidR="00010620">
        <w:t>2008, 57/2011, 25/2013, 89/2014</w:t>
      </w:r>
      <w:r w:rsidR="00010620" w:rsidRPr="008E44EC">
        <w:t>)</w:t>
      </w:r>
      <w:r w:rsidR="00010620">
        <w:t>.</w:t>
      </w:r>
    </w:p>
    <w:p w:rsidRDefault="00010620" w:rsidP="00010620" w:rsidR="00010620">
      <w:pPr>
        <w:jc w:val="center"/>
      </w:pPr>
    </w:p>
    <w:p w:rsidRDefault="00EC7402" w:rsidP="00010620" w:rsidR="00EC7402" w:rsidRPr="00320939">
      <w:pPr>
        <w:jc w:val="center"/>
      </w:pPr>
    </w:p>
    <w:p w:rsidRDefault="00010620" w:rsidP="00010620" w:rsidR="00010620">
      <w:pPr>
        <w:jc w:val="center"/>
      </w:pPr>
      <w:r>
        <w:t>U Pazinu 2</w:t>
      </w:r>
      <w:r w:rsidR="00EC7402">
        <w:t>4</w:t>
      </w:r>
      <w:r w:rsidRPr="00320939">
        <w:t>. travnja 2018.</w:t>
      </w:r>
    </w:p>
    <w:p w:rsidRDefault="00010620" w:rsidP="00010620" w:rsidR="00010620" w:rsidRPr="00320939">
      <w:pPr>
        <w:jc w:val="center"/>
      </w:pPr>
    </w:p>
    <w:p w:rsidRDefault="00010620" w:rsidP="00010620" w:rsidR="00010620" w:rsidRPr="00320939">
      <w:pPr>
        <w:jc w:val="both"/>
      </w:pP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  <w:t xml:space="preserve">   </w:t>
      </w:r>
      <w:r w:rsidRPr="00320939">
        <w:tab/>
        <w:t xml:space="preserve">                     </w:t>
      </w:r>
      <w:r w:rsidRPr="00320939">
        <w:tab/>
      </w:r>
      <w:r w:rsidRPr="00320939">
        <w:tab/>
        <w:t xml:space="preserve"> Sutkinja</w:t>
      </w:r>
    </w:p>
    <w:p w:rsidRDefault="00010620" w:rsidP="00010620" w:rsidR="00010620" w:rsidRPr="00320939">
      <w:pPr>
        <w:jc w:val="both"/>
      </w:pP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  <w:t xml:space="preserve">       </w:t>
      </w:r>
      <w:r w:rsidRPr="00320939">
        <w:tab/>
        <w:t xml:space="preserve">        Adrijana Labinjan Skok, v.r.</w:t>
      </w:r>
    </w:p>
    <w:p w:rsidRDefault="00010620" w:rsidP="00010620" w:rsidR="00010620">
      <w:pPr>
        <w:ind w:firstLine="708"/>
        <w:jc w:val="both"/>
      </w:pPr>
    </w:p>
    <w:p w:rsidRDefault="00EC7402" w:rsidP="00010620" w:rsidR="00EC7402" w:rsidRPr="00320939">
      <w:pPr>
        <w:ind w:firstLine="708"/>
        <w:jc w:val="both"/>
      </w:pPr>
    </w:p>
    <w:p w:rsidRDefault="00010620" w:rsidP="00010620" w:rsidR="00010620" w:rsidRPr="00320939">
      <w:pPr>
        <w:jc w:val="both"/>
      </w:pPr>
      <w:r w:rsidRPr="00320939">
        <w:t>UPUTA O PRAVNOM LIJEKU:</w:t>
      </w:r>
    </w:p>
    <w:p w:rsidRDefault="00010620" w:rsidP="00010620" w:rsidR="00010620" w:rsidRPr="00320939">
      <w:pPr>
        <w:jc w:val="both"/>
      </w:pPr>
      <w:r w:rsidRPr="00320939">
        <w:t>Protiv zaključka nije dopušten pravni lijek (čl. 19. st. 7. Stečajnog zakona).</w:t>
      </w:r>
    </w:p>
    <w:p w:rsidRDefault="00010620" w:rsidP="00010620" w:rsidR="00010620" w:rsidRPr="00320939">
      <w:pPr>
        <w:jc w:val="both"/>
      </w:pPr>
    </w:p>
    <w:p w:rsidRDefault="00010620" w:rsidP="00010620" w:rsidR="00010620" w:rsidRPr="00320939">
      <w:pPr>
        <w:jc w:val="both"/>
      </w:pPr>
      <w:r w:rsidRPr="00320939">
        <w:t>DNA:</w:t>
      </w:r>
    </w:p>
    <w:p w:rsidRDefault="00010620" w:rsidP="00010620" w:rsidR="00010620">
      <w:r w:rsidRPr="00761D3B">
        <w:t>- e-oglasna ploča suda (8 dana)</w:t>
      </w:r>
    </w:p>
    <w:p w:rsidRDefault="00EC7402" w:rsidR="00EC7402">
      <w:r>
        <w:t xml:space="preserve">- FINA, RC Rijeka, Rijeka, F. Kurelca 8, uz pravomoćno rješenje 2 St-919/2016-154 od </w:t>
      </w:r>
    </w:p>
    <w:p w:rsidRDefault="00EC7402" w:rsidR="00500701">
      <w:r>
        <w:t xml:space="preserve">  2.3.2018.</w:t>
      </w:r>
    </w:p>
    <w:sectPr w:rsidSect="00EC7402" w:rsidR="0050070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8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620" w:rsidP="00010620" w:rsidR="00010620">
      <w:r>
        <w:separator/>
      </w:r>
    </w:p>
  </w:endnote>
  <w:endnote w:id="0" w:type="continuationSeparator">
    <w:p w:rsidRDefault="00010620" w:rsidP="00010620" w:rsidR="000106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7402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2080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2080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132080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620" w:rsidP="00010620" w:rsidR="00010620">
      <w:r>
        <w:separator/>
      </w:r>
    </w:p>
  </w:footnote>
  <w:footnote w:id="0" w:type="continuationSeparator">
    <w:p w:rsidRDefault="00010620" w:rsidP="00010620" w:rsidR="000106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7402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2080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88266741"/>
      <w:docPartObj>
        <w:docPartGallery w:val="Page Numbers (Top of Page)"/>
        <w:docPartUnique/>
      </w:docPartObj>
    </w:sdtPr>
    <w:sdtEndPr/>
    <w:sdtContent>
      <w:p w:rsidRDefault="00010620" w:rsidR="00010620">
        <w:pPr>
          <w:pStyle w:val="Zaglavlje"/>
          <w:jc w:val="center"/>
        </w:pPr>
        <w:r>
          <w:tab/>
        </w:r>
      </w:p>
    </w:sdtContent>
  </w:sdt>
  <w:p w:rsidRDefault="00132080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0620"/>
    <w:rsid w:val="00010620"/>
    <w:rsid w:val="00132080"/>
    <w:rsid w:val="00554328"/>
    <w:rsid w:val="00985388"/>
    <w:rsid w:val="00EC7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1062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01062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1062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10620"/>
  </w:style>
  <w:style w:styleId="Zaglavlje" w:type="paragraph">
    <w:name w:val="header"/>
    <w:basedOn w:val="Normal"/>
    <w:link w:val="ZaglavljeChar"/>
    <w:uiPriority w:val="99"/>
    <w:rsid w:val="0001062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0620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106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062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20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2080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2080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2080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2080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1062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01062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1062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10620"/>
  </w:style>
  <w:style w:styleId="Zaglavlje" w:type="paragraph">
    <w:name w:val="header"/>
    <w:basedOn w:val="Normal"/>
    <w:link w:val="ZaglavljeChar"/>
    <w:uiPriority w:val="99"/>
    <w:rsid w:val="0001062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0620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106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062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20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2080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2080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2080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2080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28.9.17. spisu prileži plavi registrator</izvorni_sadrzaj>
    <derivirana_varijabla naziv="DomainObject.Predmet.Opis_1">od dana 28.9.17. spisu prileži plavi registrator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St-919/2016</izvorni_sadrzaj>
    <derivirana_varijabla naziv="DomainObject.Predmet.OznakaBroj_1">St-919/2016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16.11.17. spis je u kal. 10.12.'17. , preslik na VTS-u
VEZA: 2 OVR-1/17,  2 OVR-23/17</izvorni_sadrzaj>
    <derivirana_varijabla naziv="DomainObject.Predmet.PrimjedbaSuca_1">16.11.17. spis je u kal. 10.12.'17. , preslik na VTS-u
VEZA: 2 OVR-1/17,  2 OVR-23/17</derivirana_varijabla>
  </DomainObject.Predmet.PrimjedbaSuca>
  <DomainObject.Predmet.ProtustrankaFormated>
    <izvorni_sadrzaj>  TIM 90 d.d. POREČ zastupanog po punomoćniku odvj. MIA MIHOVILOVIĆ</izvorni_sadrzaj>
    <derivirana_varijabla naziv="DomainObject.Predmet.ProtustrankaFormated_1">  TIM 90 d.d. POREČ zastupanog po punomoćniku odvj. MIA MIHOVILOVIĆ</derivirana_varijabla>
  </DomainObject.Predmet.ProtustrankaFormated>
  <DomainObject.Predmet.ProtustrankaFormatedOIB>
    <izvorni_sadrzaj>  TIM 90 d.d. POREČ, OIB 63062784520 zastupanog po punomoćniku odvj. MIA MIHOVILOVIĆ</izvorni_sadrzaj>
    <derivirana_varijabla naziv="DomainObject.Predmet.ProtustrankaFormatedOIB_1">  TIM 90 d.d. POREČ, OIB 63062784520 zastupanog po punomoćniku odvj. MIA MIHOVILOVIĆ</derivirana_varijabla>
  </DomainObject.Predmet.ProtustrankaFormatedOIB>
  <DomainObject.Predmet.ProtustrankaFormatedWithAdress>
    <izvorni_sadrzaj> TIM 90 d.d. POREČ, Vukovarska 19, 52440 Poreč zastupanog po punomoćniku odvj. MIA MIHOVILOVIĆ</izvorni_sadrzaj>
    <derivirana_varijabla naziv="DomainObject.Predmet.ProtustrankaFormatedWithAdress_1"> TIM 90 d.d. POREČ, Vukovarska 19, 52440 Poreč zastupanog po punomoćniku odvj. MIA MIHOVILOVIĆ</derivirana_varijabla>
  </DomainObject.Predmet.ProtustrankaFormatedWithAdress>
  <DomainObject.Predmet.ProtustrankaFormatedWithAdressOIB>
    <izvorni_sadrzaj> TIM 90 d.d. POREČ, OIB 63062784520, Vukovarska 19, 52440 Poreč zastupanog po punomoćniku odvj. MIA MIHOVILOVIĆ</izvorni_sadrzaj>
    <derivirana_varijabla naziv="DomainObject.Predmet.ProtustrankaFormatedWithAdressOIB_1"> TIM 90 d.d. POREČ, OIB 63062784520, Vukovarska 19, 52440 Poreč zastupanog po punomoćniku odvj. MIA MIHOVILOVIĆ</derivirana_varijabla>
  </DomainObject.Predmet.ProtustrankaFormatedWithAdressOIB>
  <DomainObject.Predmet.ProtustrankaWithAdress>
    <izvorni_sadrzaj>TIM 90 d.d. POREČ Vukovarska 19, 52440 Poreč</izvorni_sadrzaj>
    <derivirana_varijabla naziv="DomainObject.Predmet.ProtustrankaWithAdress_1">TIM 90 d.d. POREČ Vukovarska 19, 52440 Poreč</derivirana_varijabla>
  </DomainObject.Predmet.ProtustrankaWithAdress>
  <DomainObject.Predmet.ProtustrankaWithAdressOIB>
    <izvorni_sadrzaj>TIM 90 d.d. POREČ, OIB 63062784520, Vukovarska 19, 52440 Poreč</izvorni_sadrzaj>
    <derivirana_varijabla naziv="DomainObject.Predmet.ProtustrankaWithAdressOIB_1">TIM 90 d.d. POREČ, OIB 63062784520, Vukovarska 19, 52440 Poreč</derivirana_varijabla>
  </DomainObject.Predmet.ProtustrankaWithAdressOIB>
  <DomainObject.Predmet.ProtustrankaNazivFormated>
    <izvorni_sadrzaj>TIM 90 d.d. POREČ</izvorni_sadrzaj>
    <derivirana_varijabla naziv="DomainObject.Predmet.ProtustrankaNazivFormated_1">TIM 90 d.d. POREČ</derivirana_varijabla>
  </DomainObject.Predmet.ProtustrankaNazivFormated>
  <DomainObject.Predmet.ProtustrankaNazivFormatedOIB>
    <izvorni_sadrzaj>TIM 90 d.d. POREČ, OIB 63062784520</izvorni_sadrzaj>
    <derivirana_varijabla naziv="DomainObject.Predmet.ProtustrankaNazivFormatedOIB_1">TIM 90 d.d. POREČ, OIB 63062784520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BOJOPLAST d.d. u stečaju PULA zastupanog po punomoćniku St. upravitelj Dražen Ezgeta; Odvj. Anka Zaharija; FINANCIJSKA AGENCIJA, RC RIJEKA, PODRUŽNICA PULA, PULA</izvorni_sadrzaj>
    <derivirana_varijabla naziv="DomainObject.Predmet.StrankaFormated_1">  BOJOPLAST d.d. u stečaju PULA zastupanog po punomoćniku St. upravitelj Dražen Ezgeta; Odvj. Anka Zaharija; FINANCIJSKA AGENCIJA, RC RIJEKA, PODRUŽNICA PULA, PULA</derivirana_varijabla>
  </DomainObject.Predmet.StrankaFormated>
  <DomainObject.Predmet.StrankaFormatedOIB>
    <izvorni_sadrzaj>  BOJOPLAST d.d. u stečaju PULA, OIB 92113402303 zastupanog po punomoćniku St. upravitelj Dražen Ezgeta; Odvj. Anka Zaharija; FINANCIJSKA AGENCIJA, RC RIJEKA, PODRUŽNICA PULA, PULA, OIB 85821130368</izvorni_sadrzaj>
    <derivirana_varijabla naziv="DomainObject.Predmet.StrankaFormatedOIB_1">  BOJOPLAST d.d. u stečaju PULA, OIB 92113402303 zastupanog po punomoćniku St. upravitelj Dražen Ezgeta; Odvj. Anka Zaharija; FINANCIJSKA AGENCIJA, RC RIJEKA, PODRUŽNICA PULA, PULA, OIB 85821130368</derivirana_varijabla>
  </DomainObject.Predmet.StrankaFormatedOIB>
  <DomainObject.Predmet.StrankaFormatedWithAdress>
    <izvorni_sadrzaj> BOJOPLAST d.d. u stečaju PULA, Medulinska 53, 52100 Pula zastupanog po punomoćniku St. upravitelj Dražen Ezgeta; Odvj. Anka Zaharija; FINANCIJSKA AGENCIJA, RC RIJEKA, PODRUŽNICA PULA, PULA, Ulica grada Vukovara 70, 10000 Zagreb</izvorni_sadrzaj>
    <derivirana_varijabla naziv="DomainObject.Predmet.StrankaFormatedWithAdress_1"> BOJOPLAST d.d. u stečaju PULA, Medulinska 53, 52100 Pula zastupanog po punomoćniku St. upravitelj Dražen Ezgeta; Odvj. Anka Zaharija; FINANCIJSKA AGENCIJA, RC RIJEKA, PODRUŽNICA PULA, PULA, Ulica grada Vukovara 70, 10000 Zagreb</derivirana_varijabla>
  </DomainObject.Predmet.StrankaFormatedWithAdress>
  <DomainObject.Predmet.StrankaFormatedWithAdressOIB>
    <izvorni_sadrzaj> BOJOPLAST d.d. u stečaju PULA, OIB 92113402303, Medulinska 53, 52100 Pula zastupanog po punomoćniku St. upravitelj Dražen Ezgeta; Odvj. Anka Zaharija; FINANCIJSKA AGENCIJA, RC RIJEKA, PODRUŽNICA PULA, PULA, OIB 85821130368, Ulica grada Vukovara 70, 10000 Zagreb</izvorni_sadrzaj>
    <derivirana_varijabla naziv="DomainObject.Predmet.StrankaFormatedWithAdressOIB_1"> BOJOPLAST d.d. u stečaju PULA, OIB 92113402303, Medulinska 53, 52100 Pula zastupanog po punomoćniku St. upravitelj Dražen Ezgeta; Odvj. Anka Zaharija; FINANCIJSKA AGENCIJA, RC RIJEKA, PODRUŽNICA PULA, PULA, OIB 85821130368, Ulica grada Vukovara 70, 10000 Zagreb</derivirana_varijabla>
  </DomainObject.Predmet.StrankaFormatedWithAdressOIB>
  <DomainObject.Predmet.StrankaWithAdress>
    <izvorni_sadrzaj>BOJOPLAST d.d. u stečaju PULA Medulinska 53,52100 Pula,FINANCIJSKA AGENCIJA, RC RIJEKA, PODRUŽNICA PULA, PULA Ulica grada Vukovara 70,10000 Zagreb</izvorni_sadrzaj>
    <derivirana_varijabla naziv="DomainObject.Predmet.StrankaWithAdress_1">BOJOPLAST d.d. u stečaju PULA Medulinska 53,52100 Pula,FINANCIJSKA AGENCIJA, RC RIJEKA, PODRUŽNICA PULA, PULA Ulica grada Vukovara 70,10000 Zagreb</derivirana_varijabla>
  </DomainObject.Predmet.StrankaWithAdress>
  <DomainObject.Predmet.StrankaWithAdressOIB>
    <izvorni_sadrzaj>BOJOPLAST d.d. u stečaju PULA, OIB 92113402303, Medulinska 53,52100 Pula,FINANCIJSKA AGENCIJA, RC RIJEKA, PODRUŽNICA PULA, PULA, OIB 85821130368, Ulica grada Vukovara 70,10000 Zagreb</izvorni_sadrzaj>
    <derivirana_varijabla naziv="DomainObject.Predmet.StrankaWithAdressOIB_1">BOJOPLAST d.d. u stečaju PULA, OIB 92113402303, Medulinska 53,52100 Pula,FINANCIJSKA AGENCIJA, RC RIJEKA, PODRUŽNICA PULA, PULA, OIB 85821130368, Ulica grada Vukovara 70,10000 Zagreb</derivirana_varijabla>
  </DomainObject.Predmet.StrankaWithAdressOIB>
  <DomainObject.Predmet.StrankaNazivFormated>
    <izvorni_sadrzaj>BOJOPLAST d.d. u stečaju PULA,FINANCIJSKA AGENCIJA, RC RIJEKA, PODRUŽNICA PULA, PULA</izvorni_sadrzaj>
    <derivirana_varijabla naziv="DomainObject.Predmet.StrankaNazivFormated_1">BOJOPLAST d.d. u stečaju PULA,FINANCIJSKA AGENCIJA, RC RIJEKA, PODRUŽNICA PULA, PULA</derivirana_varijabla>
  </DomainObject.Predmet.StrankaNazivFormated>
  <DomainObject.Predmet.StrankaNazivFormatedOIB>
    <izvorni_sadrzaj>BOJOPLAST d.d. u stečaju PULA, OIB 92113402303,FINANCIJSKA AGENCIJA, RC RIJEKA, PODRUŽNICA PULA, PULA, OIB 85821130368</izvorni_sadrzaj>
    <derivirana_varijabla naziv="DomainObject.Predmet.StrankaNazivFormatedOIB_1">BOJOPLAST d.d. u stečaju PULA, OIB 92113402303,FINANCIJSKA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584020.68</izvorni_sadrzaj>
    <derivirana_varijabla naziv="DomainObject.Predmet.TrenutnaVrijednost_1">584020.68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BOJOPLAST d.d. u stečaju PULA zastupanog po punomoćniku St. upravitelj Dražen Ezgeta; Odvj. Anka Zaharija</item>
      <item>FINANCIJSKA AGENCIJA, RC RIJEKA, PODRUŽNICA PULA, PULA</item>
    </izvorni_sadrzaj>
    <derivirana_varijabla naziv="DomainObject.Predmet.StrankaListFormated_1">
      <item>BOJOPLAST d.d. u stečaju PULA zastupanog po punomoćniku St. upravitelj Dražen Ezgeta; Odvj. Anka Zaharija</item>
      <item>FINANCIJSKA AGENCIJA, RC RIJEKA, PODRUŽNICA PULA, PULA</item>
    </derivirana_varijabla>
  </DomainObject.Predmet.StrankaListFormated>
  <DomainObject.Predmet.StrankaListFormatedOIB>
    <izvorni_sadrzaj>
      <item>BOJOPLAST d.d. u stečaju PULA, OIB 92113402303 zastupanog po punomoćniku St. upravitelj Dražen Ezgeta; Odvj. Anka Zaharija</item>
      <item>FINANCIJSKA AGENCIJA, RC RIJEKA, PODRUŽNICA PULA, PULA, OIB 85821130368</item>
    </izvorni_sadrzaj>
    <derivirana_varijabla naziv="DomainObject.Predmet.StrankaListFormatedOIB_1">
      <item>BOJOPLAST d.d. u stečaju PULA, OIB 92113402303 zastupanog po punomoćniku St. upravitelj Dražen Ezgeta; Odvj. Anka Zaharija</item>
      <item>FINANCIJSKA AGENCIJA, RC RIJEKA, PODRUŽNICA PULA, PULA, OIB 85821130368</item>
    </derivirana_varijabla>
  </DomainObject.Predmet.StrankaListFormatedOIB>
  <DomainObject.Predmet.StrankaListFormatedWithAdress>
    <izvorni_sadrzaj>
      <item>BOJOPLAST d.d. u stečaju PULA, Medulinska 53, 52100 Pula zastupanog po punomoćniku St. upravitelj Dražen Ezgeta; Odvj. Anka Zaharija</item>
      <item>FINANCIJSKA AGENCIJA, RC RIJEKA, PODRUŽNICA PULA, PULA, Ulica grada Vukovara 70, 10000 Zagreb</item>
    </izvorni_sadrzaj>
    <derivirana_varijabla naziv="DomainObject.Predmet.StrankaListFormatedWithAdress_1">
      <item>BOJOPLAST d.d. u stečaju PULA, Medulinska 53, 52100 Pula zastupanog po punomoćniku St. upravitelj Dražen Ezgeta; Odvj. Anka Zaharija</item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BOJOPLAST d.d. u stečaju PULA, OIB 92113402303, Medulinska 53, 52100 Pula zastupanog po punomoćniku St. upravitelj Dražen Ezgeta; Odvj. Anka Zaharija</item>
      <item>FINANCIJSKA AGENCIJA, RC RIJEKA, PODRUŽNICA PULA, PULA, OIB 85821130368, Ulica grada Vukovara 70, 10000 Zagreb</item>
    </izvorni_sadrzaj>
    <derivirana_varijabla naziv="DomainObject.Predmet.StrankaListFormatedWithAdressOIB_1">
      <item>BOJOPLAST d.d. u stečaju PULA, OIB 92113402303, Medulinska 53, 52100 Pula zastupanog po punomoćniku St. upravitelj Dražen Ezgeta; Odvj. Anka Zaharija</item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BOJOPLAST d.d. u stečaju PULA</item>
      <item>FINANCIJSKA AGENCIJA, RC RIJEKA, PODRUŽNICA PULA, PULA</item>
    </izvorni_sadrzaj>
    <derivirana_varijabla naziv="DomainObject.Predmet.StrankaListNazivFormated_1">
      <item>BOJOPLAST d.d. u stečaju PULA</item>
      <item>FINANCIJSKA AGENCIJA, RC RIJEKA, PODRUŽNICA PULA, PULA</item>
    </derivirana_varijabla>
  </DomainObject.Predmet.StrankaListNazivFormated>
  <DomainObject.Predmet.StrankaListNazivFormatedOIB>
    <izvorni_sadrzaj>
      <item>BOJOPLAST d.d. u stečaju PULA, OIB 92113402303</item>
      <item>FINANCIJSKA AGENCIJA, RC RIJEKA, PODRUŽNICA PULA, PULA, OIB 85821130368</item>
    </izvorni_sadrzaj>
    <derivirana_varijabla naziv="DomainObject.Predmet.StrankaListNazivFormatedOIB_1">
      <item>BOJOPLAST d.d. u stečaju PULA, OIB 92113402303</item>
      <item>FINANCIJSKA AGENCIJA, RC RIJEKA, PODRUŽNICA PULA, PULA, OIB 85821130368</item>
    </derivirana_varijabla>
  </DomainObject.Predmet.StrankaListNazivFormatedOIB>
  <DomainObject.Predmet.ProtuStrankaListFormated>
    <izvorni_sadrzaj>
      <item>TIM 90 d.d. POREČ zastupanog po punomoćniku odvj. MIA MIHOVILOVIĆ</item>
    </izvorni_sadrzaj>
    <derivirana_varijabla naziv="DomainObject.Predmet.ProtuStrankaListFormated_1">
      <item>TIM 90 d.d. POREČ zastupanog po punomoćniku odvj. MIA MIHOVILOVIĆ</item>
    </derivirana_varijabla>
  </DomainObject.Predmet.ProtuStrankaListFormated>
  <DomainObject.Predmet.ProtuStrankaListFormatedOIB>
    <izvorni_sadrzaj>
      <item>TIM 90 d.d. POREČ, OIB 63062784520 zastupanog po punomoćniku odvj. MIA MIHOVILOVIĆ</item>
    </izvorni_sadrzaj>
    <derivirana_varijabla naziv="DomainObject.Predmet.ProtuStrankaListFormatedOIB_1">
      <item>TIM 90 d.d. POREČ, OIB 63062784520 zastupanog po punomoćniku odvj. MIA MIHOVILOVIĆ</item>
    </derivirana_varijabla>
  </DomainObject.Predmet.ProtuStrankaListFormatedOIB>
  <DomainObject.Predmet.ProtuStrankaListFormatedWithAdress>
    <izvorni_sadrzaj>
      <item>TIM 90 d.d. POREČ, Vukovarska 19, 52440 Poreč zastupanog po punomoćniku odvj. MIA MIHOVILOVIĆ</item>
    </izvorni_sadrzaj>
    <derivirana_varijabla naziv="DomainObject.Predmet.ProtuStrankaListFormatedWithAdress_1">
      <item>TIM 90 d.d. POREČ, Vukovarska 19, 52440 Poreč zastupanog po punomoćniku odvj. MIA MIHOVILOVIĆ</item>
    </derivirana_varijabla>
  </DomainObject.Predmet.ProtuStrankaListFormatedWithAdress>
  <DomainObject.Predmet.ProtuStrankaListFormatedWithAdressOIB>
    <izvorni_sadrzaj>
      <item>TIM 90 d.d. POREČ, OIB 63062784520, Vukovarska 19, 52440 Poreč zastupanog po punomoćniku odvj. MIA MIHOVILOVIĆ</item>
    </izvorni_sadrzaj>
    <derivirana_varijabla naziv="DomainObject.Predmet.ProtuStrankaListFormatedWithAdressOIB_1">
      <item>TIM 90 d.d. POREČ, OIB 63062784520, Vukovarska 19, 52440 Poreč zastupanog po punomoćniku odvj. MIA MIHOVILOVIĆ</item>
    </derivirana_varijabla>
  </DomainObject.Predmet.ProtuStrankaListFormatedWithAdressOIB>
  <DomainObject.Predmet.ProtuStrankaListNazivFormated>
    <izvorni_sadrzaj>
      <item>TIM 90 d.d. POREČ</item>
    </izvorni_sadrzaj>
    <derivirana_varijabla naziv="DomainObject.Predmet.ProtuStrankaListNazivFormated_1">
      <item>TIM 90 d.d. POREČ</item>
    </derivirana_varijabla>
  </DomainObject.Predmet.ProtuStrankaListNazivFormated>
  <DomainObject.Predmet.ProtuStrankaListNazivFormatedOIB>
    <izvorni_sadrzaj>
      <item>TIM 90 d.d. POREČ, OIB 63062784520</item>
    </izvorni_sadrzaj>
    <derivirana_varijabla naziv="DomainObject.Predmet.ProtuStrankaListNazivFormatedOIB_1">
      <item>TIM 90 d.d. POREČ, OIB 63062784520</item>
    </derivirana_varijabla>
  </DomainObject.Predmet.ProtuStrankaListNazivFormatedOIB>
  <DomainObject.Predmet.OstaliListFormated>
    <izvorni_sadrzaj>
      <item>St. upravitelj Dražen Ezgeta punomoćnik sudionika u postupku BOJOPLAST d.d. u stečaju PULA</item>
      <item>Odvj. Anka Zaharija punomoćnik sudionika u postupku BOJOPLAST d.d. u stečaju PULA</item>
      <item>odvj. MIA MIHOVILOVIĆ punomoćnik sudionika u postupku TIM 90 d.d. POREČ</item>
      <item>Tin Matić i partneri odvjetničko društvo, društvo s ograničenom odgovornošću</item>
      <item>Odvj. Šimun Vulić</item>
      <item>Igor Matešić vl. obrta RI-KLIMA</item>
    </izvorni_sadrzaj>
    <derivirana_varijabla naziv="DomainObject.Predmet.OstaliListFormated_1">
      <item>St. upravitelj Dražen Ezgeta punomoćnik sudionika u postupku BOJOPLAST d.d. u stečaju PULA</item>
      <item>Odvj. Anka Zaharija punomoćnik sudionika u postupku BOJOPLAST d.d. u stečaju PULA</item>
      <item>odvj. MIA MIHOVILOVIĆ punomoćnik sudionika u postupku TIM 90 d.d. POREČ</item>
      <item>Tin Matić i partneri odvjetničko društvo, društvo s ograničenom odgovornošću</item>
      <item>Odvj. Šimun Vulić</item>
      <item>Igor Matešić vl. obrta RI-KLIMA</item>
    </derivirana_varijabla>
  </DomainObject.Predmet.OstaliListFormated>
  <DomainObject.Predmet.OstaliListFormatedOIB>
    <izvorni_sadrzaj>
      <item>St. upravitelj Dražen Ezgeta punomoćnik sudionika u postupku BOJOPLAST d.d. u stečaju PULA</item>
      <item>Odvj. Anka Zaharija, OIB 63099034589 punomoćnik sudionika u postupku BOJOPLAST d.d. u stečaju PULA</item>
      <item>odvj. MIA MIHOVILOVIĆ punomoćnik sudionika u postupku TIM 90 d.d. POREČ</item>
      <item>Tin Matić i partneri odvjetničko društvo, društvo s ograničenom odgovornošću, OIB 08908355669</item>
      <item>Odvj. Šimun Vulić</item>
      <item>Igor Matešić vl. obrta RI-KLIMA, OIB 13235672185</item>
    </izvorni_sadrzaj>
    <derivirana_varijabla naziv="DomainObject.Predmet.OstaliListFormatedOIB_1">
      <item>St. upravitelj Dražen Ezgeta punomoćnik sudionika u postupku BOJOPLAST d.d. u stečaju PULA</item>
      <item>Odvj. Anka Zaharija, OIB 63099034589 punomoćnik sudionika u postupku BOJOPLAST d.d. u stečaju PULA</item>
      <item>odvj. MIA MIHOVILOVIĆ punomoćnik sudionika u postupku TIM 90 d.d. POREČ</item>
      <item>Tin Matić i partneri odvjetničko društvo, društvo s ograničenom odgovornošću, OIB 08908355669</item>
      <item>Odvj. Šimun Vulić</item>
      <item>Igor Matešić vl. obrta RI-KLIMA, OIB 13235672185</item>
    </derivirana_varijabla>
  </DomainObject.Predmet.OstaliListFormatedOIB>
  <DomainObject.Predmet.OstaliListFormatedWithAdress>
    <izvorni_sadrzaj>
      <item>St. upravitelj Dražen Ezgeta punomoćnik sudionika u postupku BOJOPLAST d.d. u stečaju PULA</item>
      <item>Odvj. Anka Zaharija,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Vlaška 95, 10000 Zagreb</item>
      <item>Odvj. Šimun Vulić, V. Lisinskog 2, 51000 Rijeka</item>
      <item>Igor Matešić vl. obrta RI-KLIMA, Liburnijska 24, 51000 Rijeka</item>
    </izvorni_sadrzaj>
    <derivirana_varijabla naziv="DomainObject.Predmet.OstaliListFormatedWithAdress_1">
      <item>St. upravitelj Dražen Ezgeta punomoćnik sudionika u postupku BOJOPLAST d.d. u stečaju PULA</item>
      <item>Odvj. Anka Zaharija,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Vlaška 95, 10000 Zagreb</item>
      <item>Odvj. Šimun Vulić, V. Lisinskog 2, 51000 Rijeka</item>
      <item>Igor Matešić vl. obrta RI-KLIMA, Liburnijska 24, 51000 Rijeka</item>
    </derivirana_varijabla>
  </DomainObject.Predmet.OstaliListFormatedWithAdress>
  <DomainObject.Predmet.OstaliListFormatedWithAdressOIB>
    <izvorni_sadrzaj>
      <item>St. upravitelj Dražen Ezgeta punomoćnik sudionika u postupku BOJOPLAST d.d. u stečaju PULA</item>
      <item>Odvj. Anka Zaharija, OIB 63099034589,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OIB 08908355669, Vlaška 95, 10000 Zagreb</item>
      <item>Odvj. Šimun Vulić, V. Lisinskog 2, 51000 Rijeka</item>
      <item>Igor Matešić vl. obrta RI-KLIMA, OIB 13235672185, Liburnijska 24, 51000 Rijeka</item>
    </izvorni_sadrzaj>
    <derivirana_varijabla naziv="DomainObject.Predmet.OstaliListFormatedWithAdressOIB_1">
      <item>St. upravitelj Dražen Ezgeta punomoćnik sudionika u postupku BOJOPLAST d.d. u stečaju PULA</item>
      <item>Odvj. Anka Zaharija, OIB 63099034589,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OIB 08908355669, Vlaška 95, 10000 Zagreb</item>
      <item>Odvj. Šimun Vulić, V. Lisinskog 2, 51000 Rijeka</item>
      <item>Igor Matešić vl. obrta RI-KLIMA, OIB 13235672185, Liburnijska 24, 51000 Rijeka</item>
    </derivirana_varijabla>
  </DomainObject.Predmet.OstaliListFormatedWithAdressOIB>
  <DomainObject.Predmet.OstaliListNazivFormated>
    <izvorni_sadrzaj>
      <item>St. upravitelj Dražen Ezgeta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izvorni_sadrzaj>
    <derivirana_varijabla naziv="DomainObject.Predmet.OstaliListNazivFormated_1">
      <item>St. upravitelj Dražen Ezgeta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derivirana_varijabla>
  </DomainObject.Predmet.OstaliListNazivFormated>
  <DomainObject.Predmet.OstaliListNazivFormatedOIB>
    <izvorni_sadrzaj>
      <item>St. upravitelj Dražen Ezgeta</item>
      <item>Odvj. Anka Zaharija, OIB 63099034589</item>
      <item>odvj. MIA MIHOVILOVIĆ</item>
      <item>Tin Matić i partneri odvjetničko društvo, društvo s ograničenom odgovornošću, OIB 08908355669</item>
      <item>Odvj. Šimun Vulić</item>
      <item>Igor Matešić vl. obrta RI-KLIMA, OIB 13235672185</item>
    </izvorni_sadrzaj>
    <derivirana_varijabla naziv="DomainObject.Predmet.OstaliListNazivFormatedOIB_1">
      <item>St. upravitelj Dražen Ezgeta</item>
      <item>Odvj. Anka Zaharija, OIB 63099034589</item>
      <item>odvj. MIA MIHOVILOVIĆ</item>
      <item>Tin Matić i partneri odvjetničko društvo, društvo s ograničenom odgovornošću, OIB 08908355669</item>
      <item>Odvj. Šimun Vulić</item>
      <item>Igor Matešić vl. obrta RI-KLIMA, OIB 13235672185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BOJOPLAST d.d. u stečaju PULA i dr.</izvorni_sadrzaj>
    <derivirana_varijabla naziv="DomainObject.Predmet.StrankaIDrugi_1">BOJOPLAST d.d. u stečaju PULA i dr.</derivirana_varijabla>
  </DomainObject.Predmet.StrankaIDrugi>
  <DomainObject.Predmet.ProtustrankaIDrugi>
    <izvorni_sadrzaj>TIM 90 d.d. POREČ</izvorni_sadrzaj>
    <derivirana_varijabla naziv="DomainObject.Predmet.ProtustrankaIDrugi_1">TIM 90 d.d. POREČ</derivirana_varijabla>
  </DomainObject.Predmet.ProtustrankaIDrugi>
  <DomainObject.Predmet.StrankaIDrugiAdressOIB>
    <izvorni_sadrzaj>BOJOPLAST d.d. u stečaju PULA, OIB 92113402303, Medulinska 53, 52100 Pula i dr.</izvorni_sadrzaj>
    <derivirana_varijabla naziv="DomainObject.Predmet.StrankaIDrugiAdressOIB_1">BOJOPLAST d.d. u stečaju PULA, OIB 92113402303, Medulinska 53, 52100 Pula i dr.</derivirana_varijabla>
  </DomainObject.Predmet.StrankaIDrugiAdressOIB>
  <DomainObject.Predmet.ProtustrankaIDrugiAdressOIB>
    <izvorni_sadrzaj>TIM 90 d.d. POREČ, OIB 63062784520, Vukovarska 19, 52440 Poreč</izvorni_sadrzaj>
    <derivirana_varijabla naziv="DomainObject.Predmet.ProtustrankaIDrugiAdressOIB_1">TIM 90 d.d. POREČ, OIB 63062784520,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BOJOPLAST d.d. u stečaju PULA</item>
      <item>TIM 90 d.d. POREČ</item>
      <item>St. upravitelj Dražen Ezgeta</item>
      <item>FINANCIJSKA AGENCIJA, RC RIJEKA, PODRUŽNICA PULA, PULA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izvorni_sadrzaj>
    <derivirana_varijabla naziv="DomainObject.Predmet.SudioniciListNaziv_1">
      <item>BOJOPLAST d.d. u stečaju PULA</item>
      <item>TIM 90 d.d. POREČ</item>
      <item>St. upravitelj Dražen Ezgeta</item>
      <item>FINANCIJSKA AGENCIJA, RC RIJEKA, PODRUŽNICA PULA, PULA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derivirana_varijabla>
  </DomainObject.Predmet.SudioniciListNaziv>
  <DomainObject.Predmet.SudioniciListAdressOIB>
    <izvorni_sadrzaj>
      <item>BOJOPLAST d.d. u stečaju PULA, OIB 92113402303, Medulinska 53,52100 Pula</item>
      <item>TIM 90 d.d. POREČ, OIB 63062784520, Vukovarska 19,52440 Poreč</item>
      <item>St. upravitelj Dražen Ezgeta</item>
      <item>FINANCIJSKA AGENCIJA, RC RIJEKA, PODRUŽNICA PULA, PULA, OIB 85821130368, Ulica grada Vukovara 70,10000 Zagreb</item>
      <item>Odvj. Anka Zaharija, OIB 63099034589, Carera 6,52210 Rovinj</item>
      <item>odvj. MIA MIHOVILOVIĆ, Trg Drage Iblera 9,10000 Zagreb</item>
      <item>Tin Matić i partneri odvjetničko društvo, društvo s ograničenom odgovornošću, OIB 08908355669, Vlaška 95,10000 Zagreb</item>
      <item>Odvj. Šimun Vulić, V. Lisinskog 2,51000 Rijeka</item>
      <item>Igor Matešić vl. obrta RI-KLIMA, OIB 13235672185, Liburnijska 24,51000 Rijeka</item>
    </izvorni_sadrzaj>
    <derivirana_varijabla naziv="DomainObject.Predmet.SudioniciListAdressOIB_1">
      <item>BOJOPLAST d.d. u stečaju PULA, OIB 92113402303, Medulinska 53,52100 Pula</item>
      <item>TIM 90 d.d. POREČ, OIB 63062784520, Vukovarska 19,52440 Poreč</item>
      <item>St. upravitelj Dražen Ezgeta</item>
      <item>FINANCIJSKA AGENCIJA, RC RIJEKA, PODRUŽNICA PULA, PULA, OIB 85821130368, Ulica grada Vukovara 70,10000 Zagreb</item>
      <item>Odvj. Anka Zaharija, OIB 63099034589, Carera 6,52210 Rovinj</item>
      <item>odvj. MIA MIHOVILOVIĆ, Trg Drage Iblera 9,10000 Zagreb</item>
      <item>Tin Matić i partneri odvjetničko društvo, društvo s ograničenom odgovornošću, OIB 08908355669, Vlaška 95,10000 Zagreb</item>
      <item>Odvj. Šimun Vulić, V. Lisinskog 2,51000 Rijeka</item>
      <item>Igor Matešić vl. obrta RI-KLIMA, OIB 13235672185, Liburnijska 24,51000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92113402303</item>
      <item>, OIB 63062784520</item>
      <item>, OIB null</item>
      <item>, OIB 85821130368</item>
      <item>, OIB 63099034589</item>
      <item>, OIB null</item>
      <item>, OIB 08908355669</item>
      <item>, OIB null</item>
      <item>, OIB 13235672185</item>
    </izvorni_sadrzaj>
    <derivirana_varijabla naziv="DomainObject.Predmet.SudioniciListNazivOIB_1">
      <item>, OIB 92113402303</item>
      <item>, OIB 63062784520</item>
      <item>, OIB null</item>
      <item>, OIB 85821130368</item>
      <item>, OIB 63099034589</item>
      <item>, OIB null</item>
      <item>, OIB 08908355669</item>
      <item>, OIB null</item>
      <item>, OIB 13235672185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275</properties:Words>
  <properties:Characters>1521</properties:Characters>
  <properties:Lines>48</properties:Lines>
  <properties:Paragraphs>19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2018-04-24T07:58:00Z</dcterms:created>
  <dc:creator>Jasmina Matika</dc:creator>
  <cp:lastModifiedBy>Jasmina Matika</cp:lastModifiedBy>
  <dcterms:modified xmlns:xsi="http://www.w3.org/2001/XMLSchema-instance" xsi:type="dcterms:W3CDTF">2018-04-24T08:09:00Z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(St-919-16 - RJEŠENJE - ISPRAVAK RJEŠENJA - IZRICANJE KAZNE.docx)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