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da988" w14:paraId="0dda988" w:rsidRDefault="007E2B15" w:rsidP="007E2B15" w:rsidR="007E2B15" w:rsidRPr="00A245CA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A245CA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A245CA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C5CE9" w:rsidR="007E2B15" w:rsidRPr="00A245CA">
        <w:tc>
          <w:tcPr>
            <w:tcW w:type="dxa" w:w="3060"/>
          </w:tcPr>
          <w:p w:rsidRDefault="007E2B15" w:rsidP="00EC5CE9" w:rsidR="007E2B15" w:rsidRPr="00A245CA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7E2B15" w:rsidP="00EC5CE9" w:rsidR="007E2B15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7E2B15" w:rsidP="00EC5CE9" w:rsidR="007E2B15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7E2B15" w:rsidP="007E2B15" w:rsidR="007E2B15" w:rsidRPr="00A245CA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A245CA">
        <w:rPr>
          <w:rFonts w:cs="Times New Roman" w:eastAsia="Times New Roman"/>
          <w:b/>
          <w:szCs w:val="20"/>
          <w:lang w:eastAsia="hr-HR"/>
        </w:rPr>
        <w:t xml:space="preserve"> </w:t>
      </w:r>
      <w:r w:rsidRPr="00A245CA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3907</w:t>
      </w:r>
      <w:r w:rsidRPr="00A245CA">
        <w:rPr>
          <w:rFonts w:cs="Times New Roman" w:eastAsia="Times New Roman"/>
          <w:szCs w:val="20"/>
          <w:lang w:eastAsia="hr-HR"/>
        </w:rPr>
        <w:t>/15</w:t>
      </w:r>
    </w:p>
    <w:p w:rsidRDefault="007E2B15" w:rsidP="007E2B15" w:rsidR="007E2B15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7E2B15" w:rsidP="007E2B15" w:rsidR="007E2B15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7E2B15" w:rsidP="007E2B15" w:rsidR="007E2B15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Z A K LJ U Č A K</w:t>
      </w:r>
    </w:p>
    <w:p w:rsidRDefault="007E2B15" w:rsidP="007E2B15" w:rsidR="007E2B15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7E2B15" w:rsidP="007E2B15" w:rsidR="007E2B15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HRČEK TISAK d.o.o., Dugo Selo, Bjelovarska 131a,</w:t>
      </w:r>
      <w:r w:rsidRPr="00A245C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MBS: 080533412, </w:t>
      </w:r>
      <w:r w:rsidRPr="00A245CA">
        <w:rPr>
          <w:rFonts w:cs="Times New Roman" w:eastAsia="Times New Roman"/>
          <w:szCs w:val="24"/>
          <w:lang w:eastAsia="hr-HR"/>
        </w:rPr>
        <w:t xml:space="preserve">OIB: </w:t>
      </w:r>
      <w:r>
        <w:rPr>
          <w:rFonts w:cs="Times New Roman" w:eastAsia="Times New Roman"/>
          <w:szCs w:val="24"/>
          <w:lang w:eastAsia="hr-HR"/>
        </w:rPr>
        <w:t>97324513738</w:t>
      </w:r>
      <w:r w:rsidRPr="00A245CA">
        <w:rPr>
          <w:rFonts w:cs="Times New Roman" w:eastAsia="Times New Roman"/>
          <w:szCs w:val="24"/>
          <w:lang w:eastAsia="hr-HR"/>
        </w:rPr>
        <w:t>, dana 19. studenog 2015.,</w:t>
      </w:r>
    </w:p>
    <w:p w:rsidRDefault="007E2B15" w:rsidP="007E2B15" w:rsidR="007E2B1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7E2B15" w:rsidP="007E2B15" w:rsidR="007E2B15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A245CA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7E2B15" w:rsidP="007E2B15" w:rsidR="007E2B15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7E2B15" w:rsidP="007E2B15" w:rsidR="007E2B15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>
        <w:rPr>
          <w:rFonts w:cs="Times New Roman" w:eastAsia="Times New Roman"/>
          <w:szCs w:val="24"/>
          <w:lang w:eastAsia="hr-HR"/>
        </w:rPr>
        <w:t>HRČEK TISAK d.o.o., Dugo Selo, Bjelovarska 131a,</w:t>
      </w:r>
      <w:r w:rsidRPr="00A245C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MBS: 080533412, </w:t>
      </w:r>
      <w:r w:rsidRPr="00A245CA">
        <w:rPr>
          <w:rFonts w:cs="Times New Roman" w:eastAsia="Times New Roman"/>
          <w:szCs w:val="24"/>
          <w:lang w:eastAsia="hr-HR"/>
        </w:rPr>
        <w:t xml:space="preserve">OIB: </w:t>
      </w:r>
      <w:r>
        <w:rPr>
          <w:rFonts w:cs="Times New Roman" w:eastAsia="Times New Roman"/>
          <w:szCs w:val="24"/>
          <w:lang w:eastAsia="hr-HR"/>
        </w:rPr>
        <w:t>97324513738</w:t>
      </w:r>
      <w:r w:rsidRPr="00A245CA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7E2B15" w:rsidP="007E2B15" w:rsidR="007E2B15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7E2B15" w:rsidP="007E2B15" w:rsidR="007E2B15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Obrazloženje</w:t>
      </w:r>
    </w:p>
    <w:p w:rsidRDefault="007E2B15" w:rsidP="007E2B15" w:rsidR="007E2B15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7E2B15" w:rsidP="007E2B15" w:rsidR="007E2B1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HRČEK TISAK d.o.o., Dugo Selo, Bjelovarska 131a,</w:t>
      </w:r>
      <w:r w:rsidRPr="00A245C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MBS: 080533412, </w:t>
      </w:r>
      <w:r w:rsidRPr="00A245CA">
        <w:rPr>
          <w:rFonts w:cs="Times New Roman" w:eastAsia="Times New Roman"/>
          <w:szCs w:val="24"/>
          <w:lang w:eastAsia="hr-HR"/>
        </w:rPr>
        <w:t xml:space="preserve">OIB: </w:t>
      </w:r>
      <w:r>
        <w:rPr>
          <w:rFonts w:cs="Times New Roman" w:eastAsia="Times New Roman"/>
          <w:szCs w:val="24"/>
          <w:lang w:eastAsia="hr-HR"/>
        </w:rPr>
        <w:t>97324513738.</w:t>
      </w:r>
    </w:p>
    <w:p w:rsidRDefault="007E2B15" w:rsidP="007E2B15" w:rsidR="007E2B15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7E2B15" w:rsidP="007E2B15" w:rsidR="007E2B15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7E2B15" w:rsidP="007E2B15" w:rsidR="007E2B15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HRVATSKI ZAVOD ZA MIROVINSKO OSIGURANJE u skladu s odredbama Zakona o mirovinskom osiguranju vodi propisane evidencije. </w:t>
      </w:r>
    </w:p>
    <w:p w:rsidRDefault="007E2B15" w:rsidP="007E2B15" w:rsidR="007E2B15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7E2B15" w:rsidP="007E2B15" w:rsidR="007E2B15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7E2B15" w:rsidP="007E2B15" w:rsidR="007E2B15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 Zagrebu 19. studenog 2015.</w:t>
      </w:r>
    </w:p>
    <w:p w:rsidRDefault="007E2B15" w:rsidP="007E2B15" w:rsidR="007E2B15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7E2B15" w:rsidP="007E2B15" w:rsidR="007E2B15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SUDAC</w:t>
      </w:r>
    </w:p>
    <w:p w:rsidRDefault="007E2B15" w:rsidP="007E2B15" w:rsidR="007E2B15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7E2B15" w:rsidP="007E2B15" w:rsidR="007E2B15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Uputa o pravnom lijeku:</w:t>
      </w:r>
    </w:p>
    <w:p w:rsidRDefault="007E2B15" w:rsidP="007E2B15" w:rsidR="007E2B15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7E2B15" w:rsidP="007E2B15" w:rsidR="007E2B15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7E2B15" w:rsidP="007E2B15" w:rsidR="007E2B1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7E2B15" w:rsidP="007E2B15" w:rsidR="007E2B1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7E2B15" w:rsidP="007E2B15" w:rsidR="007E2B15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7E2B15" w:rsidP="007E2B15" w:rsidR="007E2B15" w:rsidRPr="00A245C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HZMO, Zagreb, Trpimirova 4</w:t>
      </w:r>
    </w:p>
    <w:p w:rsidRDefault="007E2B15" w:rsidP="007E2B15" w:rsidR="007E2B15" w:rsidRPr="00A245C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e-oglasna ploča - 15 dana</w:t>
      </w:r>
    </w:p>
    <w:p w:rsidRDefault="007E2B15" w:rsidP="007E2B15" w:rsidR="007E2B15"/>
    <w:p w:rsidRDefault="007E2B15" w:rsidP="007E2B15" w:rsidR="007E2B15"/>
    <w:p w:rsidRDefault="007E2B15" w:rsidP="007E2B15" w:rsidR="007E2B15"/>
    <w:p w:rsidRDefault="007E2B15" w:rsidP="007E2B15" w:rsidR="007E2B15"/>
    <w:p w:rsidRDefault="00F54943" w:rsidR="00F54943"/>
    <w:sectPr w:rsidSect="00D231BF" w:rsidR="00F54943">
      <w:headerReference w:type="even" r:id="rId10"/>
      <w:headerReference w:type="default" r:id="rId11"/>
      <w:pgSz w:h="16838" w:w="11906"/>
      <w:pgMar w:gutter="0" w:footer="709" w:header="709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495" w:rsidR="00000000">
      <w:r>
        <w:separator/>
      </w:r>
    </w:p>
  </w:endnote>
  <w:endnote w:id="0" w:type="continuationSeparator">
    <w:p w:rsidRDefault="0052049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495" w:rsidR="00000000">
      <w:r>
        <w:separator/>
      </w:r>
    </w:p>
  </w:footnote>
  <w:footnote w:id="0" w:type="continuationSeparator">
    <w:p w:rsidRDefault="0052049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B1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20495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B1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04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20495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B15"/>
    <w:rsid w:val="00520495"/>
    <w:rsid w:val="007E2B15"/>
    <w:rsid w:val="00F5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2B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E2B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E2B15"/>
  </w:style>
  <w:style w:styleId="Brojstranice" w:type="character">
    <w:name w:val="page number"/>
    <w:basedOn w:val="Zadanifontodlomka"/>
    <w:rsid w:val="007E2B15"/>
  </w:style>
  <w:style w:styleId="Tekstbalonia" w:type="paragraph">
    <w:name w:val="Balloon Text"/>
    <w:basedOn w:val="Normal"/>
    <w:link w:val="TekstbaloniaChar"/>
    <w:uiPriority w:val="99"/>
    <w:semiHidden/>
    <w:unhideWhenUsed/>
    <w:rsid w:val="007E2B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2B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04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495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0495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0495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0495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2B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E2B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E2B15"/>
  </w:style>
  <w:style w:styleId="Brojstranice" w:type="character">
    <w:name w:val="page number"/>
    <w:basedOn w:val="Zadanifontodlomka"/>
    <w:rsid w:val="007E2B15"/>
  </w:style>
  <w:style w:styleId="Tekstbalonia" w:type="paragraph">
    <w:name w:val="Balloon Text"/>
    <w:basedOn w:val="Normal"/>
    <w:link w:val="TekstbaloniaChar"/>
    <w:uiPriority w:val="99"/>
    <w:semiHidden/>
    <w:unhideWhenUsed/>
    <w:rsid w:val="007E2B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2B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04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495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0495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049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049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3907</izvorni_sadrzaj>
    <derivirana_varijabla naziv="DomainObject.Predmet.Broj_1">3907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St-3907/2015</izvorni_sadrzaj>
    <derivirana_varijabla naziv="DomainObject.Predmet.OznakaBroj_1">St-3907/2015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HRČEK TISAK d.o.o.</izvorni_sadrzaj>
    <derivirana_varijabla naziv="DomainObject.Predmet.ProtustrankaFormated_1">  HRČEK TISAK d.o.o.</derivirana_varijabla>
  </DomainObject.Predmet.ProtustrankaFormated>
  <DomainObject.Predmet.ProtustrankaFormatedOIB>
    <izvorni_sadrzaj>  HRČEK TISAK d.o.o., OIB 97324513738</izvorni_sadrzaj>
    <derivirana_varijabla naziv="DomainObject.Predmet.ProtustrankaFormatedOIB_1">  HRČEK TISAK d.o.o., OIB 97324513738</derivirana_varijabla>
  </DomainObject.Predmet.ProtustrankaFormatedOIB>
  <DomainObject.Predmet.ProtustrankaFormatedWithAdress>
    <izvorni_sadrzaj> HRČEK TISAK d.o.o., Bjelovarska 131/a, 10370 Dugo Selo</izvorni_sadrzaj>
    <derivirana_varijabla naziv="DomainObject.Predmet.ProtustrankaFormatedWithAdress_1"> HRČEK TISAK d.o.o., Bjelovarska 131/a, 10370 Dugo Selo</derivirana_varijabla>
  </DomainObject.Predmet.ProtustrankaFormatedWithAdress>
  <DomainObject.Predmet.ProtustrankaFormatedWithAdressOIB>
    <izvorni_sadrzaj> HRČEK TISAK d.o.o., OIB 97324513738, Bjelovarska 131/a, 10370 Dugo Selo</izvorni_sadrzaj>
    <derivirana_varijabla naziv="DomainObject.Predmet.ProtustrankaFormatedWithAdressOIB_1"> HRČEK TISAK d.o.o., OIB 97324513738, Bjelovarska 131/a, 10370 Dugo Selo</derivirana_varijabla>
  </DomainObject.Predmet.ProtustrankaFormatedWithAdressOIB>
  <DomainObject.Predmet.ProtustrankaWithAdress>
    <izvorni_sadrzaj>HRČEK TISAK d.o.o. Bjelovarska 131/a, 10370 Dugo Selo</izvorni_sadrzaj>
    <derivirana_varijabla naziv="DomainObject.Predmet.ProtustrankaWithAdress_1">HRČEK TISAK d.o.o. Bjelovarska 131/a, 10370 Dugo Selo</derivirana_varijabla>
  </DomainObject.Predmet.ProtustrankaWithAdress>
  <DomainObject.Predmet.ProtustrankaWithAdressOIB>
    <izvorni_sadrzaj>HRČEK TISAK d.o.o., OIB 97324513738, Bjelovarska 131/a, 10370 Dugo Selo</izvorni_sadrzaj>
    <derivirana_varijabla naziv="DomainObject.Predmet.ProtustrankaWithAdressOIB_1">HRČEK TISAK d.o.o., OIB 97324513738, Bjelovarska 131/a, 10370 Dugo Selo</derivirana_varijabla>
  </DomainObject.Predmet.ProtustrankaWithAdressOIB>
  <DomainObject.Predmet.ProtustrankaNazivFormated>
    <izvorni_sadrzaj>HRČEK TISAK d.o.o.</izvorni_sadrzaj>
    <derivirana_varijabla naziv="DomainObject.Predmet.ProtustrankaNazivFormated_1">HRČEK TISAK d.o.o.</derivirana_varijabla>
  </DomainObject.Predmet.ProtustrankaNazivFormated>
  <DomainObject.Predmet.ProtustrankaNazivFormatedOIB>
    <izvorni_sadrzaj>HRČEK TISAK d.o.o., OIB 97324513738</izvorni_sadrzaj>
    <derivirana_varijabla naziv="DomainObject.Predmet.ProtustrankaNazivFormatedOIB_1">HRČEK TISAK d.o.o., OIB 97324513738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HRČEK TISAK d.o.o.</item>
    </izvorni_sadrzaj>
    <derivirana_varijabla naziv="DomainObject.Predmet.ProtuStrankaListFormated_1">
      <item>HRČEK TISAK d.o.o.</item>
    </derivirana_varijabla>
  </DomainObject.Predmet.ProtuStrankaListFormated>
  <DomainObject.Predmet.ProtuStrankaListFormatedOIB>
    <izvorni_sadrzaj>
      <item>HRČEK TISAK d.o.o., OIB 97324513738</item>
    </izvorni_sadrzaj>
    <derivirana_varijabla naziv="DomainObject.Predmet.ProtuStrankaListFormatedOIB_1">
      <item>HRČEK TISAK d.o.o., OIB 97324513738</item>
    </derivirana_varijabla>
  </DomainObject.Predmet.ProtuStrankaListFormatedOIB>
  <DomainObject.Predmet.ProtuStrankaListFormatedWithAdress>
    <izvorni_sadrzaj>
      <item>HRČEK TISAK d.o.o., Bjelovarska 131/a, 10370 Dugo Selo</item>
    </izvorni_sadrzaj>
    <derivirana_varijabla naziv="DomainObject.Predmet.ProtuStrankaListFormatedWithAdress_1">
      <item>HRČEK TISAK d.o.o., Bjelovarska 131/a, 10370 Dugo Selo</item>
    </derivirana_varijabla>
  </DomainObject.Predmet.ProtuStrankaListFormatedWithAdress>
  <DomainObject.Predmet.ProtuStrankaListFormatedWithAdressOIB>
    <izvorni_sadrzaj>
      <item>HRČEK TISAK d.o.o., OIB 97324513738, Bjelovarska 131/a, 10370 Dugo Selo</item>
    </izvorni_sadrzaj>
    <derivirana_varijabla naziv="DomainObject.Predmet.ProtuStrankaListFormatedWithAdressOIB_1">
      <item>HRČEK TISAK d.o.o., OIB 97324513738, Bjelovarska 131/a, 10370 Dugo Selo</item>
    </derivirana_varijabla>
  </DomainObject.Predmet.ProtuStrankaListFormatedWithAdressOIB>
  <DomainObject.Predmet.ProtuStrankaListNazivFormated>
    <izvorni_sadrzaj>
      <item>HRČEK TISAK d.o.o.</item>
    </izvorni_sadrzaj>
    <derivirana_varijabla naziv="DomainObject.Predmet.ProtuStrankaListNazivFormated_1">
      <item>HRČEK TISAK d.o.o.</item>
    </derivirana_varijabla>
  </DomainObject.Predmet.ProtuStrankaListNazivFormated>
  <DomainObject.Predmet.ProtuStrankaListNazivFormatedOIB>
    <izvorni_sadrzaj>
      <item>HRČEK TISAK d.o.o., OIB 97324513738</item>
    </izvorni_sadrzaj>
    <derivirana_varijabla naziv="DomainObject.Predmet.ProtuStrankaListNazivFormatedOIB_1">
      <item>HRČEK TISAK d.o.o., OIB 97324513738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HRČEK TISAK d.o.o.</izvorni_sadrzaj>
    <derivirana_varijabla naziv="DomainObject.Predmet.ProtustrankaIDrugi_1">HRČEK TISAK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HRČEK TISAK d.o.o., OIB 97324513738, Bjelovarska 131/a, 10370 Dugo Selo</izvorni_sadrzaj>
    <derivirana_varijabla naziv="DomainObject.Predmet.ProtustrankaIDrugiAdressOIB_1">HRČEK TISAK d.o.o., OIB 97324513738, Bjelovarska 131/a,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HRČEK TISAK d.o.o.</item>
      <item>FINA Regionalni centar Zagreb</item>
    </izvorni_sadrzaj>
    <derivirana_varijabla naziv="DomainObject.Predmet.SudioniciListNaziv_1">
      <item>HRČEK TISAK d.o.o.</item>
      <item>FINA Regionalni centar Zagreb</item>
    </derivirana_varijabla>
  </DomainObject.Predmet.SudioniciListNaziv>
  <DomainObject.Predmet.SudioniciListAdressOIB>
    <izvorni_sadrzaj>
      <item>HRČEK TISAK d.o.o., OIB 97324513738, Bjelovarska 131/a,10370 Dugo Selo</item>
      <item>FINA Regionalni centar Zagreb, OIB 85821130368, Trg svibanjskih žrtava 1995. 1,10000 Zagreb</item>
    </izvorni_sadrzaj>
    <derivirana_varijabla naziv="DomainObject.Predmet.SudioniciListAdressOIB_1">
      <item>HRČEK TISAK d.o.o., OIB 97324513738, Bjelovarska 131/a,10370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97324513738</item>
      <item>, OIB 85821130368</item>
    </izvorni_sadrzaj>
    <derivirana_varijabla naziv="DomainObject.Predmet.SudioniciListNazivOIB_1">
      <item>, OIB 97324513738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1747</properties:Characters>
  <properties:Lines>56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2015-11-19T09:49:00Z</dcterms:created>
  <dc:creator>dvorana100</dc:creator>
  <cp:lastModifiedBy>Maja Hilje</cp:lastModifiedBy>
  <dcterms:modified xmlns:xsi="http://www.w3.org/2001/XMLSchema-instance" xsi:type="dcterms:W3CDTF">2015-11-19T14:19:00Z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