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b088" w14:paraId="53eb088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8B74F7">
        <w:t>KITRICA d.o.o. Poreč, Trg Joakima Rakovca 15, OIB: 22004884233</w:t>
      </w:r>
      <w:r w:rsidRPr="006945A2">
        <w:t xml:space="preserve">, </w:t>
      </w:r>
      <w:r w:rsidR="00C96745">
        <w:t>dana 17.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8B74F7">
        <w:t>KITRICA d.o.o. Poreč, Trg Joakima Rakovca 15, OIB: 22004884233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430170" w:rsidR="00430170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se Jelenko Lehki iz Zagreba, Pavla Hatza 10, OIB: </w:t>
      </w:r>
      <w:r w:rsidRPr="00AB11A3">
        <w:t>96068307857</w:t>
      </w:r>
      <w:r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C96745">
        <w:t>020</w:t>
      </w:r>
      <w:r w:rsidRPr="00C96745">
        <w:t>-</w:t>
      </w:r>
      <w:r w:rsidR="002704AA" w:rsidRPr="00C96745">
        <w:t>751</w:t>
      </w:r>
      <w:r w:rsidR="0035312C" w:rsidRPr="00C96745">
        <w:t>-1</w:t>
      </w:r>
      <w:r w:rsidR="00323814" w:rsidRPr="00C96745">
        <w:t>6</w:t>
      </w:r>
      <w:r w:rsidRPr="00C96745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2704AA">
        <w:t>751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2704AA">
        <w:t>1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8B74F7">
        <w:t>KITRICA d.o.o. Poreč, Trg Joakima Rakovca 15, OIB: 22004884233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3D4BC9">
        <w:t>7</w:t>
      </w:r>
      <w:r w:rsidR="002704AA">
        <w:t>51</w:t>
      </w:r>
      <w:r w:rsidR="00EC0EC5">
        <w:t xml:space="preserve">/16-4 </w:t>
      </w:r>
      <w:r w:rsidRPr="001B1D09">
        <w:t xml:space="preserve">od </w:t>
      </w:r>
      <w:r w:rsidR="002704AA">
        <w:t>1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A61AA0">
        <w:t>6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2704AA">
        <w:t>751</w:t>
      </w:r>
      <w:r w:rsidR="0035312C">
        <w:t>/1</w:t>
      </w:r>
      <w:r w:rsidR="00EC0EC5">
        <w:t>6</w:t>
      </w:r>
      <w:r w:rsidR="0035312C">
        <w:t>-</w:t>
      </w:r>
      <w:r w:rsidR="002704AA">
        <w:t>8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C96745">
        <w:t>17.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E71E5" w:rsidP="005D6592" w:rsidR="005D6592" w:rsidRPr="001B1D09">
      <w:pPr>
        <w:ind w:firstLine="720" w:left="5652"/>
        <w:jc w:val="both"/>
      </w:pPr>
      <w:r>
        <w:t xml:space="preserve">  </w:t>
      </w:r>
      <w:r w:rsidR="00EC0D58">
        <w:t>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8B74F7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8B74F7">
        <w:t xml:space="preserve">KITRICA d.o.o. Poreč, Trg Joakima Rakovca 15, </w:t>
      </w:r>
    </w:p>
    <w:p w:rsidRDefault="008B74F7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430170" w:rsidRPr="00AB11A3">
        <w:t>Jelenko Lehki iz Zagreba, Pavla Hatza 10</w:t>
      </w:r>
      <w:r w:rsidR="00430170">
        <w:t>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</w:t>
      </w:r>
      <w:r w:rsidR="00C96745">
        <w:t>dskom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8DF" w:rsidR="003148DF">
      <w:r>
        <w:separator/>
      </w:r>
    </w:p>
  </w:endnote>
  <w:endnote w:id="0" w:type="continuationSeparator">
    <w:p w:rsidRDefault="003148DF" w:rsidR="00314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8DF" w:rsidR="003148DF">
      <w:r>
        <w:separator/>
      </w:r>
    </w:p>
  </w:footnote>
  <w:footnote w:id="0" w:type="continuationSeparator">
    <w:p w:rsidRDefault="003148DF" w:rsidR="00314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0E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341F9">
      <w:rPr>
        <w:sz w:val="23"/>
        <w:szCs w:val="23"/>
      </w:rPr>
      <w:t>751</w:t>
    </w:r>
    <w:r w:rsidR="00C96745">
      <w:rPr>
        <w:sz w:val="23"/>
        <w:szCs w:val="23"/>
      </w:rPr>
      <w:t>/16-9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341F9">
      <w:rPr>
        <w:sz w:val="23"/>
        <w:szCs w:val="23"/>
      </w:rPr>
      <w:t>751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C96745">
      <w:rPr>
        <w:sz w:val="23"/>
        <w:szCs w:val="23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850D2"/>
    <w:rsid w:val="001C346E"/>
    <w:rsid w:val="001D01C0"/>
    <w:rsid w:val="001F62F2"/>
    <w:rsid w:val="00237525"/>
    <w:rsid w:val="00255AFF"/>
    <w:rsid w:val="002704AA"/>
    <w:rsid w:val="002A42D9"/>
    <w:rsid w:val="003148DF"/>
    <w:rsid w:val="00323814"/>
    <w:rsid w:val="00331D94"/>
    <w:rsid w:val="00352582"/>
    <w:rsid w:val="0035312C"/>
    <w:rsid w:val="00367557"/>
    <w:rsid w:val="003859DD"/>
    <w:rsid w:val="00392D0C"/>
    <w:rsid w:val="00397CB5"/>
    <w:rsid w:val="003B5C56"/>
    <w:rsid w:val="003D4BC9"/>
    <w:rsid w:val="003F7798"/>
    <w:rsid w:val="00430170"/>
    <w:rsid w:val="00460740"/>
    <w:rsid w:val="004A5EDF"/>
    <w:rsid w:val="004D7B47"/>
    <w:rsid w:val="004F4B54"/>
    <w:rsid w:val="005453B7"/>
    <w:rsid w:val="005747CA"/>
    <w:rsid w:val="00585A21"/>
    <w:rsid w:val="0059525B"/>
    <w:rsid w:val="005D6592"/>
    <w:rsid w:val="00621F87"/>
    <w:rsid w:val="006663D8"/>
    <w:rsid w:val="00692A2B"/>
    <w:rsid w:val="006945A2"/>
    <w:rsid w:val="00697542"/>
    <w:rsid w:val="006B422D"/>
    <w:rsid w:val="006C0A2B"/>
    <w:rsid w:val="00717458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FD3"/>
    <w:rsid w:val="008F1F9E"/>
    <w:rsid w:val="009A0019"/>
    <w:rsid w:val="009B2C8A"/>
    <w:rsid w:val="009C424D"/>
    <w:rsid w:val="00A56A06"/>
    <w:rsid w:val="00A61AA0"/>
    <w:rsid w:val="00A75990"/>
    <w:rsid w:val="00A916A7"/>
    <w:rsid w:val="00AC15FC"/>
    <w:rsid w:val="00AC4CE1"/>
    <w:rsid w:val="00B03A3A"/>
    <w:rsid w:val="00B13AEF"/>
    <w:rsid w:val="00B7595F"/>
    <w:rsid w:val="00B870E1"/>
    <w:rsid w:val="00BB5CF4"/>
    <w:rsid w:val="00BF5A9D"/>
    <w:rsid w:val="00BF5C86"/>
    <w:rsid w:val="00BF737C"/>
    <w:rsid w:val="00C9622A"/>
    <w:rsid w:val="00C96745"/>
    <w:rsid w:val="00CB7466"/>
    <w:rsid w:val="00CE6590"/>
    <w:rsid w:val="00D64F74"/>
    <w:rsid w:val="00D85D34"/>
    <w:rsid w:val="00DD5010"/>
    <w:rsid w:val="00DF5E63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E71E5"/>
    <w:rsid w:val="00F341F9"/>
    <w:rsid w:val="00F40213"/>
    <w:rsid w:val="00F66FE4"/>
    <w:rsid w:val="00F92A06"/>
    <w:rsid w:val="00FC37DF"/>
    <w:rsid w:val="00FD493F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0E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0E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0E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0E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0E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0E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0E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0E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KITRICA j.d.o.o. POREČ</izvorni_sadrzaj>
    <derivirana_varijabla naziv="DomainObject.Predmet.ProtustrankaFormated_1">  KITRICA j.d.o.o. POREČ</derivirana_varijabla>
  </DomainObject.Predmet.ProtustrankaFormated>
  <DomainObject.Predmet.ProtustrankaFormatedOIB>
    <izvorni_sadrzaj>  KITRICA j.d.o.o. POREČ, OIB 22004884233</izvorni_sadrzaj>
    <derivirana_varijabla naziv="DomainObject.Predmet.ProtustrankaFormatedOIB_1">  KITRICA j.d.o.o. POREČ, OIB 22004884233</derivirana_varijabla>
  </DomainObject.Predmet.ProtustrankaFormatedOIB>
  <DomainObject.Predmet.ProtustrankaFormatedWithAdress>
    <izvorni_sadrzaj> KITRICA j.d.o.o. POREČ, Trg Joakima Rakovca 15, 52440 Poreč</izvorni_sadrzaj>
    <derivirana_varijabla naziv="DomainObject.Predmet.ProtustrankaFormatedWithAdress_1"> KITRICA j.d.o.o. POREČ, Trg Joakima Rakovca 15, 52440 Poreč</derivirana_varijabla>
  </DomainObject.Predmet.ProtustrankaFormatedWithAdress>
  <DomainObject.Predmet.ProtustrankaFormatedWithAdressOIB>
    <izvorni_sadrzaj> KITRICA j.d.o.o. POREČ, OIB 22004884233, Trg Joakima Rakovca 15, 52440 Poreč</izvorni_sadrzaj>
    <derivirana_varijabla naziv="DomainObject.Predmet.ProtustrankaFormatedWithAdressOIB_1"> KITRICA j.d.o.o. POREČ, OIB 22004884233, Trg Joakima Rakovca 15, 52440 Poreč</derivirana_varijabla>
  </DomainObject.Predmet.ProtustrankaFormatedWithAdressOIB>
  <DomainObject.Predmet.ProtustrankaWithAdress>
    <izvorni_sadrzaj>KITRICA j.d.o.o. POREČ Trg Joakima Rakovca 15, 52440 Poreč</izvorni_sadrzaj>
    <derivirana_varijabla naziv="DomainObject.Predmet.ProtustrankaWithAdress_1">KITRICA j.d.o.o. POREČ Trg Joakima Rakovca 15, 52440 Poreč</derivirana_varijabla>
  </DomainObject.Predmet.ProtustrankaWithAdress>
  <DomainObject.Predmet.ProtustrankaWithAdressOIB>
    <izvorni_sadrzaj>KITRICA j.d.o.o. POREČ, OIB 22004884233, Trg Joakima Rakovca 15, 52440 Poreč</izvorni_sadrzaj>
    <derivirana_varijabla naziv="DomainObject.Predmet.ProtustrankaWithAdressOIB_1">KITRICA j.d.o.o. POREČ, OIB 22004884233, Trg Joakima Rakovca 15, 52440 Poreč</derivirana_varijabla>
  </DomainObject.Predmet.ProtustrankaWithAdressOIB>
  <DomainObject.Predmet.ProtustrankaNazivFormated>
    <izvorni_sadrzaj>KITRICA j.d.o.o. POREČ</izvorni_sadrzaj>
    <derivirana_varijabla naziv="DomainObject.Predmet.ProtustrankaNazivFormated_1">KITRICA j.d.o.o. POREČ</derivirana_varijabla>
  </DomainObject.Predmet.ProtustrankaNazivFormated>
  <DomainObject.Predmet.ProtustrankaNazivFormatedOIB>
    <izvorni_sadrzaj>KITRICA j.d.o.o. POREČ, OIB 22004884233</izvorni_sadrzaj>
    <derivirana_varijabla naziv="DomainObject.Predmet.ProtustrankaNazivFormatedOIB_1">KITRICA j.d.o.o. POREČ, OIB 22004884233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5298.33</izvorni_sadrzaj>
    <derivirana_varijabla naziv="DomainObject.Predmet.TrenutnaVrijednost_1">5298.33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KITRICA j.d.o.o. POREČ</item>
    </izvorni_sadrzaj>
    <derivirana_varijabla naziv="DomainObject.Predmet.ProtuStrankaListFormated_1">
      <item>KITRICA j.d.o.o. POREČ</item>
    </derivirana_varijabla>
  </DomainObject.Predmet.ProtuStrankaListFormated>
  <DomainObject.Predmet.ProtuStrankaListFormatedOIB>
    <izvorni_sadrzaj>
      <item>KITRICA j.d.o.o. POREČ, OIB 22004884233</item>
    </izvorni_sadrzaj>
    <derivirana_varijabla naziv="DomainObject.Predmet.ProtuStrankaListFormatedOIB_1">
      <item>KITRICA j.d.o.o. POREČ, OIB 22004884233</item>
    </derivirana_varijabla>
  </DomainObject.Predmet.ProtuStrankaListFormatedOIB>
  <DomainObject.Predmet.ProtuStrankaListFormatedWithAdress>
    <izvorni_sadrzaj>
      <item>KITRICA j.d.o.o. POREČ, Trg Joakima Rakovca 15, 52440 Poreč</item>
    </izvorni_sadrzaj>
    <derivirana_varijabla naziv="DomainObject.Predmet.ProtuStrankaListFormatedWithAdress_1">
      <item>KITRICA j.d.o.o. POREČ, Trg Joakima Rakovca 15, 52440 Poreč</item>
    </derivirana_varijabla>
  </DomainObject.Predmet.ProtuStrankaListFormatedWithAdress>
  <DomainObject.Predmet.ProtuStrankaListFormatedWithAdressOIB>
    <izvorni_sadrzaj>
      <item>KITRICA j.d.o.o. POREČ, OIB 22004884233, Trg Joakima Rakovca 15, 52440 Poreč</item>
    </izvorni_sadrzaj>
    <derivirana_varijabla naziv="DomainObject.Predmet.ProtuStrankaListFormatedWithAdressOIB_1">
      <item>KITRICA j.d.o.o. POREČ, OIB 22004884233, Trg Joakima Rakovca 15, 52440 Poreč</item>
    </derivirana_varijabla>
  </DomainObject.Predmet.ProtuStrankaListFormatedWithAdressOIB>
  <DomainObject.Predmet.ProtuStrankaListNazivFormated>
    <izvorni_sadrzaj>
      <item>KITRICA j.d.o.o. POREČ</item>
    </izvorni_sadrzaj>
    <derivirana_varijabla naziv="DomainObject.Predmet.ProtuStrankaListNazivFormated_1">
      <item>KITRICA j.d.o.o. POREČ</item>
    </derivirana_varijabla>
  </DomainObject.Predmet.ProtuStrankaListNazivFormated>
  <DomainObject.Predmet.ProtuStrankaListNazivFormatedOIB>
    <izvorni_sadrzaj>
      <item>KITRICA j.d.o.o. POREČ, OIB 22004884233</item>
    </izvorni_sadrzaj>
    <derivirana_varijabla naziv="DomainObject.Predmet.ProtuStrankaListNazivFormatedOIB_1">
      <item>KITRICA j.d.o.o. POREČ, OIB 22004884233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KITRICA j.d.o.o. POREČ</izvorni_sadrzaj>
    <derivirana_varijabla naziv="DomainObject.Predmet.ProtustrankaIDrugi_1">KITRICA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KITRICA j.d.o.o. POREČ, OIB 22004884233, Trg Joakima Rakovca 15, 52440 Poreč</izvorni_sadrzaj>
    <derivirana_varijabla naziv="DomainObject.Predmet.ProtustrankaIDrugiAdressOIB_1">KITRICA j.d.o.o. POREČ, OIB 22004884233, Trg Joakima Rakovca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KITRICA j.d.o.o. POREČ</item>
    </izvorni_sadrzaj>
    <derivirana_varijabla naziv="DomainObject.Predmet.SudioniciListNaziv_1">
      <item>FINANCIJSKA AGENCIJA, RC RIJEKA, PODRUŽNICA PULA, PULA</item>
      <item>KITRICA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KITRICA j.d.o.o. POREČ, OIB 22004884233, Trg Joakima Rakovca 15,52440 Poreč</item>
    </izvorni_sadrzaj>
    <derivirana_varijabla naziv="DomainObject.Predmet.SudioniciListAdressOIB_1">
      <item>FINANCIJSKA AGENCIJA, RC RIJEKA, PODRUŽNICA PULA, PULA, OIB 85821130368, Giardini 5,52100 Pula</item>
      <item>KITRICA j.d.o.o. POREČ, OIB 22004884233, Trg Joakima Rakovca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22004884233</item>
    </izvorni_sadrzaj>
    <derivirana_varijabla naziv="DomainObject.Predmet.SudioniciListNazivOIB_1">
      <item>, OIB 85821130368</item>
      <item>, OIB 22004884233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178B9-37F0-4487-B30D-5BF7649F5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3345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2016-11-16T14:08:00Z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2016-11-17T07:21:00Z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