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53ca" w14:paraId="b2d53c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6B3043">
        <w:t>2899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B3043">
        <w:t xml:space="preserve"> </w:t>
      </w:r>
      <w:proofErr w:type="spellStart"/>
      <w:r w:rsidR="006B3043">
        <w:t>KOLI</w:t>
      </w:r>
      <w:proofErr w:type="spellEnd"/>
      <w:r w:rsidR="006B3043">
        <w:t>-</w:t>
      </w:r>
      <w:proofErr w:type="spellStart"/>
      <w:r w:rsidR="006B3043">
        <w:t>TRADE</w:t>
      </w:r>
      <w:proofErr w:type="spellEnd"/>
      <w:r w:rsidR="006B3043">
        <w:t xml:space="preserve"> d.o.o. Ilok, Miroslava Krleže 8, </w:t>
      </w:r>
      <w:proofErr w:type="spellStart"/>
      <w:r w:rsidR="006B3043">
        <w:t>OIB</w:t>
      </w:r>
      <w:proofErr w:type="spellEnd"/>
      <w:r w:rsidR="006B3043">
        <w:t xml:space="preserve">: </w:t>
      </w:r>
      <w:proofErr w:type="spellStart"/>
      <w:r w:rsidR="006B3043">
        <w:t>66436172758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505179">
        <w:t>2</w:t>
      </w:r>
      <w:r w:rsidR="003B50C7">
        <w:t>.</w:t>
      </w:r>
      <w:r w:rsidR="00934B4D">
        <w:t xml:space="preserve"> </w:t>
      </w:r>
      <w:r w:rsidR="00505179">
        <w:t>prosinca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05179">
        <w:t>16</w:t>
      </w:r>
      <w:proofErr w:type="spellEnd"/>
      <w:r w:rsidR="00224AFF">
        <w:t xml:space="preserve">. </w:t>
      </w:r>
      <w:r w:rsidR="00505179">
        <w:t>prosinca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B0BA3">
        <w:rPr>
          <w:bCs/>
        </w:rPr>
        <w:t xml:space="preserve"> </w:t>
      </w:r>
      <w:proofErr w:type="spellStart"/>
      <w:r w:rsidR="00505179">
        <w:t>KOLI</w:t>
      </w:r>
      <w:proofErr w:type="spellEnd"/>
      <w:r w:rsidR="00505179">
        <w:t>-</w:t>
      </w:r>
      <w:proofErr w:type="spellStart"/>
      <w:r w:rsidR="00505179">
        <w:t>TRADE</w:t>
      </w:r>
      <w:proofErr w:type="spellEnd"/>
      <w:r w:rsidR="00505179">
        <w:t xml:space="preserve"> d.o.o. Ilok, Miroslava Krleže 8, </w:t>
      </w:r>
      <w:proofErr w:type="spellStart"/>
      <w:r w:rsidR="00505179">
        <w:t>OIB</w:t>
      </w:r>
      <w:proofErr w:type="spellEnd"/>
      <w:r w:rsidR="00505179">
        <w:t xml:space="preserve">: </w:t>
      </w:r>
      <w:proofErr w:type="spellStart"/>
      <w:r w:rsidR="00505179">
        <w:t>66436172758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505179">
        <w:t>17.710</w:t>
      </w:r>
      <w:proofErr w:type="spellEnd"/>
      <w:r w:rsidR="00505179">
        <w:t>,</w:t>
      </w:r>
      <w:proofErr w:type="spellStart"/>
      <w:r w:rsidR="00505179">
        <w:t>42</w:t>
      </w:r>
      <w:proofErr w:type="spellEnd"/>
      <w:r w:rsidR="001B0BA3">
        <w:t xml:space="preserve"> </w:t>
      </w:r>
      <w:r>
        <w:t>kn</w:t>
      </w:r>
      <w:r w:rsidR="00E53A37">
        <w:t xml:space="preserve">, na dan </w:t>
      </w:r>
      <w:proofErr w:type="spellStart"/>
      <w:r w:rsidR="00505179">
        <w:t>30</w:t>
      </w:r>
      <w:proofErr w:type="spellEnd"/>
      <w:r w:rsidR="0098599D">
        <w:t>.</w:t>
      </w:r>
      <w:r w:rsidR="00F66487">
        <w:t xml:space="preserve"> </w:t>
      </w:r>
      <w:r w:rsidR="00505179">
        <w:t>studenog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2578EF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505179">
        <w:t xml:space="preserve"> </w:t>
      </w:r>
      <w:r w:rsidR="00867D39">
        <w:t xml:space="preserve">Štefana </w:t>
      </w:r>
      <w:proofErr w:type="spellStart"/>
      <w:r w:rsidR="00867D39">
        <w:t>Kuljančić</w:t>
      </w:r>
      <w:proofErr w:type="spellEnd"/>
      <w:r w:rsidR="00867D39">
        <w:t xml:space="preserve">, Ilok, Miroslava Krleže 8, </w:t>
      </w:r>
      <w:proofErr w:type="spellStart"/>
      <w:r w:rsidR="00867D39">
        <w:t>OIB</w:t>
      </w:r>
      <w:proofErr w:type="spellEnd"/>
      <w:r w:rsidR="00867D39">
        <w:t xml:space="preserve">: </w:t>
      </w:r>
      <w:proofErr w:type="spellStart"/>
      <w:r w:rsidR="00867D39">
        <w:t>20551340846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67D39">
        <w:t>2899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867D39">
        <w:t>16</w:t>
      </w:r>
      <w:proofErr w:type="spellEnd"/>
      <w:r w:rsidR="0054259D">
        <w:t xml:space="preserve">. </w:t>
      </w:r>
      <w:r w:rsidR="00867D39">
        <w:t>prosinca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705C73">
        <w:t>6.2.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6CA8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6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6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2899</izvorni_sadrzaj>
    <derivirana_varijabla naziv="DomainObject.Predmet.Broj_1">2899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St-2899/2016</izvorni_sadrzaj>
    <derivirana_varijabla naziv="DomainObject.Predmet.OznakaBroj_1">St-2899/2016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KOLI - TRADE, društvo s ograničenom odgovornošću za proizvodnju, građevinarstvo, trgovinu, turizam i usluge</izvorni_sadrzaj>
    <derivirana_varijabla naziv="DomainObject.Predmet.ProtustrankaFormated_1">  KOLI - TRADE, društvo s ograničenom odgovornošću za proizvodnju, građevinarstvo, trgovinu, turizam i usluge</derivirana_varijabla>
  </DomainObject.Predmet.ProtustrankaFormated>
  <DomainObject.Predmet.ProtustrankaFormatedOIB>
    <izvorni_sadrzaj>  KOLI - TRADE, društvo s ograničenom odgovornošću za proizvodnju, građevinarstvo, trgovinu, turizam i usluge, OIB 66436172758</izvorni_sadrzaj>
    <derivirana_varijabla naziv="DomainObject.Predmet.ProtustrankaFormatedOIB_1">  KOLI - TRADE, društvo s ograničenom odgovornošću za proizvodnju, građevinarstvo, trgovinu, turizam i usluge, OIB 66436172758</derivirana_varijabla>
  </DomainObject.Predmet.ProtustrankaFormatedOIB>
  <DomainObject.Predmet.ProtustrankaFormatedWithAdress>
    <izvorni_sadrzaj> KOLI - TRADE, društvo s ograničenom odgovornošću za proizvodnju, građevinarstvo, trgovinu, turizam i usluge, Miroslava Krleže 8, 32236 Ilok</izvorni_sadrzaj>
    <derivirana_varijabla naziv="DomainObject.Predmet.ProtustrankaFormatedWithAdress_1"> KOLI - TRADE, društvo s ograničenom odgovornošću za proizvodnju, građevinarstvo, trgovinu, turizam i usluge, Miroslava Krleže 8, 32236 Ilok</derivirana_varijabla>
  </DomainObject.Predmet.ProtustrankaFormatedWithAdress>
  <DomainObject.Predmet.ProtustrankaFormatedWithAdressOIB>
    <izvorni_sadrzaj> KOLI - TRADE, društvo s ograničenom odgovornošću za proizvodnju, građevinarstvo, trgovinu, turizam i usluge, OIB 66436172758, Miroslava Krleže 8, 32236 Ilok</izvorni_sadrzaj>
    <derivirana_varijabla naziv="DomainObject.Predmet.ProtustrankaFormatedWithAdressOIB_1"> KOLI - TRADE, društvo s ograničenom odgovornošću za proizvodnju, građevinarstvo, trgovinu, turizam i usluge, OIB 66436172758, Miroslava Krleže 8, 32236 Ilok</derivirana_varijabla>
  </DomainObject.Predmet.ProtustrankaFormatedWithAdressOIB>
  <DomainObject.Predmet.ProtustrankaWithAdress>
    <izvorni_sadrzaj>KOLI - TRADE, društvo s ograničenom odgovornošću za proizvodnju, građevinarstvo, trgovinu, turizam i usluge Miroslava Krleže 8, 32236 Ilok</izvorni_sadrzaj>
    <derivirana_varijabla naziv="DomainObject.Predmet.ProtustrankaWithAdress_1">KOLI - TRADE, društvo s ograničenom odgovornošću za proizvodnju, građevinarstvo, trgovinu, turizam i usluge Miroslava Krleže 8, 32236 Ilok</derivirana_varijabla>
  </DomainObject.Predmet.ProtustrankaWithAdress>
  <DomainObject.Predmet.ProtustrankaWithAdressOIB>
    <izvorni_sadrzaj>KOLI - TRADE, društvo s ograničenom odgovornošću za proizvodnju, građevinarstvo, trgovinu, turizam i usluge, OIB 66436172758, Miroslava Krleže 8, 32236 Ilok</izvorni_sadrzaj>
    <derivirana_varijabla naziv="DomainObject.Predmet.ProtustrankaWithAdressOIB_1">KOLI - TRADE, društvo s ograničenom odgovornošću za proizvodnju, građevinarstvo, trgovinu, turizam i usluge, OIB 66436172758, Miroslava Krleže 8, 32236 Ilok</derivirana_varijabla>
  </DomainObject.Predmet.ProtustrankaWithAdressOIB>
  <DomainObject.Predmet.ProtustrankaNazivFormated>
    <izvorni_sadrzaj>KOLI - TRADE, društvo s ograničenom odgovornošću za proizvodnju, građevinarstvo, trgovinu, turizam i usluge</izvorni_sadrzaj>
    <derivirana_varijabla naziv="DomainObject.Predmet.ProtustrankaNazivFormated_1">KOLI - TRADE, društvo s ograničenom odgovornošću za proizvodnju, građevinarstvo, trgovinu, turizam i usluge</derivirana_varijabla>
  </DomainObject.Predmet.ProtustrankaNazivFormated>
  <DomainObject.Predmet.ProtustrankaNazivFormatedOIB>
    <izvorni_sadrzaj>KOLI - TRADE, društvo s ograničenom odgovornošću za proizvodnju, građevinarstvo, trgovinu, turizam i usluge, OIB 66436172758</izvorni_sadrzaj>
    <derivirana_varijabla naziv="DomainObject.Predmet.ProtustrankaNazivFormatedOIB_1">KOLI - TRADE, društvo s ograničenom odgovornošću za proizvodnju, građevinarstvo, trgovinu, turizam i usluge, OIB 66436172758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KOLI - TRADE, društvo s ograničenom odgovornošću za proizvodnju, građevinarstvo, trgovinu, turizam i usluge</item>
    </izvorni_sadrzaj>
    <derivirana_varijabla naziv="DomainObject.Predmet.ProtuStrankaListFormated_1">
      <item>KOLI - TRADE, društvo s ograničenom odgovornošću za proizvodnju, građevinarstvo, trgovinu, turizam i usluge</item>
    </derivirana_varijabla>
  </DomainObject.Predmet.ProtuStrankaListFormated>
  <DomainObject.Predmet.ProtuStrankaListFormatedOIB>
    <izvorni_sadrzaj>
      <item>KOLI - TRADE, društvo s ograničenom odgovornošću za proizvodnju, građevinarstvo, trgovinu, turizam i usluge, OIB 66436172758</item>
    </izvorni_sadrzaj>
    <derivirana_varijabla naziv="DomainObject.Predmet.ProtuStrankaListFormatedOIB_1">
      <item>KOLI - TRADE, društvo s ograničenom odgovornošću za proizvodnju, građevinarstvo, trgovinu, turizam i usluge, OIB 66436172758</item>
    </derivirana_varijabla>
  </DomainObject.Predmet.ProtuStrankaListFormatedOIB>
  <DomainObject.Predmet.ProtuStrankaListFormatedWithAdress>
    <izvorni_sadrzaj>
      <item>KOLI - TRADE, društvo s ograničenom odgovornošću za proizvodnju, građevinarstvo, trgovinu, turizam i usluge, Miroslava Krleže 8, 32236 Ilok</item>
    </izvorni_sadrzaj>
    <derivirana_varijabla naziv="DomainObject.Predmet.ProtuStrankaListFormatedWithAdress_1">
      <item>KOLI - TRADE, društvo s ograničenom odgovornošću za proizvodnju, građevinarstvo, trgovinu, turizam i usluge, Miroslava Krleže 8, 32236 Ilok</item>
    </derivirana_varijabla>
  </DomainObject.Predmet.ProtuStrankaListFormatedWithAdress>
  <DomainObject.Predmet.ProtuStrankaListFormatedWithAdressOIB>
    <izvorni_sadrzaj>
      <item>KOLI - TRADE, društvo s ograničenom odgovornošću za proizvodnju, građevinarstvo, trgovinu, turizam i usluge, OIB 66436172758, Miroslava Krleže 8, 32236 Ilok</item>
    </izvorni_sadrzaj>
    <derivirana_varijabla naziv="DomainObject.Predmet.ProtuStrankaListFormatedWithAdressOIB_1">
      <item>KOLI - TRADE, društvo s ograničenom odgovornošću za proizvodnju, građevinarstvo, trgovinu, turizam i usluge, OIB 66436172758, Miroslava Krleže 8, 32236 Ilok</item>
    </derivirana_varijabla>
  </DomainObject.Predmet.ProtuStrankaListFormatedWithAdressOIB>
  <DomainObject.Predmet.ProtuStrankaListNazivFormated>
    <izvorni_sadrzaj>
      <item>KOLI - TRADE, društvo s ograničenom odgovornošću za proizvodnju, građevinarstvo, trgovinu, turizam i usluge</item>
    </izvorni_sadrzaj>
    <derivirana_varijabla naziv="DomainObject.Predmet.ProtuStrankaListNazivFormated_1">
      <item>KOLI - TRADE, društvo s ograničenom odgovornošću za proizvodnju, građevinarstvo, trgovinu, turizam i usluge</item>
    </derivirana_varijabla>
  </DomainObject.Predmet.ProtuStrankaListNazivFormated>
  <DomainObject.Predmet.ProtuStrankaListNazivFormatedOIB>
    <izvorni_sadrzaj>
      <item>KOLI - TRADE, društvo s ograničenom odgovornošću za proizvodnju, građevinarstvo, trgovinu, turizam i usluge, OIB 66436172758</item>
    </izvorni_sadrzaj>
    <derivirana_varijabla naziv="DomainObject.Predmet.ProtuStrankaListNazivFormatedOIB_1">
      <item>KOLI - TRADE, društvo s ograničenom odgovornošću za proizvodnju, građevinarstvo, trgovinu, turizam i usluge, OIB 66436172758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KOLI - TRADE, društvo s ograničenom odgovornošću za proizvodnju, građevinarstvo, trgovinu, turizam i usluge</izvorni_sadrzaj>
    <derivirana_varijabla naziv="DomainObject.Predmet.ProtustrankaIDrugi_1">KOLI - TRADE, društvo s ograničenom odgovornošću za proizvodnju, građevinarstvo, trgovinu,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KOLI - TRADE, društvo s ograničenom odgovornošću za proizvodnju, građevinarstvo, trgovinu, turizam i usluge, OIB 66436172758, Miroslava Krleže 8, 32236 Ilok</izvorni_sadrzaj>
    <derivirana_varijabla naziv="DomainObject.Predmet.ProtustrankaIDrugiAdressOIB_1">KOLI - TRADE, društvo s ograničenom odgovornošću za proizvodnju, građevinarstvo, trgovinu, turizam i usluge, OIB 66436172758, Miroslava Krleže 8,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KOLI - TRADE, društvo s ograničenom odgovornošću za proizvodnju, građevinarstvo, trgovinu, turizam i usluge</item>
    </izvorni_sadrzaj>
    <derivirana_varijabla naziv="DomainObject.Predmet.SudioniciListNaziv_1">
      <item>FINA RC OSIJEK</item>
      <item>KOLI - TRADE, društvo s ograničenom odgovornošću za proizvodnju, građevinarstvo, trgovinu, turizam i usluge</item>
    </derivirana_varijabla>
  </DomainObject.Predmet.SudioniciListNaziv>
  <DomainObject.Predmet.SudioniciListAdressOIB>
    <izvorni_sadrzaj>
      <item>FINA RC OSIJEK, OIB 85821130368</item>
      <item>KOLI - TRADE, društvo s ograničenom odgovornošću za proizvodnju, građevinarstvo, trgovinu, turizam i usluge, OIB 66436172758, Miroslava Krleže 8,32236 Ilok</item>
    </izvorni_sadrzaj>
    <derivirana_varijabla naziv="DomainObject.Predmet.SudioniciListAdressOIB_1">
      <item>FINA RC OSIJEK, OIB 85821130368</item>
      <item>KOLI - TRADE, društvo s ograničenom odgovornošću za proizvodnju, građevinarstvo, trgovinu, turizam i usluge, OIB 66436172758, Miroslava Krleže 8,32236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66436172758</item>
    </izvorni_sadrzaj>
    <derivirana_varijabla naziv="DomainObject.Predmet.SudioniciListNazivOIB_1">
      <item>, OIB 85821130368</item>
      <item>, OIB 66436172758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1884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2016-12-16T09:06:00Z</dcterms:created>
  <dc:creator>Korisnik</dc:creator>
  <cp:lastModifiedBy>Sanda Gučić</cp:lastModifiedBy>
  <cp:lastPrinted>2016-11-21T09:03:00Z</cp:lastPrinted>
  <dcterms:modified xmlns:xsi="http://www.w3.org/2001/XMLSchema-instance" xsi:type="dcterms:W3CDTF">2016-12-16T09:21:00Z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