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fb37" w14:paraId="2d0fb3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E39AF">
        <w:t>1166</w:t>
      </w:r>
      <w:r w:rsidRPr="00151FF0">
        <w:t>/1</w:t>
      </w:r>
      <w:r w:rsidR="00AE39AF">
        <w:t>6</w:t>
      </w:r>
      <w:r w:rsidRPr="00151FF0">
        <w:t>-</w:t>
      </w:r>
      <w:r w:rsidR="009502E3">
        <w:t>2</w:t>
      </w:r>
      <w:r w:rsidR="00AE39AF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E39AF" w:rsidRPr="00AE39AF">
        <w:t>TOLEMAIOS d.o.o. za trgovinu i usluge, Osijek, I. Gundulića 28, MBS 030150702, OIB 02993608008, dana 2</w:t>
      </w:r>
      <w:r w:rsidR="00AE39AF">
        <w:t>3</w:t>
      </w:r>
      <w:r w:rsidR="00AE39AF" w:rsidRPr="00AE39AF">
        <w:t>. rujna 2016.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63FCC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C63FCC">
        <w:t xml:space="preserve">izv.prof.dr.sc. </w:t>
      </w:r>
      <w:r w:rsidR="00AE39AF" w:rsidRPr="00F507EB">
        <w:t>Ivo Mijoč, Osijek,  Trg Lj. Gaja 7, OIB 15425129018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63FCC" w:rsidRPr="00C63FCC">
        <w:t>TOLEMAIOS d.o.o. za trgovinu i usluge, Osijek, I. Gundulića 28, MBS 030150702, OIB 02993608008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D316A3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316A3">
        <w:t>1166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</w:t>
      </w:r>
      <w:r w:rsidR="00D316A3">
        <w:t>3</w:t>
      </w:r>
      <w:r w:rsidR="009B0F1B">
        <w:t xml:space="preserve"> od </w:t>
      </w:r>
      <w:r w:rsidR="00EC3792">
        <w:t>2</w:t>
      </w:r>
      <w:r w:rsidR="00D316A3">
        <w:t>0</w:t>
      </w:r>
      <w:r w:rsidR="009B0F1B">
        <w:t>.</w:t>
      </w:r>
      <w:r w:rsidR="00D3098C">
        <w:t>0</w:t>
      </w:r>
      <w:r w:rsidR="00D316A3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D316A3" w:rsidRPr="00D316A3">
        <w:t xml:space="preserve">izv.prof.dr.sc. Ivo Mijoč </w:t>
      </w:r>
      <w:r w:rsidR="005606B3">
        <w:t xml:space="preserve">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97549">
        <w:t>22</w:t>
      </w:r>
      <w:r w:rsidR="00D23353">
        <w:t>.0</w:t>
      </w:r>
      <w:r w:rsidR="00497549">
        <w:t>9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497549">
        <w:t>3</w:t>
      </w:r>
      <w:r w:rsidRPr="008D4802">
        <w:t xml:space="preserve">. </w:t>
      </w:r>
      <w:r w:rsidR="00497549">
        <w:t>rujn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A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E39AF" w:rsidRPr="00AE39AF">
      <w:t>14 St-1166/16-24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97549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39AF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1AC2"/>
    <w:rsid w:val="00C63FCC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316A3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A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A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AC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AC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A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A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AC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AC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TOLEMAIOS d.o.o. za trgovinu i usluge</izvorni_sadrzaj>
    <derivirana_varijabla naziv="DomainObject.Predmet.ProtustrankaFormated_1">  TOLEMAIOS d.o.o. za trgovinu i usluge</derivirana_varijabla>
  </DomainObject.Predmet.ProtustrankaFormated>
  <DomainObject.Predmet.ProtustrankaFormatedOIB>
    <izvorni_sadrzaj>  TOLEMAIOS d.o.o. za trgovinu i usluge, OIB 02993608008</izvorni_sadrzaj>
    <derivirana_varijabla naziv="DomainObject.Predmet.ProtustrankaFormatedOIB_1">  TOLEMAIOS d.o.o. za trgovinu i usluge, OIB 02993608008</derivirana_varijabla>
  </DomainObject.Predmet.ProtustrankaFormatedOIB>
  <DomainObject.Predmet.ProtustrankaFormatedWithAdress>
    <izvorni_sadrzaj> TOLEMAIOS d.o.o. za trgovinu i usluge, I.Gundulića 28, 31000 Osijek</izvorni_sadrzaj>
    <derivirana_varijabla naziv="DomainObject.Predmet.ProtustrankaFormatedWithAdress_1"> TOLEMAIOS d.o.o. za trgovinu i usluge, I.Gundulića 28, 31000 Osijek</derivirana_varijabla>
  </DomainObject.Predmet.ProtustrankaFormatedWithAdress>
  <DomainObject.Predmet.ProtustrankaFormatedWithAdressOIB>
    <izvorni_sadrzaj> TOLEMAIOS d.o.o. za trgovinu i usluge, OIB 02993608008, I.Gundulića 28, 31000 Osijek</izvorni_sadrzaj>
    <derivirana_varijabla naziv="DomainObject.Predmet.ProtustrankaFormatedWithAdressOIB_1"> TOLEMAIOS d.o.o. za trgovinu i usluge, OIB 02993608008, I.Gundulića 28, 31000 Osijek</derivirana_varijabla>
  </DomainObject.Predmet.ProtustrankaFormatedWithAdressOIB>
  <DomainObject.Predmet.ProtustrankaWithAdress>
    <izvorni_sadrzaj>TOLEMAIOS d.o.o. za trgovinu i usluge I.Gundulića 28, 31000 Osijek</izvorni_sadrzaj>
    <derivirana_varijabla naziv="DomainObject.Predmet.ProtustrankaWithAdress_1">TOLEMAIOS d.o.o. za trgovinu i usluge I.Gundulića 28, 31000 Osijek</derivirana_varijabla>
  </DomainObject.Predmet.ProtustrankaWithAdress>
  <DomainObject.Predmet.ProtustrankaWithAdressOIB>
    <izvorni_sadrzaj>TOLEMAIOS d.o.o. za trgovinu i usluge, OIB 02993608008, I.Gundulića 28, 31000 Osijek</izvorni_sadrzaj>
    <derivirana_varijabla naziv="DomainObject.Predmet.ProtustrankaWithAdressOIB_1">TOLEMAIOS d.o.o. za trgovinu i usluge, OIB 02993608008, I.Gundulića 28, 31000 Osijek</derivirana_varijabla>
  </DomainObject.Predmet.ProtustrankaWithAdressOIB>
  <DomainObject.Predmet.ProtustrankaNazivFormated>
    <izvorni_sadrzaj>TOLEMAIOS d.o.o. za trgovinu i usluge</izvorni_sadrzaj>
    <derivirana_varijabla naziv="DomainObject.Predmet.ProtustrankaNazivFormated_1">TOLEMAIOS d.o.o. za trgovinu i usluge</derivirana_varijabla>
  </DomainObject.Predmet.ProtustrankaNazivFormated>
  <DomainObject.Predmet.ProtustrankaNazivFormatedOIB>
    <izvorni_sadrzaj>TOLEMAIOS d.o.o. za trgovinu i usluge, OIB 02993608008</izvorni_sadrzaj>
    <derivirana_varijabla naziv="DomainObject.Predmet.ProtustrankaNazivFormatedOIB_1">TOLEMAIOS d.o.o. za trgovinu i usluge, OIB 02993608008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TOLEMAIOS d.o.o. za trgovinu i usluge</item>
    </izvorni_sadrzaj>
    <derivirana_varijabla naziv="DomainObject.Predmet.ProtuStrankaListFormated_1">
      <item>TOLEMAIOS d.o.o. za trgovinu i usluge</item>
    </derivirana_varijabla>
  </DomainObject.Predmet.ProtuStrankaListFormated>
  <DomainObject.Predmet.ProtuStrankaListFormatedOIB>
    <izvorni_sadrzaj>
      <item>TOLEMAIOS d.o.o. za trgovinu i usluge, OIB 02993608008</item>
    </izvorni_sadrzaj>
    <derivirana_varijabla naziv="DomainObject.Predmet.ProtuStrankaListFormatedOIB_1">
      <item>TOLEMAIOS d.o.o. za trgovinu i usluge, OIB 02993608008</item>
    </derivirana_varijabla>
  </DomainObject.Predmet.ProtuStrankaListFormatedOIB>
  <DomainObject.Predmet.ProtuStrankaListFormatedWithAdress>
    <izvorni_sadrzaj>
      <item>TOLEMAIOS d.o.o. za trgovinu i usluge, I.Gundulića 28, 31000 Osijek</item>
    </izvorni_sadrzaj>
    <derivirana_varijabla naziv="DomainObject.Predmet.ProtuStrankaListFormatedWithAdress_1">
      <item>TOLEMAIOS d.o.o. za trgovinu i usluge, I.Gundulića 28, 31000 Osijek</item>
    </derivirana_varijabla>
  </DomainObject.Predmet.ProtuStrankaListFormatedWithAdress>
  <DomainObject.Predmet.ProtuStrankaListFormatedWithAdressOIB>
    <izvorni_sadrzaj>
      <item>TOLEMAIOS d.o.o. za trgovinu i usluge, OIB 02993608008, I.Gundulića 28, 31000 Osijek</item>
    </izvorni_sadrzaj>
    <derivirana_varijabla naziv="DomainObject.Predmet.ProtuStrankaListFormatedWithAdressOIB_1">
      <item>TOLEMAIOS d.o.o. za trgovinu i usluge, OIB 02993608008, I.Gundulića 28, 31000 Osijek</item>
    </derivirana_varijabla>
  </DomainObject.Predmet.ProtuStrankaListFormatedWithAdressOIB>
  <DomainObject.Predmet.ProtuStrankaListNazivFormated>
    <izvorni_sadrzaj>
      <item>TOLEMAIOS d.o.o. za trgovinu i usluge</item>
    </izvorni_sadrzaj>
    <derivirana_varijabla naziv="DomainObject.Predmet.ProtuStrankaListNazivFormated_1">
      <item>TOLEMAIOS d.o.o. za trgovinu i usluge</item>
    </derivirana_varijabla>
  </DomainObject.Predmet.ProtuStrankaListNazivFormated>
  <DomainObject.Predmet.ProtuStrankaListNazivFormatedOIB>
    <izvorni_sadrzaj>
      <item>TOLEMAIOS d.o.o. za trgovinu i usluge, OIB 02993608008</item>
    </izvorni_sadrzaj>
    <derivirana_varijabla naziv="DomainObject.Predmet.ProtuStrankaListNazivFormatedOIB_1">
      <item>TOLEMAIOS d.o.o. za trgovinu i usluge, OIB 02993608008</item>
    </derivirana_varijabla>
  </DomainObject.Predmet.ProtuStrankaListNazivFormatedOIB>
  <DomainObject.Predmet.OstaliListFormated>
    <izvorni_sadrzaj>
      <item>ŽDO GUO Osijek</item>
      <item>Ivo1 Mijoč</item>
      <item>Zoltan Tornyi</item>
    </izvorni_sadrzaj>
    <derivirana_varijabla naziv="DomainObject.Predmet.OstaliListFormated_1">
      <item>ŽDO GUO Osijek</item>
      <item>Ivo1 Mijoč</item>
      <item>Zoltan Tornyi</item>
    </derivirana_varijabla>
  </DomainObject.Predmet.OstaliListFormated>
  <DomainObject.Predmet.OstaliListFormatedOIB>
    <izvorni_sadrzaj>
      <item>ŽDO GUO Osijek</item>
      <item>Ivo1 Mijoč, OIB 15425129018</item>
      <item>Zoltan Tornyi, OIB 84110035588</item>
    </izvorni_sadrzaj>
    <derivirana_varijabla naziv="DomainObject.Predmet.OstaliListFormatedOIB_1">
      <item>ŽDO GUO Osijek</item>
      <item>Ivo1 Mijoč, OIB 15425129018</item>
      <item>Zoltan Tornyi, OIB 84110035588</item>
    </derivirana_varijabla>
  </DomainObject.Predmet.OstaliListFormatedOIB>
  <DomainObject.Predmet.OstaliListFormatedWithAdress>
    <izvorni_sadrzaj>
      <item>ŽDO GUO Osijek</item>
      <item>Ivo1 Mijoč, Trg Lj. Gaja 7, 31000 Osijek</item>
      <item>Zoltan Tornyi, Bene Tanya 591, Lajosmizse</item>
    </izvorni_sadrzaj>
    <derivirana_varijabla naziv="DomainObject.Predmet.OstaliListFormatedWithAdress_1">
      <item>ŽDO GUO Osijek</item>
      <item>Ivo1 Mijoč, Trg Lj. Gaja 7, 31000 Osijek</item>
      <item>Zoltan Tornyi, Bene Tanya 591, Lajosmizse</item>
    </derivirana_varijabla>
  </DomainObject.Predmet.OstaliListFormatedWithAdress>
  <DomainObject.Predmet.OstaliListFormatedWithAdressOIB>
    <izvorni_sadrzaj>
      <item>ŽDO GUO Osijek</item>
      <item>Ivo1 Mijoč, OIB 15425129018, Trg Lj. Gaja 7, 31000 Osijek</item>
      <item>Zoltan Tornyi, OIB 84110035588, Bene Tanya 591, Lajosmizse</item>
    </izvorni_sadrzaj>
    <derivirana_varijabla naziv="DomainObject.Predmet.OstaliListFormatedWithAdressOIB_1">
      <item>ŽDO GUO Osijek</item>
      <item>Ivo1 Mijoč, OIB 15425129018, Trg Lj. Gaja 7, 31000 Osijek</item>
      <item>Zoltan Tornyi, OIB 84110035588, Bene Tanya 591, Lajosmizse</item>
    </derivirana_varijabla>
  </DomainObject.Predmet.OstaliListFormatedWithAdressOIB>
  <DomainObject.Predmet.OstaliListNazivFormated>
    <izvorni_sadrzaj>
      <item>ŽDO GUO Osijek</item>
      <item>Ivo1 Mijoč</item>
      <item>Zoltan Tornyi</item>
    </izvorni_sadrzaj>
    <derivirana_varijabla naziv="DomainObject.Predmet.OstaliListNazivFormated_1">
      <item>ŽDO GUO Osijek</item>
      <item>Ivo1 Mijoč</item>
      <item>Zoltan Tornyi</item>
    </derivirana_varijabla>
  </DomainObject.Predmet.OstaliListNazivFormated>
  <DomainObject.Predmet.OstaliListNazivFormatedOIB>
    <izvorni_sadrzaj>
      <item>ŽDO GUO Osijek</item>
      <item>Ivo1 Mijoč, OIB 15425129018</item>
      <item>Zoltan Tornyi, OIB 84110035588</item>
    </izvorni_sadrzaj>
    <derivirana_varijabla naziv="DomainObject.Predmet.OstaliListNazivFormatedOIB_1">
      <item>ŽDO GUO Osijek</item>
      <item>Ivo1 Mijoč, OIB 15425129018</item>
      <item>Zoltan Tornyi, OIB 84110035588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TOLEMAIOS d.o.o. za trgovinu i usluge</izvorni_sadrzaj>
    <derivirana_varijabla naziv="DomainObject.Predmet.ProtustrankaIDrugi_1">TOLEMAIOS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TOLEMAIOS d.o.o. za trgovinu i usluge, OIB 02993608008, I.Gundulića 28, 31000 Osijek</izvorni_sadrzaj>
    <derivirana_varijabla naziv="DomainObject.Predmet.ProtustrankaIDrugiAdressOIB_1">TOLEMAIOS d.o.o. za trgovinu i usluge, OIB 02993608008, I.Gundulića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TOLEMAIOS d.o.o. za trgovinu i usluge</item>
      <item>ŽDO GUO Osijek</item>
      <item>Ivo1 Mijoč</item>
      <item>Zoltan Tornyi</item>
    </izvorni_sadrzaj>
    <derivirana_varijabla naziv="DomainObject.Predmet.SudioniciListNaziv_1">
      <item>FINA RC OSIJEK</item>
      <item>TOLEMAIOS d.o.o. za trgovinu i usluge</item>
      <item>ŽDO GUO Osijek</item>
      <item>Ivo1 Mijoč</item>
      <item>Zoltan Tornyi</item>
    </derivirana_varijabla>
  </DomainObject.Predmet.SudioniciListNaziv>
  <DomainObject.Predmet.SudioniciListAdressOIB>
    <izvorni_sadrzaj>
      <item>FINA RC OSIJEK, OIB 85821130368</item>
      <item>TOLEMAIOS d.o.o. za trgovinu i usluge, OIB 02993608008, I.Gundulića 28,31000 Osijek</item>
      <item>ŽDO GUO Osijek</item>
      <item>Ivo1 Mijoč, OIB 15425129018, Trg Lj. Gaja 7,31000 Osijek</item>
      <item>Zoltan Tornyi, OIB 84110035588, Bene Tanya 591,Lajosmizse</item>
    </izvorni_sadrzaj>
    <derivirana_varijabla naziv="DomainObject.Predmet.SudioniciListAdressOIB_1">
      <item>FINA RC OSIJEK, OIB 85821130368</item>
      <item>TOLEMAIOS d.o.o. za trgovinu i usluge, OIB 02993608008, I.Gundulića 28,31000 Osijek</item>
      <item>ŽDO GUO Osijek</item>
      <item>Ivo1 Mijoč, OIB 15425129018, Trg Lj. Gaja 7,31000 Osijek</item>
      <item>Zoltan Tornyi, OIB 84110035588, Bene Tanya 591,Lajosmizse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02993608008</item>
      <item>, OIB null</item>
      <item>, OIB 15425129018</item>
      <item>, OIB 84110035588</item>
    </izvorni_sadrzaj>
    <derivirana_varijabla naziv="DomainObject.Predmet.SudioniciListNazivOIB_1">
      <item>, OIB 85821130368</item>
      <item>, OIB 02993608008</item>
      <item>, OIB null</item>
      <item>, OIB 15425129018</item>
      <item>, OIB 84110035588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2336</properties:Characters>
  <properties:Lines>72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2016-09-23T09:46:00Z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