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f263" w14:paraId="2b8f263" w:rsidRDefault="00AE649C" w:rsidP="00FA5B5E" w:rsidR="00AE649C">
      <w:pPr>
        <w:pStyle w:val="Naslov3"/>
        <w15:collapsed w:val="false"/>
      </w:pPr>
    </w:p>
    <w:p w:rsidRDefault="00EC4AC1" w:rsidP="00EC4AC1" w:rsidR="00EC4AC1">
      <w:pPr>
        <w:spacing w:after="0"/>
      </w:pPr>
      <w:r>
        <w:t>REPUBLIKA HRVATSKA</w:t>
      </w:r>
    </w:p>
    <w:p w:rsidRDefault="00EC4AC1" w:rsidP="00EC4AC1" w:rsidR="00EC4AC1">
      <w:pPr>
        <w:spacing w:after="0"/>
      </w:pPr>
      <w:r>
        <w:t>Trgovački sud u Varaždinu</w:t>
      </w:r>
    </w:p>
    <w:p w:rsidRDefault="00EC4AC1" w:rsidP="00EC4AC1" w:rsidR="00EC4AC1" w:rsidRPr="00EC4AC1">
      <w:pPr>
        <w:spacing w:after="0"/>
      </w:pPr>
      <w:r>
        <w:t>Varaždin, Braće Radić br. 2.</w:t>
      </w:r>
    </w:p>
    <w:p w:rsidRDefault="0097633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C4AC1" w:rsidP="00EC4AC1" w:rsidR="00EC4AC1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povodom prijedloga predlagatelja-dužnika</w:t>
      </w:r>
      <w:r>
        <w:t xml:space="preserve"> </w:t>
      </w:r>
      <w:r>
        <w:t>APARTMANSKO NASELJE-LAVANDE d.o.o. iz Varaždina, Zagrebačka br. 50, OIB: 37295834533, za sklapa</w:t>
      </w:r>
      <w:r>
        <w:t xml:space="preserve">nje </w:t>
      </w:r>
      <w:proofErr w:type="spellStart"/>
      <w:r>
        <w:t>predstečajne</w:t>
      </w:r>
      <w:proofErr w:type="spellEnd"/>
      <w:r>
        <w:t xml:space="preserve"> nagodbe, 16. rujna</w:t>
      </w:r>
      <w:r>
        <w:t xml:space="preserve"> 201</w:t>
      </w:r>
      <w:r>
        <w:t>6</w:t>
      </w:r>
      <w:r>
        <w:t xml:space="preserve">. objavljuje sljedeći </w:t>
      </w:r>
    </w:p>
    <w:p w:rsidRDefault="00EC4AC1" w:rsidP="00EC4AC1" w:rsidR="00EC4AC1">
      <w:pPr>
        <w:jc w:val="center"/>
      </w:pPr>
      <w:r>
        <w:t>O    G    L    A    S</w:t>
      </w:r>
    </w:p>
    <w:p w:rsidRDefault="00EC4AC1" w:rsidP="00EC4AC1" w:rsidR="00EC4AC1">
      <w:pPr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>
        <w:t xml:space="preserve"> </w:t>
      </w:r>
      <w:r>
        <w:t xml:space="preserve">APARTMANSKO NASELJE-LAVANDE d.o.o. iz Varaždina, Zagrebačka br. 50, OIB: 37295834533, kod ovog suda u Varaždinu, Ulica Braće Radić br. 2, soba broj 222, drugi kat, za dan </w:t>
      </w:r>
    </w:p>
    <w:p w:rsidRDefault="00EC4AC1" w:rsidP="00EC4AC1" w:rsidR="00EC4AC1">
      <w:pPr>
        <w:jc w:val="center"/>
        <w:rPr>
          <w:u w:val="single"/>
        </w:rPr>
      </w:pPr>
      <w:r>
        <w:rPr>
          <w:u w:val="single"/>
        </w:rPr>
        <w:t xml:space="preserve"> </w:t>
      </w:r>
      <w:r>
        <w:rPr>
          <w:u w:val="single"/>
        </w:rPr>
        <w:t>13.  listopada</w:t>
      </w:r>
      <w:r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>201</w:t>
      </w:r>
      <w:r>
        <w:rPr>
          <w:u w:val="single"/>
        </w:rPr>
        <w:t>6</w:t>
      </w:r>
      <w:r>
        <w:rPr>
          <w:u w:val="single"/>
        </w:rPr>
        <w:t xml:space="preserve">.  u </w:t>
      </w:r>
      <w:r>
        <w:rPr>
          <w:u w:val="single"/>
        </w:rPr>
        <w:t xml:space="preserve"> 9,00</w:t>
      </w:r>
      <w:r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>sati.</w:t>
      </w:r>
    </w:p>
    <w:p w:rsidRDefault="00EC4AC1" w:rsidP="00EC4AC1" w:rsidR="00EC4AC1">
      <w:pPr>
        <w:spacing w:after="0"/>
        <w:jc w:val="both"/>
      </w:pPr>
      <w:r>
        <w:t xml:space="preserve">           </w:t>
      </w:r>
      <w:r>
        <w:tab/>
        <w:t>II/ Na ročište se,</w:t>
      </w:r>
      <w:r>
        <w:t xml:space="preserve"> putem objave ovog oglasa na e-O</w:t>
      </w:r>
      <w:r>
        <w:t xml:space="preserve">glasnoj ploči suda, web stranicama suda, te na web stranicama FINA-e, pozivaju : </w:t>
      </w:r>
    </w:p>
    <w:p w:rsidRDefault="00EC4AC1" w:rsidP="00EC4AC1" w:rsidR="00EC4AC1">
      <w:pPr>
        <w:spacing w:after="0"/>
        <w:jc w:val="both"/>
      </w:pPr>
      <w:r>
        <w:t>- predlagatelj-dužnik APARTMANSKO NASELJE-LAVANDE d.o.o. iz Varaždina, Zag</w:t>
      </w:r>
      <w:r>
        <w:t>rebačka br. 50,</w:t>
      </w:r>
    </w:p>
    <w:p w:rsidRDefault="00EC4AC1" w:rsidP="00EC4AC1" w:rsidR="00EC4AC1">
      <w:pPr>
        <w:spacing w:after="0"/>
        <w:jc w:val="both"/>
      </w:pPr>
      <w:r>
        <w:t xml:space="preserve"> - vjerovnici koji su prihvatili plan financijskog restrukturiranja.   </w:t>
      </w:r>
    </w:p>
    <w:p w:rsidRDefault="00EC4AC1" w:rsidP="00EC4AC1" w:rsidR="00EC4AC1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EC4AC1" w:rsidP="00EC4AC1" w:rsidR="00EC4AC1">
      <w:pPr>
        <w:spacing w:after="0"/>
        <w:jc w:val="both"/>
      </w:pPr>
    </w:p>
    <w:p w:rsidRDefault="00A62674" w:rsidP="00EC4AC1" w:rsidR="00A62674">
      <w:pPr>
        <w:spacing w:after="0"/>
        <w:jc w:val="both"/>
      </w:pPr>
      <w:bookmarkStart w:name="_GoBack" w:id="0"/>
      <w:bookmarkEnd w:id="0"/>
    </w:p>
    <w:p w:rsidRDefault="00EC4AC1" w:rsidP="00EC4AC1" w:rsidR="00EC4AC1">
      <w:pPr>
        <w:jc w:val="center"/>
      </w:pPr>
      <w:r>
        <w:t>U Varaždinu, 16. rujna 2016.</w:t>
      </w:r>
    </w:p>
    <w:p w:rsidRDefault="00EC4AC1" w:rsidP="00EC4AC1" w:rsidR="00EC4AC1"/>
    <w:p w:rsidRDefault="00EC4AC1" w:rsidP="00EC4AC1" w:rsidR="00EC4AC1">
      <w:r>
        <w:t xml:space="preserve">                                                                                                             SUDAC : </w:t>
      </w:r>
    </w:p>
    <w:p w:rsidRDefault="00EC4AC1" w:rsidP="00EC4AC1" w:rsidR="00EC4A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EC4AC1" w:rsidP="00EC4AC1" w:rsidR="00EC4A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EC4AC1" w:rsidP="00EC4AC1" w:rsidR="00EC4AC1">
      <w:r>
        <w:t>DNA :</w:t>
      </w:r>
    </w:p>
    <w:p w:rsidRDefault="00EC4AC1" w:rsidP="00EC4AC1" w:rsidR="00EC4AC1">
      <w:pPr>
        <w:jc w:val="both"/>
      </w:pPr>
      <w:r>
        <w:t>e-O</w:t>
      </w:r>
      <w:r>
        <w:t>glasna ploča suda,</w:t>
      </w:r>
    </w:p>
    <w:p w:rsidRDefault="00EC4AC1" w:rsidP="00EC4AC1" w:rsidR="00DA0242">
      <w:pPr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33E" w:rsidP="00537B78" w:rsidR="0097633E">
      <w:r>
        <w:separator/>
      </w:r>
    </w:p>
  </w:endnote>
  <w:endnote w:id="0" w:type="continuationSeparator">
    <w:p w:rsidRDefault="0097633E" w:rsidP="00537B78" w:rsidR="0097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0720019"/>
      <w:docPartObj>
        <w:docPartGallery w:val="Page Numbers (Bottom of Page)"/>
        <w:docPartUnique/>
      </w:docPartObj>
    </w:sdtPr>
    <w:sdtContent>
      <w:p w:rsidRDefault="00EC4AC1" w:rsidR="00EC4AC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674">
          <w:t>1</w:t>
        </w:r>
        <w:r>
          <w:fldChar w:fldCharType="end"/>
        </w:r>
      </w:p>
    </w:sdtContent>
  </w:sdt>
  <w:p w:rsidRDefault="00EC4AC1" w:rsidR="00EC4A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33E" w:rsidP="00537B78" w:rsidR="0097633E">
      <w:r>
        <w:separator/>
      </w:r>
    </w:p>
  </w:footnote>
  <w:footnote w:id="0" w:type="continuationSeparator">
    <w:p w:rsidRDefault="0097633E" w:rsidP="00537B78" w:rsidR="00976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C1" w:rsidR="008333A9">
    <w:pPr>
      <w:pStyle w:val="Zaglavlje"/>
    </w:pPr>
    <w:r>
      <w:rPr>
        <w:rStyle w:val="PozadinaSvijetloCrvena"/>
        <w:shd w:fill="auto" w:color="auto" w:val="clear"/>
      </w:rPr>
      <w:t>POSL. BROJ : 6 St-927/16-4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33E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674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9AF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AC1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133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St-927/2016-4</izvorni_sadrzaj>
    <derivirana_varijabla naziv="DomainObject.Oznaka_1">St-927/2016-4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zaključenje predstečajne nagodbe</izvorni_sadrzaj>
    <derivirana_varijabla naziv="DomainObject.Predmet.Opis_1">Prijedlog za zaključenje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predstečajne nagodbe kod FINA-e Tomislav Đuričin</izvorni_sadrzaj>
    <derivirana_varijabla naziv="DomainObject.Predmet.PrimjedbaSuca_1">Povjerenik predstečajne nagodbe kod FINA-e Tomislav Đuričin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APARTMANSKO NASELJE - LAVANDE društvo s ograničenom odgovornošću za turizam, ugostiteljstvo, trgovinu, usluge i putnička ag</izvorni_sadrzaj>
    <derivirana_varijabla naziv="DomainObject.Predmet.StrankaFormated_1">  APARTMANSKO NASELJE - LAVANDE društvo s ograničenom odgovornošću za turizam, ugostiteljstvo, trgovinu, usluge i putnička ag</derivirana_varijabla>
  </DomainObject.Predmet.StrankaFormated>
  <DomainObject.Predmet.StrankaFormatedOIB>
    <izvorni_sadrzaj>  APARTMANSKO NASELJE - LAVANDE društvo s ograničenom odgovornošću za turizam, ugostiteljstvo, trgovinu, usluge i putnička ag, OIB 37295834533</izvorni_sadrzaj>
    <derivirana_varijabla naziv="DomainObject.Predmet.StrankaFormatedOIB_1">  APARTMANSKO NASELJE - LAVANDE društvo s ograničenom odgovornošću za turizam, ugostiteljstvo, trgovinu, usluge i putnička ag, OIB 37295834533</derivirana_varijabla>
  </DomainObject.Predmet.StrankaFormatedOIB>
  <DomainObject.Predmet.StrankaFormatedWithAdress>
    <izvorni_sadrzaj> APARTMANSKO NASELJE - LAVANDE društvo s ograničenom odgovornošću za turizam, ugostiteljstvo, trgovinu, usluge i putnička ag, Zagrebačka 50, 42000 Varaždin</izvorni_sadrzaj>
    <derivirana_varijabla naziv="DomainObject.Predmet.StrankaFormatedWithAdress_1"> APARTMANSKO NASELJE - LAVANDE društvo s ograničenom odgovornošću za turizam, ugostiteljstvo, trgovinu, usluge i putnička ag, Zagrebačka 50, 42000 Varaždin</derivirana_varijabla>
  </DomainObject.Predmet.StrankaFormatedWithAdress>
  <DomainObject.Predmet.StrankaFormatedWithAdressOIB>
    <izvorni_sadrzaj> APARTMANSKO NASELJE - LAVANDE društvo s ograničenom odgovornošću za turizam, ugostiteljstvo, trgovinu, usluge i putnička ag, OIB 37295834533, Zagrebačka 50, 42000 Varaždin</izvorni_sadrzaj>
    <derivirana_varijabla naziv="DomainObject.Predmet.StrankaFormatedWithAdressOIB_1"> APARTMANSKO NASELJE - LAVANDE društvo s ograničenom odgovornošću za turizam, ugostiteljstvo, trgovinu, usluge i putnička ag, OIB 37295834533, Zagrebačka 50, 42000 Varaždin</derivirana_varijabla>
  </DomainObject.Predmet.StrankaFormatedWithAdressOIB>
  <DomainObject.Predmet.StrankaWithAdress>
    <izvorni_sadrzaj>APARTMANSKO NASELJE - LAVANDE društvo s ograničenom odgovornošću za turizam, ugostiteljstvo, trgovinu, usluge i putnička ag Zagrebačka 50,42000 Varaždin</izvorni_sadrzaj>
    <derivirana_varijabla naziv="DomainObject.Predmet.StrankaWithAdress_1">APARTMANSKO NASELJE - LAVANDE društvo s ograničenom odgovornošću za turizam, ugostiteljstvo, trgovinu, usluge i putnička ag Zagrebačka 50,42000 Varaždin</derivirana_varijabla>
  </DomainObject.Predmet.StrankaWithAdress>
  <DomainObject.Predmet.StrankaWithAdressOIB>
    <izvorni_sadrzaj>APARTMANSKO NASELJE - LAVANDE društvo s ograničenom odgovornošću za turizam, ugostiteljstvo, trgovinu, usluge i putnička ag, OIB 37295834533, Zagrebačka 50,42000 Varaždin</izvorni_sadrzaj>
    <derivirana_varijabla naziv="DomainObject.Predmet.StrankaWithAdressOIB_1">APARTMANSKO NASELJE - LAVANDE društvo s ograničenom odgovornošću za turizam, ugostiteljstvo, trgovinu, usluge i putnička ag, OIB 37295834533, Zagrebačka 50,42000 Varaždin</derivirana_varijabla>
  </DomainObject.Predmet.StrankaWithAdressOIB>
  <DomainObject.Predmet.StrankaNazivFormated>
    <izvorni_sadrzaj>APARTMANSKO NASELJE - LAVANDE društvo s ograničenom odgovornošću za turizam, ugostiteljstvo, trgovinu, usluge i putnička ag</izvorni_sadrzaj>
    <derivirana_varijabla naziv="DomainObject.Predmet.StrankaNazivFormated_1">APARTMANSKO NASELJE - LAVANDE društvo s ograničenom odgovornošću za turizam, ugostiteljstvo, trgovinu, usluge i putnička ag</derivirana_varijabla>
  </DomainObject.Predmet.StrankaNazivFormated>
  <DomainObject.Predmet.StrankaNazivFormatedOIB>
    <izvorni_sadrzaj>APARTMANSKO NASELJE - LAVANDE društvo s ograničenom odgovornošću za turizam, ugostiteljstvo, trgovinu, usluge i putnička ag, OIB 37295834533</izvorni_sadrzaj>
    <derivirana_varijabla naziv="DomainObject.Predmet.StrankaNazivFormatedOIB_1">APARTMANSKO NASELJE - LAVANDE društvo s ograničenom odgovornošću za turizam, ugostiteljstvo, trgovinu, usluge i putnička ag, OIB 37295834533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49033140.12</izvorni_sadrzaj>
    <derivirana_varijabla naziv="DomainObject.Predmet.TrenutnaVrijednost_1">49033140.12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APARTMANSKO NASELJE - LAVANDE društvo s ograničenom odgovornošću za turizam, ugostiteljstvo, trgovinu, usluge i putnička ag</item>
    </izvorni_sadrzaj>
    <derivirana_varijabla naziv="DomainObject.Predmet.StrankaListFormated_1">
      <item>APARTMANSKO NASELJE - LAVANDE društvo s ograničenom odgovornošću za turizam, ugostiteljstvo, trgovinu, usluge i putnička ag</item>
    </derivirana_varijabla>
  </DomainObject.Predmet.StrankaListFormated>
  <DomainObject.Predmet.StrankaListFormatedOIB>
    <izvorni_sadrzaj>
      <item>APARTMANSKO NASELJE - LAVANDE društvo s ograničenom odgovornošću za turizam, ugostiteljstvo, trgovinu, usluge i putnička ag, OIB 37295834533</item>
    </izvorni_sadrzaj>
    <derivirana_varijabla naziv="DomainObject.Predmet.StrankaListFormatedOIB_1">
      <item>APARTMANSKO NASELJE - LAVANDE društvo s ograničenom odgovornošću za turizam, ugostiteljstvo, trgovinu, usluge i putnička ag, OIB 37295834533</item>
    </derivirana_varijabla>
  </DomainObject.Predmet.StrankaListFormatedOIB>
  <DomainObject.Predmet.StrankaListFormatedWithAdress>
    <izvorni_sadrzaj>
      <item>APARTMANSKO NASELJE - LAVANDE društvo s ograničenom odgovornošću za turizam, ugostiteljstvo, trgovinu, usluge i putnička ag, Zagrebačka 50, 42000 Varaždin</item>
    </izvorni_sadrzaj>
    <derivirana_varijabla naziv="DomainObject.Predmet.StrankaListFormatedWithAdress_1">
      <item>APARTMANSKO NASELJE - LAVANDE društvo s ograničenom odgovornošću za turizam, ugostiteljstvo, trgovinu, usluge i putnička ag, Zagrebačka 50, 42000 Varaždin</item>
    </derivirana_varijabla>
  </DomainObject.Predmet.StrankaListFormatedWithAdress>
  <DomainObject.Predmet.StrankaListFormatedWithAdressOIB>
    <izvorni_sadrzaj>
      <item>APARTMANSKO NASELJE - LAVANDE društvo s ograničenom odgovornošću za turizam, ugostiteljstvo, trgovinu, usluge i putnička ag, OIB 37295834533, Zagrebačka 50, 42000 Varaždin</item>
    </izvorni_sadrzaj>
    <derivirana_varijabla naziv="DomainObject.Predmet.StrankaListFormatedWithAdressOIB_1">
      <item>APARTMANSKO NASELJE - LAVANDE društvo s ograničenom odgovornošću za turizam, ugostiteljstvo, trgovinu, usluge i putnička ag, OIB 37295834533, Zagrebačka 50, 42000 Varaždin</item>
    </derivirana_varijabla>
  </DomainObject.Predmet.StrankaListFormatedWithAdressOIB>
  <DomainObject.Predmet.StrankaListNazivFormated>
    <izvorni_sadrzaj>
      <item>APARTMANSKO NASELJE - LAVANDE društvo s ograničenom odgovornošću za turizam, ugostiteljstvo, trgovinu, usluge i putnička ag</item>
    </izvorni_sadrzaj>
    <derivirana_varijabla naziv="DomainObject.Predmet.StrankaListNazivFormated_1">
      <item>APARTMANSKO NASELJE - LAVANDE društvo s ograničenom odgovornošću za turizam, ugostiteljstvo, trgovinu, usluge i putnička ag</item>
    </derivirana_varijabla>
  </DomainObject.Predmet.StrankaListNazivFormated>
  <DomainObject.Predmet.StrankaListNazivFormatedOIB>
    <izvorni_sadrzaj>
      <item>APARTMANSKO NASELJE - LAVANDE društvo s ograničenom odgovornošću za turizam, ugostiteljstvo, trgovinu, usluge i putnička ag, OIB 37295834533</item>
    </izvorni_sadrzaj>
    <derivirana_varijabla naziv="DomainObject.Predmet.StrankaListNazivFormatedOIB_1">
      <item>APARTMANSKO NASELJE - LAVANDE društvo s ograničenom odgovornošću za turizam, ugostiteljstvo, trgovinu, usluge i putnička ag, OIB 37295834533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Marijo Madić, direktor</item>
    </izvorni_sadrzaj>
    <derivirana_varijabla naziv="DomainObject.Predmet.OstaliListFormated_1">
      <item>sudski registar</item>
      <item>Marijo Madić, direktor</item>
    </derivirana_varijabla>
  </DomainObject.Predmet.OstaliListFormated>
  <DomainObject.Predmet.OstaliListFormatedOIB>
    <izvorni_sadrzaj>
      <item>sudski registar</item>
      <item>Marijo Madić, direktor, OIB 47727726176</item>
    </izvorni_sadrzaj>
    <derivirana_varijabla naziv="DomainObject.Predmet.OstaliListFormatedOIB_1">
      <item>sudski registar</item>
      <item>Marijo Madić, direktor, OIB 47727726176</item>
    </derivirana_varijabla>
  </DomainObject.Predmet.OstaliListFormatedOIB>
  <DomainObject.Predmet.OstaliListFormatedWithAdress>
    <izvorni_sadrzaj>
      <item>sudski registar</item>
      <item>Marijo Madić, direktor, Frana Supila 7 A, 42000 Varaždin</item>
    </izvorni_sadrzaj>
    <derivirana_varijabla naziv="DomainObject.Predmet.OstaliListFormatedWithAdress_1">
      <item>sudski registar</item>
      <item>Marijo Madić, direktor, Frana Supila 7 A, 42000 Varaždin</item>
    </derivirana_varijabla>
  </DomainObject.Predmet.OstaliListFormatedWithAdress>
  <DomainObject.Predmet.OstaliListFormatedWithAdressOIB>
    <izvorni_sadrzaj>
      <item>sudski registar</item>
      <item>Marijo Madić, direktor, OIB 47727726176, Frana Supila 7 A, 42000 Varaždin</item>
    </izvorni_sadrzaj>
    <derivirana_varijabla naziv="DomainObject.Predmet.OstaliListFormatedWithAdressOIB_1">
      <item>sudski registar</item>
      <item>Marijo Madić, direktor, OIB 47727726176, Frana Supila 7 A, 42000 Varaždin</item>
    </derivirana_varijabla>
  </DomainObject.Predmet.OstaliListFormatedWithAdressOIB>
  <DomainObject.Predmet.OstaliListNazivFormated>
    <izvorni_sadrzaj>
      <item>sudski registar</item>
      <item>Marijo Madić, direktor</item>
    </izvorni_sadrzaj>
    <derivirana_varijabla naziv="DomainObject.Predmet.OstaliListNazivFormated_1">
      <item>sudski registar</item>
      <item>Marijo Madić, direktor</item>
    </derivirana_varijabla>
  </DomainObject.Predmet.OstaliListNazivFormated>
  <DomainObject.Predmet.OstaliListNazivFormatedOIB>
    <izvorni_sadrzaj>
      <item>sudski registar</item>
      <item>Marijo Madić, direktor, OIB 47727726176</item>
    </izvorni_sadrzaj>
    <derivirana_varijabla naziv="DomainObject.Predmet.OstaliListNazivFormatedOIB_1">
      <item>sudski registar</item>
      <item>Marijo Madić, direktor, OIB 47727726176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St-927/2016-4</izvorni_sadrzaj>
    <derivirana_varijabla naziv="DomainObject.PoslovniBrojDokumenta_1">St-927/2016-4</derivirana_varijabla>
  </DomainObject.PoslovniBrojDokumenta>
  <DomainObject.Predmet.StrankaIDrugi>
    <izvorni_sadrzaj>APARTMANSKO NASELJE - LAVANDE društvo s ograničenom odgovornošću za turizam, ugostiteljstvo, trgovinu, usluge i putnička ag</izvorni_sadrzaj>
    <derivirana_varijabla naziv="DomainObject.Predmet.StrankaIDrugi_1">APARTMANSKO NASELJE - LAVANDE društvo s ograničenom odgovornošću za turizam, ugostiteljstvo, trgovinu, usluge i putnička ag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APARTMANSKO NASELJE - LAVANDE društvo s ograničenom odgovornošću za turizam, ugostiteljstvo, trgovinu, usluge i putnička ag, OIB 37295834533, Zagrebačka 50, 42000 Varaždin</izvorni_sadrzaj>
    <derivirana_varijabla naziv="DomainObject.Predmet.StrankaIDrugiAdressOIB_1">APARTMANSKO NASELJE - LAVANDE društvo s ograničenom odgovornošću za turizam, ugostiteljstvo, trgovinu, usluge i putnička ag, OIB 37295834533, Zagrebačka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APARTMANSKO NASELJE - LAVANDE društvo s ograničenom odgovornošću za turizam, ugostiteljstvo, trgovinu, usluge i putnička ag</item>
      <item>sudski registar</item>
      <item>Marijo Madić, direktor</item>
    </izvorni_sadrzaj>
    <derivirana_varijabla naziv="DomainObject.Predmet.SudioniciListNaziv_1">
      <item>APARTMANSKO NASELJE - LAVANDE društvo s ograničenom odgovornošću za turizam, ugostiteljstvo, trgovinu, usluge i putnička ag</item>
      <item>sudski registar</item>
      <item>Marijo Madić, direktor</item>
    </derivirana_varijabla>
  </DomainObject.Predmet.SudioniciListNaziv>
  <DomainObject.Predmet.SudioniciListAdressOIB>
    <izvorni_sadrzaj>
      <item>APARTMANSKO NASELJE - LAVANDE društvo s ograničenom odgovornošću za turizam, ugostiteljstvo, trgovinu, usluge i putnička ag, OIB 37295834533, Zagrebačka 50,42000 Varaždin</item>
      <item>sudski registar</item>
      <item>Marijo Madić, direktor, OIB 47727726176, Frana Supila 7 A,42000 Varaždin</item>
    </izvorni_sadrzaj>
    <derivirana_varijabla naziv="DomainObject.Predmet.SudioniciListAdressOIB_1">
      <item>APARTMANSKO NASELJE - LAVANDE društvo s ograničenom odgovornošću za turizam, ugostiteljstvo, trgovinu, usluge i putnička ag, OIB 37295834533, Zagrebačka 50,42000 Varaždin</item>
      <item>sudski registar</item>
      <item>Marijo Madić, direktor, OIB 47727726176, Frana Supila 7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53B62-7541-41BC-B69C-DF5AE7273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1093</properties:Characters>
  <properties:Lines>34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2016-09-16T10:41:00Z</cp:lastPrinted>
  <dcterms:modified xmlns:xsi="http://www.w3.org/2001/XMLSchema-instance" xsi:type="dcterms:W3CDTF">2016-09-16T10:41:00Z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