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0553" w14:paraId="36e055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E727F">
        <w:t>149</w:t>
      </w:r>
      <w:r w:rsidR="00E44317">
        <w:t>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44317">
        <w:rPr>
          <w:lang w:val="hr-HR"/>
        </w:rPr>
        <w:t>BYBLOS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E44317">
        <w:rPr>
          <w:lang w:val="hr-HR"/>
        </w:rPr>
        <w:t>Split, Stepinčeva 35</w:t>
      </w:r>
      <w:r w:rsidRPr="008E1461">
        <w:rPr>
          <w:lang w:val="hr-HR"/>
        </w:rPr>
        <w:t xml:space="preserve">, OIB: </w:t>
      </w:r>
      <w:r w:rsidR="00E44317">
        <w:rPr>
          <w:lang w:val="hr-HR"/>
        </w:rPr>
        <w:t>84777598630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E44317" w:rsidRPr="00E44317">
        <w:rPr>
          <w:lang w:val="hr-HR"/>
        </w:rPr>
        <w:t>BYBLOS d.o.o., Split, Stepinčeva 35, OIB: 84777598630</w:t>
      </w:r>
      <w:r w:rsidR="00E44317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8A4E56">
        <w:rPr>
          <w:lang w:val="hr-HR"/>
        </w:rPr>
        <w:t xml:space="preserve"> u 08 sati i 35 minuta, </w:t>
      </w:r>
      <w:r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A4E56" w:rsidR="008A4E56">
      <w:r w:rsidRPr="008E1461">
        <w:rPr>
          <w:lang w:val="hr-HR"/>
        </w:rPr>
        <w:t xml:space="preserve">II.) Za stečajnog upravitelja imenuje se </w:t>
      </w:r>
      <w:r w:rsidR="008A4E56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E44317" w:rsidRPr="00E44317">
        <w:rPr>
          <w:lang w:val="hr-HR"/>
        </w:rPr>
        <w:t xml:space="preserve">BYBLOS d.o.o., Split, Stepinčeva 35, OIB: 84777598630.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F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0E727F">
      <w:t>9</w:t>
    </w:r>
    <w:r w:rsidR="00E44317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A4E56"/>
    <w:rsid w:val="008B758A"/>
    <w:rsid w:val="008E1461"/>
    <w:rsid w:val="0090366A"/>
    <w:rsid w:val="00950AA9"/>
    <w:rsid w:val="00964F03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St-1499/2015</izvorni_sadrzaj>
    <derivirana_varijabla naziv="DomainObject.Predmet.OznakaBroj_1">St-1499/2015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BYBLOS d.o.o. za izdavačko tiskarsku djelatnost i usluge</izvorni_sadrzaj>
    <derivirana_varijabla naziv="DomainObject.Predmet.ProtustrankaFormated_1">  BYBLOS d.o.o. za izdavačko tiskarsku djelatnost i usluge</derivirana_varijabla>
  </DomainObject.Predmet.ProtustrankaFormated>
  <DomainObject.Predmet.ProtustrankaFormatedOIB>
    <izvorni_sadrzaj>  BYBLOS d.o.o. za izdavačko tiskarsku djelatnost i usluge, OIB 84777598630</izvorni_sadrzaj>
    <derivirana_varijabla naziv="DomainObject.Predmet.ProtustrankaFormatedOIB_1">  BYBLOS d.o.o. za izdavačko tiskarsku djelatnost i usluge, OIB 84777598630</derivirana_varijabla>
  </DomainObject.Predmet.ProtustrankaFormatedOIB>
  <DomainObject.Predmet.ProtustrankaFormatedWithAdress>
    <izvorni_sadrzaj> BYBLOS d.o.o. za izdavačko tiskarsku djelatnost i usluge, Stepinčeva 35, 21000 Split</izvorni_sadrzaj>
    <derivirana_varijabla naziv="DomainObject.Predmet.ProtustrankaFormatedWithAdress_1"> BYBLOS d.o.o. za izdavačko tiskarsku djelatnost i usluge, Stepinčeva 35, 21000 Split</derivirana_varijabla>
  </DomainObject.Predmet.ProtustrankaFormatedWithAdress>
  <DomainObject.Predmet.ProtustrankaFormatedWithAdressOIB>
    <izvorni_sadrzaj> BYBLOS d.o.o. za izdavačko tiskarsku djelatnost i usluge, OIB 84777598630, Stepinčeva 35, 21000 Split</izvorni_sadrzaj>
    <derivirana_varijabla naziv="DomainObject.Predmet.ProtustrankaFormatedWithAdressOIB_1"> BYBLOS d.o.o. za izdavačko tiskarsku djelatnost i usluge, OIB 84777598630, Stepinčeva 35, 21000 Split</derivirana_varijabla>
  </DomainObject.Predmet.ProtustrankaFormatedWithAdressOIB>
  <DomainObject.Predmet.ProtustrankaWithAdress>
    <izvorni_sadrzaj>BYBLOS d.o.o. za izdavačko tiskarsku djelatnost i usluge Stepinčeva 35, 21000 Split</izvorni_sadrzaj>
    <derivirana_varijabla naziv="DomainObject.Predmet.ProtustrankaWithAdress_1">BYBLOS d.o.o. za izdavačko tiskarsku djelatnost i usluge Stepinčeva 35, 21000 Split</derivirana_varijabla>
  </DomainObject.Predmet.ProtustrankaWithAdress>
  <DomainObject.Predmet.ProtustrankaWithAdressOIB>
    <izvorni_sadrzaj>BYBLOS d.o.o. za izdavačko tiskarsku djelatnost i usluge, OIB 84777598630, Stepinčeva 35, 21000 Split</izvorni_sadrzaj>
    <derivirana_varijabla naziv="DomainObject.Predmet.ProtustrankaWithAdressOIB_1">BYBLOS d.o.o. za izdavačko tiskarsku djelatnost i usluge, OIB 84777598630, Stepinčeva 35, 21000 Split</derivirana_varijabla>
  </DomainObject.Predmet.ProtustrankaWithAdressOIB>
  <DomainObject.Predmet.ProtustrankaNazivFormated>
    <izvorni_sadrzaj>BYBLOS d.o.o. za izdavačko tiskarsku djelatnost i usluge</izvorni_sadrzaj>
    <derivirana_varijabla naziv="DomainObject.Predmet.ProtustrankaNazivFormated_1">BYBLOS d.o.o. za izdavačko tiskarsku djelatnost i usluge</derivirana_varijabla>
  </DomainObject.Predmet.ProtustrankaNazivFormated>
  <DomainObject.Predmet.ProtustrankaNazivFormatedOIB>
    <izvorni_sadrzaj>BYBLOS d.o.o. za izdavačko tiskarsku djelatnost i usluge, OIB 84777598630</izvorni_sadrzaj>
    <derivirana_varijabla naziv="DomainObject.Predmet.ProtustrankaNazivFormatedOIB_1">BYBLOS d.o.o. za izdavačko tiskarsku djelatnost i usluge, OIB 84777598630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11390.39</izvorni_sadrzaj>
    <derivirana_varijabla naziv="DomainObject.Predmet.TrenutnaVrijednost_1">11390.39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BYBLOS d.o.o. za izdavačko tiskarsku djelatnost i usluge</item>
    </izvorni_sadrzaj>
    <derivirana_varijabla naziv="DomainObject.Predmet.ProtuStrankaListFormated_1">
      <item>BYBLOS d.o.o. za izdavačko tiskarsku djelatnost i usluge</item>
    </derivirana_varijabla>
  </DomainObject.Predmet.ProtuStrankaListFormated>
  <DomainObject.Predmet.ProtuStrankaListFormatedOIB>
    <izvorni_sadrzaj>
      <item>BYBLOS d.o.o. za izdavačko tiskarsku djelatnost i usluge, OIB 84777598630</item>
    </izvorni_sadrzaj>
    <derivirana_varijabla naziv="DomainObject.Predmet.ProtuStrankaListFormatedOIB_1">
      <item>BYBLOS d.o.o. za izdavačko tiskarsku djelatnost i usluge, OIB 84777598630</item>
    </derivirana_varijabla>
  </DomainObject.Predmet.ProtuStrankaListFormatedOIB>
  <DomainObject.Predmet.ProtuStrankaListFormatedWithAdress>
    <izvorni_sadrzaj>
      <item>BYBLOS d.o.o. za izdavačko tiskarsku djelatnost i usluge, Stepinčeva 35, 21000 Split</item>
    </izvorni_sadrzaj>
    <derivirana_varijabla naziv="DomainObject.Predmet.ProtuStrankaListFormatedWithAdress_1">
      <item>BYBLOS d.o.o. za izdavačko tiskarsku djelatnost i usluge, Stepinčeva 35, 21000 Split</item>
    </derivirana_varijabla>
  </DomainObject.Predmet.ProtuStrankaListFormatedWithAdress>
  <DomainObject.Predmet.ProtuStrankaListFormatedWithAdressOIB>
    <izvorni_sadrzaj>
      <item>BYBLOS d.o.o. za izdavačko tiskarsku djelatnost i usluge, OIB 84777598630, Stepinčeva 35, 21000 Split</item>
    </izvorni_sadrzaj>
    <derivirana_varijabla naziv="DomainObject.Predmet.ProtuStrankaListFormatedWithAdressOIB_1">
      <item>BYBLOS d.o.o. za izdavačko tiskarsku djelatnost i usluge, OIB 84777598630, Stepinčeva 35, 21000 Split</item>
    </derivirana_varijabla>
  </DomainObject.Predmet.ProtuStrankaListFormatedWithAdressOIB>
  <DomainObject.Predmet.ProtuStrankaListNazivFormated>
    <izvorni_sadrzaj>
      <item>BYBLOS d.o.o. za izdavačko tiskarsku djelatnost i usluge</item>
    </izvorni_sadrzaj>
    <derivirana_varijabla naziv="DomainObject.Predmet.ProtuStrankaListNazivFormated_1">
      <item>BYBLOS d.o.o. za izdavačko tiskarsku djelatnost i usluge</item>
    </derivirana_varijabla>
  </DomainObject.Predmet.ProtuStrankaListNazivFormated>
  <DomainObject.Predmet.ProtuStrankaListNazivFormatedOIB>
    <izvorni_sadrzaj>
      <item>BYBLOS d.o.o. za izdavačko tiskarsku djelatnost i usluge, OIB 84777598630</item>
    </izvorni_sadrzaj>
    <derivirana_varijabla naziv="DomainObject.Predmet.ProtuStrankaListNazivFormatedOIB_1">
      <item>BYBLOS d.o.o. za izdavačko tiskarsku djelatnost i usluge, OIB 84777598630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BYBLOS d.o.o. za izdavačko tiskarsku djelatnost i usluge</izvorni_sadrzaj>
    <derivirana_varijabla naziv="DomainObject.Predmet.ProtustrankaIDrugi_1">BYBLOS d.o.o. za izdavačko tiskarsku djelatnost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BYBLOS d.o.o. za izdavačko tiskarsku djelatnost i usluge, OIB 84777598630, Stepinčeva 35, 21000 Split</izvorni_sadrzaj>
    <derivirana_varijabla naziv="DomainObject.Predmet.ProtustrankaIDrugiAdressOIB_1">BYBLOS d.o.o. za izdavačko tiskarsku djelatnost i usluge, OIB 84777598630, Stepinčeva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BYBLOS d.o.o. za izdavačko tiskarsku djelatnost i usluge</item>
      <item>FINANCIJSKA AGENCIJA RC SPLIT</item>
    </izvorni_sadrzaj>
    <derivirana_varijabla naziv="DomainObject.Predmet.SudioniciListNaziv_1">
      <item>BYBLOS d.o.o. za izdavačko tiskarsku djelatnost i usluge</item>
      <item>FINANCIJSKA AGENCIJA RC SPLIT</item>
    </derivirana_varijabla>
  </DomainObject.Predmet.SudioniciListNaziv>
  <DomainObject.Predmet.SudioniciListAdressOIB>
    <izvorni_sadrzaj>
      <item>BYBLOS d.o.o. za izdavačko tiskarsku djelatnost i usluge, OIB 84777598630, Stepinčeva 35,21000 Split</item>
      <item>FINANCIJSKA AGENCIJA RC SPLIT, OIB 85821130368, Mažuranićevo šetalište 24b,21000 Split</item>
    </izvorni_sadrzaj>
    <derivirana_varijabla naziv="DomainObject.Predmet.SudioniciListAdressOIB_1">
      <item>BYBLOS d.o.o. za izdavačko tiskarsku djelatnost i usluge, OIB 84777598630, Stepinčeva 35,21000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84777598630</item>
      <item>, OIB 85821130368</item>
    </izvorni_sadrzaj>
    <derivirana_varijabla naziv="DomainObject.Predmet.SudioniciListNazivOIB_1">
      <item>, OIB 84777598630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597</properties:Words>
  <properties:Characters>3257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2016-02-18T08:19:00Z</dcterms:created>
  <dc:creator>Lari Glavaš</dc:creator>
  <cp:lastModifiedBy>Lari Glavaš</cp:lastModifiedBy>
  <cp:lastPrinted>2016-02-18T08:18:00Z</cp:lastPrinted>
  <dcterms:modified xmlns:xsi="http://www.w3.org/2001/XMLSchema-instance" xsi:type="dcterms:W3CDTF">2016-02-18T08:20:00Z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