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462d" w14:paraId="c83462d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B361EA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DA6F95" w:rsidRPr="00DA6F95">
        <w:t>COLOR - DELUX d.o.o. Labin, Presika 45, OIB: 10745642957</w:t>
      </w:r>
      <w:r w:rsidR="004152C2" w:rsidRPr="004152C2">
        <w:t>,</w:t>
      </w:r>
      <w:r w:rsidR="00830730" w:rsidRPr="00830730">
        <w:t xml:space="preserve"> </w:t>
      </w:r>
      <w:r w:rsidR="00B104D0">
        <w:t>05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DA6F95" w:rsidRPr="00DA6F95">
        <w:t>COLOR - DELUX d.o.o. Labin, Presika 45, OIB: 10745642957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B104D0">
        <w:t>4</w:t>
      </w:r>
      <w:r w:rsidR="00397E84">
        <w:t>3</w:t>
      </w:r>
      <w:r w:rsidR="00DA6F95">
        <w:t>8</w:t>
      </w:r>
      <w:r w:rsidR="00B104D0">
        <w:t>-16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DA6F95" w:rsidRPr="00DA6F95">
        <w:t>St-438/16-4</w:t>
      </w:r>
      <w:r w:rsidR="00DA6F95">
        <w:t xml:space="preserve"> </w:t>
      </w:r>
      <w:r w:rsidRPr="001B1D09">
        <w:t xml:space="preserve">od </w:t>
      </w:r>
      <w:r w:rsidR="00DA6F95" w:rsidRPr="00DA6F95">
        <w:t xml:space="preserve">14. ožujka 2016. </w:t>
      </w:r>
      <w:r w:rsidR="0045218A">
        <w:t>odlučeno je:</w:t>
      </w:r>
    </w:p>
    <w:p w:rsidRDefault="0045218A" w:rsidP="00DA6F95" w:rsidR="00DA6F95">
      <w:pPr>
        <w:ind w:firstLine="708"/>
        <w:jc w:val="both"/>
      </w:pPr>
      <w:r>
        <w:t>„</w:t>
      </w:r>
      <w:r w:rsidR="00DA6F95">
        <w:t xml:space="preserve">Temeljem čl. 115. st. 1. Stečajnog zakona (Narodne novine broj 71/15, dalje: SZ) pokreće se prethodni postupak radi utvrđivanja pretpostavki za otvaranje stečajnog postupka nad dužnikom COLOR - DELUX d.o.o. Labin, Presika 45, OIB: 10745642957, te se određuje ročište radi očitovanja o prijedlogu za otvaranje stečajnoga postupka (čl. 123. SZ-a) i radi rasprave o pretpostavkama za otvaranje stečajnoga postupka (čl. 128. st. 1. SZ-a) za dan </w:t>
      </w:r>
    </w:p>
    <w:p w:rsidRDefault="00DA6F95" w:rsidP="00DA6F95" w:rsidR="00DA6F95">
      <w:pPr>
        <w:ind w:firstLine="708"/>
        <w:jc w:val="both"/>
      </w:pPr>
      <w:r>
        <w:t>05. svibnja 2016. u 10:20 sati, u Trgovačkom sudu u Pazinu, Dršćevka 1, sudnica 1,</w:t>
      </w:r>
    </w:p>
    <w:p w:rsidRDefault="00DA6F95" w:rsidP="00DA6F95" w:rsidR="00DA6F95">
      <w:pPr>
        <w:ind w:firstLine="708"/>
        <w:jc w:val="both"/>
      </w:pPr>
      <w:r>
        <w:t xml:space="preserve">na koje se pozivaju: </w:t>
      </w:r>
    </w:p>
    <w:p w:rsidRDefault="00DA6F95" w:rsidP="00DA6F95" w:rsidR="00DA6F95">
      <w:pPr>
        <w:ind w:firstLine="708"/>
        <w:jc w:val="both"/>
      </w:pPr>
      <w:r>
        <w:tab/>
      </w:r>
      <w:r>
        <w:tab/>
        <w:t>- predlagatelj Financijska agencija, RC Rijeka, Podružnica Pula, Giardini 5,</w:t>
      </w:r>
    </w:p>
    <w:p w:rsidRDefault="00DA6F95" w:rsidP="00DA6F95" w:rsidR="00DA6F95">
      <w:pPr>
        <w:ind w:firstLine="708"/>
        <w:jc w:val="both"/>
      </w:pPr>
      <w:r>
        <w:tab/>
      </w:r>
      <w:r>
        <w:tab/>
        <w:t xml:space="preserve">- dužnik COLOR - DELUX d.o.o. Labin, Presika 45, </w:t>
      </w:r>
    </w:p>
    <w:p w:rsidRDefault="00DA6F95" w:rsidP="00DA6F95" w:rsidR="0045218A">
      <w:pPr>
        <w:ind w:firstLine="708"/>
        <w:jc w:val="both"/>
      </w:pPr>
      <w:r>
        <w:tab/>
      </w:r>
      <w:r>
        <w:tab/>
        <w:t>- zakonski zastupnik dužnika Flavia Jarašević iz Labina, Presika 45.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397E84">
        <w:t>1</w:t>
      </w:r>
      <w:r w:rsidR="00DA6F95">
        <w:t>4</w:t>
      </w:r>
      <w:r w:rsidR="008C471C" w:rsidRPr="008C471C">
        <w:t xml:space="preserve">. </w:t>
      </w:r>
      <w:r w:rsidR="00397E84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B104D0" w:rsidRPr="00B104D0">
        <w:t xml:space="preserve">05. svibnja 2016. 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B104D0">
        <w:t>05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1B1D09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 xml:space="preserve">- dužnik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>
        <w:t>05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6F5" w:rsidR="002716F5">
      <w:r>
        <w:separator/>
      </w:r>
    </w:p>
  </w:endnote>
  <w:endnote w:id="0" w:type="continuationSeparator">
    <w:p w:rsidRDefault="002716F5" w:rsidR="00271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6F5" w:rsidR="002716F5">
      <w:r>
        <w:separator/>
      </w:r>
    </w:p>
  </w:footnote>
  <w:footnote w:id="0" w:type="continuationSeparator">
    <w:p w:rsidRDefault="002716F5" w:rsidR="002716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05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104D0" w:rsidRPr="00B104D0">
      <w:rPr>
        <w:sz w:val="23"/>
        <w:szCs w:val="23"/>
      </w:rPr>
      <w:t xml:space="preserve">Poslovni broj 10 </w:t>
    </w:r>
    <w:r w:rsidR="00DA6F95" w:rsidRPr="00DA6F95">
      <w:rPr>
        <w:sz w:val="23"/>
        <w:szCs w:val="23"/>
      </w:rPr>
      <w:t>St-438/16-</w:t>
    </w:r>
    <w:r w:rsidR="00DA6F95">
      <w:rPr>
        <w:sz w:val="23"/>
        <w:szCs w:val="23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DA6F95" w:rsidRPr="00DA6F95">
      <w:rPr>
        <w:sz w:val="23"/>
        <w:szCs w:val="23"/>
      </w:rPr>
      <w:t>St-438/16-</w:t>
    </w:r>
    <w:r w:rsidR="00DA6F95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105B"/>
    <w:rsid w:val="000262FD"/>
    <w:rsid w:val="00036267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716F5"/>
    <w:rsid w:val="00291807"/>
    <w:rsid w:val="002953C2"/>
    <w:rsid w:val="00295AC0"/>
    <w:rsid w:val="002B4327"/>
    <w:rsid w:val="002D2F98"/>
    <w:rsid w:val="003053DB"/>
    <w:rsid w:val="003430E2"/>
    <w:rsid w:val="00350D95"/>
    <w:rsid w:val="003843C6"/>
    <w:rsid w:val="00397E84"/>
    <w:rsid w:val="004152C2"/>
    <w:rsid w:val="004478D5"/>
    <w:rsid w:val="0045218A"/>
    <w:rsid w:val="00453E5D"/>
    <w:rsid w:val="004C5944"/>
    <w:rsid w:val="004E6771"/>
    <w:rsid w:val="00522C82"/>
    <w:rsid w:val="00522F3F"/>
    <w:rsid w:val="005D2E75"/>
    <w:rsid w:val="005E3D31"/>
    <w:rsid w:val="005F3261"/>
    <w:rsid w:val="00647B00"/>
    <w:rsid w:val="006A66BF"/>
    <w:rsid w:val="006A6A10"/>
    <w:rsid w:val="00700FDC"/>
    <w:rsid w:val="0070308E"/>
    <w:rsid w:val="0071671C"/>
    <w:rsid w:val="00732CD7"/>
    <w:rsid w:val="00735CC0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30730"/>
    <w:rsid w:val="008522E2"/>
    <w:rsid w:val="00895A41"/>
    <w:rsid w:val="008A2706"/>
    <w:rsid w:val="008C0DB2"/>
    <w:rsid w:val="008C471C"/>
    <w:rsid w:val="008D00B5"/>
    <w:rsid w:val="008F5845"/>
    <w:rsid w:val="008F5913"/>
    <w:rsid w:val="00904186"/>
    <w:rsid w:val="00917651"/>
    <w:rsid w:val="009C6CD7"/>
    <w:rsid w:val="009C71BB"/>
    <w:rsid w:val="00A06218"/>
    <w:rsid w:val="00A36732"/>
    <w:rsid w:val="00A551C4"/>
    <w:rsid w:val="00A568DC"/>
    <w:rsid w:val="00AA1311"/>
    <w:rsid w:val="00AB2162"/>
    <w:rsid w:val="00AB4E57"/>
    <w:rsid w:val="00AC24E0"/>
    <w:rsid w:val="00B104D0"/>
    <w:rsid w:val="00B361EA"/>
    <w:rsid w:val="00B4018F"/>
    <w:rsid w:val="00B950D6"/>
    <w:rsid w:val="00BB1590"/>
    <w:rsid w:val="00BC2D8B"/>
    <w:rsid w:val="00BE3666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E6E92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7997"/>
    <w:rsid w:val="00DD1175"/>
    <w:rsid w:val="00E02974"/>
    <w:rsid w:val="00E17C47"/>
    <w:rsid w:val="00E727A8"/>
    <w:rsid w:val="00E97741"/>
    <w:rsid w:val="00EA13FC"/>
    <w:rsid w:val="00EA1FF2"/>
    <w:rsid w:val="00EC4D61"/>
    <w:rsid w:val="00EE5853"/>
    <w:rsid w:val="00EF0A59"/>
    <w:rsid w:val="00EF3ED5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0210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0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1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05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05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05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05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0210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0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1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05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05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05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05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- DELUX d.o.o. LABIN</izvorni_sadrzaj>
    <derivirana_varijabla naziv="DomainObject.Predmet.ProtustrankaFormated_1">  COLOR - DELUX d.o.o. LABIN</derivirana_varijabla>
  </DomainObject.Predmet.ProtustrankaFormated>
  <DomainObject.Predmet.ProtustrankaFormatedOIB>
    <izvorni_sadrzaj>  COLOR - DELUX d.o.o. LABIN, OIB 10745642957</izvorni_sadrzaj>
    <derivirana_varijabla naziv="DomainObject.Predmet.ProtustrankaFormatedOIB_1">  COLOR - DELUX d.o.o. LABIN, OIB 10745642957</derivirana_varijabla>
  </DomainObject.Predmet.ProtustrankaFormatedOIB>
  <DomainObject.Predmet.ProtustrankaFormatedWithAdress>
    <izvorni_sadrzaj> COLOR - DELUX d.o.o. LABIN, Presika 45, 52220 Labin</izvorni_sadrzaj>
    <derivirana_varijabla naziv="DomainObject.Predmet.ProtustrankaFormatedWithAdress_1"> COLOR - DELUX d.o.o. LABIN, Presika 45, 52220 Labin</derivirana_varijabla>
  </DomainObject.Predmet.ProtustrankaFormatedWithAdress>
  <DomainObject.Predmet.ProtustrankaFormatedWithAdressOIB>
    <izvorni_sadrzaj> COLOR - DELUX d.o.o. LABIN, OIB 10745642957, Presika 45, 52220 Labin</izvorni_sadrzaj>
    <derivirana_varijabla naziv="DomainObject.Predmet.ProtustrankaFormatedWithAdressOIB_1"> COLOR - DELUX d.o.o. LABIN, OIB 10745642957, Presika 45, 52220 Labin</derivirana_varijabla>
  </DomainObject.Predmet.ProtustrankaFormatedWithAdressOIB>
  <DomainObject.Predmet.ProtustrankaWithAdress>
    <izvorni_sadrzaj>COLOR - DELUX d.o.o. LABIN Presika 45, 52220 Labin</izvorni_sadrzaj>
    <derivirana_varijabla naziv="DomainObject.Predmet.ProtustrankaWithAdress_1">COLOR - DELUX d.o.o. LABIN Presika 45, 52220 Labin</derivirana_varijabla>
  </DomainObject.Predmet.ProtustrankaWithAdress>
  <DomainObject.Predmet.ProtustrankaWithAdressOIB>
    <izvorni_sadrzaj>COLOR - DELUX d.o.o. LABIN, OIB 10745642957, Presika 45, 52220 Labin</izvorni_sadrzaj>
    <derivirana_varijabla naziv="DomainObject.Predmet.ProtustrankaWithAdressOIB_1">COLOR - DELUX d.o.o. LABIN, OIB 10745642957, Presika 45, 52220 Labin</derivirana_varijabla>
  </DomainObject.Predmet.ProtustrankaWithAdressOIB>
  <DomainObject.Predmet.ProtustrankaNazivFormated>
    <izvorni_sadrzaj>COLOR - DELUX d.o.o. LABIN</izvorni_sadrzaj>
    <derivirana_varijabla naziv="DomainObject.Predmet.ProtustrankaNazivFormated_1">COLOR - DELUX d.o.o. LABIN</derivirana_varijabla>
  </DomainObject.Predmet.ProtustrankaNazivFormated>
  <DomainObject.Predmet.ProtustrankaNazivFormatedOIB>
    <izvorni_sadrzaj>COLOR - DELUX d.o.o. LABIN, OIB 10745642957</izvorni_sadrzaj>
    <derivirana_varijabla naziv="DomainObject.Predmet.ProtustrankaNazivFormatedOIB_1">COLOR - DELUX d.o.o. LABIN, OIB 10745642957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144078.91</izvorni_sadrzaj>
    <derivirana_varijabla naziv="DomainObject.Predmet.TrenutnaVrijednost_1">144078.91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 - DELUX d.o.o. LABIN</item>
    </izvorni_sadrzaj>
    <derivirana_varijabla naziv="DomainObject.Predmet.ProtuStrankaListFormated_1">
      <item>COLOR - DELUX d.o.o. LABIN</item>
    </derivirana_varijabla>
  </DomainObject.Predmet.ProtuStrankaListFormated>
  <DomainObject.Predmet.ProtuStrankaListFormatedOIB>
    <izvorni_sadrzaj>
      <item>COLOR - DELUX d.o.o. LABIN, OIB 10745642957</item>
    </izvorni_sadrzaj>
    <derivirana_varijabla naziv="DomainObject.Predmet.ProtuStrankaListFormatedOIB_1">
      <item>COLOR - DELUX d.o.o. LABIN, OIB 10745642957</item>
    </derivirana_varijabla>
  </DomainObject.Predmet.ProtuStrankaListFormatedOIB>
  <DomainObject.Predmet.ProtuStrankaListFormatedWithAdress>
    <izvorni_sadrzaj>
      <item>COLOR - DELUX d.o.o. LABIN, Presika 45, 52220 Labin</item>
    </izvorni_sadrzaj>
    <derivirana_varijabla naziv="DomainObject.Predmet.ProtuStrankaListFormatedWithAdress_1">
      <item>COLOR - DELUX d.o.o. LABIN, Presika 45, 52220 Labin</item>
    </derivirana_varijabla>
  </DomainObject.Predmet.ProtuStrankaListFormatedWithAdress>
  <DomainObject.Predmet.ProtuStrankaListFormatedWithAdressOIB>
    <izvorni_sadrzaj>
      <item>COLOR - DELUX d.o.o. LABIN, OIB 10745642957, Presika 45, 52220 Labin</item>
    </izvorni_sadrzaj>
    <derivirana_varijabla naziv="DomainObject.Predmet.ProtuStrankaListFormatedWithAdressOIB_1">
      <item>COLOR - DELUX d.o.o. LABIN, OIB 10745642957, Presika 45, 52220 Labin</item>
    </derivirana_varijabla>
  </DomainObject.Predmet.ProtuStrankaListFormatedWithAdressOIB>
  <DomainObject.Predmet.ProtuStrankaListNazivFormated>
    <izvorni_sadrzaj>
      <item>COLOR - DELUX d.o.o. LABIN</item>
    </izvorni_sadrzaj>
    <derivirana_varijabla naziv="DomainObject.Predmet.ProtuStrankaListNazivFormated_1">
      <item>COLOR - DELUX d.o.o. LABIN</item>
    </derivirana_varijabla>
  </DomainObject.Predmet.ProtuStrankaListNazivFormated>
  <DomainObject.Predmet.ProtuStrankaListNazivFormatedOIB>
    <izvorni_sadrzaj>
      <item>COLOR - DELUX d.o.o. LABIN, OIB 10745642957</item>
    </izvorni_sadrzaj>
    <derivirana_varijabla naziv="DomainObject.Predmet.ProtuStrankaListNazivFormatedOIB_1">
      <item>COLOR - DELUX d.o.o. LABIN, OIB 10745642957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 - DELUX d.o.o. LABIN</izvorni_sadrzaj>
    <derivirana_varijabla naziv="DomainObject.Predmet.ProtustrankaIDrugi_1">COLOR - DELUX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COLOR - DELUX d.o.o. LABIN, OIB 10745642957, Presika 45, 52220 Labin</izvorni_sadrzaj>
    <derivirana_varijabla naziv="DomainObject.Predmet.ProtustrankaIDrugiAdressOIB_1">COLOR - DELUX d.o.o. LABIN, OIB 10745642957, Presika 45,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 - DELUX d.o.o. LABIN</item>
    </izvorni_sadrzaj>
    <derivirana_varijabla naziv="DomainObject.Predmet.SudioniciListNaziv_1">
      <item>FINANCIJSKA AGENCIJA, RC RIJEKA, PODRUŽNICA PULA, PULA</item>
      <item>COLOR - DELUX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COLOR - DELUX d.o.o. LABIN, OIB 10745642957, Presika 45,52220 Labin</item>
    </izvorni_sadrzaj>
    <derivirana_varijabla naziv="DomainObject.Predmet.SudioniciListAdressOIB_1">
      <item>FINANCIJSKA AGENCIJA, RC RIJEKA, PODRUŽNICA PULA, PULA, OIB 85821130368, Ulica grada Vukovara 70,10000 Zagreb</item>
      <item>COLOR - DELUX d.o.o. LABIN, OIB 10745642957, Presika 45,52220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10745642957</item>
    </izvorni_sadrzaj>
    <derivirana_varijabla naziv="DomainObject.Predmet.SudioniciListNazivOIB_1">
      <item>, OIB 85821130368</item>
      <item>, OIB 10745642957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2742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2016-05-05T08:33:00Z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2016-05-05T08:33:00Z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