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2b4bd" w14:paraId="8b2b4bd" w:rsidRDefault="00943360" w:rsidP="00943360" w:rsidR="0094336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3360" w:rsidP="00943360" w:rsidR="0094336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43360" w:rsidP="00943360" w:rsidR="0094336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43360" w:rsidP="00943360" w:rsidR="0094336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43360" w:rsidP="00943360" w:rsidR="0094336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43360" w:rsidP="00943360" w:rsidR="0094336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43360" w:rsidP="00943360" w:rsidR="00943360" w:rsidRPr="005D578C">
      <w:pPr>
        <w:jc w:val="center"/>
        <w:rPr>
          <w:rFonts w:cs="Times New Roman" w:eastAsia="Times New Roman"/>
          <w:szCs w:val="24"/>
        </w:rPr>
      </w:pPr>
    </w:p>
    <w:p w:rsidRDefault="00943360" w:rsidP="00943360" w:rsidR="0094336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43360" w:rsidP="00943360" w:rsidR="00943360" w:rsidRPr="005D578C">
      <w:pPr>
        <w:rPr>
          <w:rFonts w:cs="Times New Roman" w:eastAsia="Times New Roman"/>
          <w:szCs w:val="24"/>
        </w:rPr>
      </w:pPr>
    </w:p>
    <w:p w:rsidRDefault="00943360" w:rsidP="00943360" w:rsidR="0094336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 w:rsidR="00BE4176"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9912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HISTRIA DOMUS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Momjan, Kremenje 95 B</w:t>
      </w:r>
      <w:r w:rsidRPr="005D578C">
        <w:rPr>
          <w:rFonts w:cs="Times New Roman" w:eastAsia="Times New Roman"/>
          <w:szCs w:val="24"/>
        </w:rPr>
        <w:t xml:space="preserve">, OIB </w:t>
      </w:r>
      <w:r w:rsidR="00C00D77">
        <w:rPr>
          <w:rFonts w:cs="Times New Roman" w:eastAsia="Times New Roman"/>
          <w:szCs w:val="24"/>
        </w:rPr>
        <w:t>91921150553, MBS 130001438, 4</w:t>
      </w:r>
      <w:r>
        <w:rPr>
          <w:rFonts w:cs="Times New Roman" w:eastAsia="Times New Roman"/>
          <w:szCs w:val="24"/>
        </w:rPr>
        <w:t>. veljače 2016.</w:t>
      </w:r>
    </w:p>
    <w:p w:rsidRDefault="00943360" w:rsidP="00943360" w:rsidR="00943360" w:rsidRPr="005D578C">
      <w:pPr>
        <w:rPr>
          <w:rFonts w:cs="Times New Roman" w:eastAsia="Times New Roman"/>
          <w:szCs w:val="24"/>
        </w:rPr>
      </w:pPr>
    </w:p>
    <w:p w:rsidRDefault="00943360" w:rsidP="00943360" w:rsidR="0094336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43360" w:rsidP="00943360" w:rsidR="00943360" w:rsidRPr="005D578C">
      <w:pPr>
        <w:rPr>
          <w:rFonts w:cs="Times New Roman" w:eastAsia="Times New Roman"/>
          <w:szCs w:val="24"/>
        </w:rPr>
      </w:pPr>
    </w:p>
    <w:p w:rsidRDefault="00943360" w:rsidP="00943360" w:rsidR="0094336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HISTRIA DOMUS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Momjan, Kremenje 95 B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91921150553, MBS 130001438,</w:t>
      </w:r>
      <w:r w:rsidRPr="005D578C">
        <w:rPr>
          <w:rFonts w:cs="Times New Roman" w:eastAsia="Times New Roman"/>
          <w:szCs w:val="24"/>
        </w:rPr>
        <w:t xml:space="preserve"> s danom </w:t>
      </w:r>
      <w:r w:rsidR="00C00D77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veljače 2016. </w:t>
      </w:r>
      <w:r w:rsidRPr="005D578C">
        <w:rPr>
          <w:rFonts w:cs="Times New Roman" w:eastAsia="Times New Roman"/>
          <w:szCs w:val="24"/>
        </w:rPr>
        <w:t xml:space="preserve">u </w:t>
      </w:r>
      <w:r w:rsidR="008B4C01">
        <w:rPr>
          <w:rFonts w:cs="Times New Roman" w:eastAsia="Times New Roman"/>
          <w:szCs w:val="24"/>
        </w:rPr>
        <w:t>08</w:t>
      </w:r>
      <w:r>
        <w:rPr>
          <w:rFonts w:cs="Times New Roman" w:eastAsia="Times New Roman"/>
          <w:szCs w:val="24"/>
        </w:rPr>
        <w:t>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943360" w:rsidP="00943360" w:rsidR="00943360" w:rsidRPr="005D578C">
      <w:pPr>
        <w:rPr>
          <w:rFonts w:cs="Times New Roman" w:eastAsia="Times New Roman"/>
          <w:szCs w:val="24"/>
        </w:rPr>
      </w:pPr>
    </w:p>
    <w:p w:rsidRDefault="00943360" w:rsidP="00943360" w:rsidR="0094336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943360" w:rsidP="00943360" w:rsidR="00943360">
      <w:pPr>
        <w:ind w:firstLine="708"/>
        <w:rPr>
          <w:rFonts w:cs="Times New Roman" w:eastAsia="Times New Roman"/>
          <w:szCs w:val="20"/>
        </w:rPr>
      </w:pPr>
    </w:p>
    <w:p w:rsidRDefault="00943360" w:rsidP="00943360" w:rsidR="0094336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HISTRIA DOMUS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Momjan, Kremenje 95 B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91921150553, MBS 130001438.</w:t>
      </w:r>
    </w:p>
    <w:p w:rsidRDefault="00943360" w:rsidP="00943360" w:rsidR="00943360">
      <w:pPr>
        <w:rPr>
          <w:rFonts w:cs="Times New Roman" w:eastAsia="Times New Roman"/>
          <w:szCs w:val="24"/>
        </w:rPr>
      </w:pPr>
    </w:p>
    <w:p w:rsidRDefault="00943360" w:rsidP="00943360" w:rsidR="0094336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HISTRIA DOMUS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Momjan, Kremenje 95 B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91921150553, MBS 130001438.</w:t>
      </w:r>
    </w:p>
    <w:p w:rsidRDefault="00943360" w:rsidP="00943360" w:rsidR="00943360">
      <w:pPr>
        <w:rPr>
          <w:rFonts w:cs="Times New Roman" w:eastAsia="Times New Roman"/>
          <w:szCs w:val="24"/>
        </w:rPr>
      </w:pPr>
    </w:p>
    <w:p w:rsidRDefault="00943360" w:rsidP="00943360" w:rsidR="00943360" w:rsidRPr="005D578C">
      <w:pPr>
        <w:rPr>
          <w:rFonts w:cs="Times New Roman" w:eastAsia="Times New Roman"/>
          <w:szCs w:val="24"/>
        </w:rPr>
      </w:pPr>
    </w:p>
    <w:p w:rsidRDefault="00943360" w:rsidP="00943360" w:rsidR="0094336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43360" w:rsidP="00943360" w:rsidR="00943360">
      <w:pPr>
        <w:ind w:firstLine="708"/>
        <w:rPr>
          <w:rFonts w:cs="Times New Roman" w:eastAsia="Times New Roman"/>
          <w:szCs w:val="24"/>
        </w:rPr>
      </w:pPr>
    </w:p>
    <w:p w:rsidRDefault="00943360" w:rsidP="00943360" w:rsidR="0094336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HISTRIA DOMUS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Momjan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St-381/2015-3 od 26. studenog 2015. pokrenuo skraćeni stečajni postupak nad dužnikom HISTRIA DOMUS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Momjan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10.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St-381/2015-4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43360" w:rsidP="00943360" w:rsidR="0094336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43360" w:rsidP="00943360" w:rsidR="00943360" w:rsidRPr="005D578C">
      <w:pPr>
        <w:rPr>
          <w:rFonts w:cs="Times New Roman" w:eastAsia="Times New Roman"/>
          <w:szCs w:val="24"/>
        </w:rPr>
      </w:pPr>
    </w:p>
    <w:p w:rsidRDefault="00943360" w:rsidP="00943360" w:rsidR="0094336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C00D77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43360" w:rsidP="00943360" w:rsidR="00943360" w:rsidRPr="005D578C">
      <w:pPr>
        <w:jc w:val="center"/>
        <w:rPr>
          <w:rFonts w:cs="Times New Roman" w:eastAsia="Times New Roman"/>
          <w:szCs w:val="24"/>
        </w:rPr>
      </w:pPr>
    </w:p>
    <w:p w:rsidRDefault="00943360" w:rsidP="00BE4176" w:rsidR="00943360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943360" w:rsidP="00BE4176" w:rsidR="00943360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C00D77">
        <w:rPr>
          <w:rFonts w:cs="Times New Roman" w:eastAsia="Times New Roman"/>
          <w:szCs w:val="24"/>
        </w:rPr>
        <w:t xml:space="preserve">, v. r. </w:t>
      </w:r>
    </w:p>
    <w:p w:rsidRDefault="00943360" w:rsidP="00943360" w:rsidR="00943360">
      <w:pPr>
        <w:jc w:val="left"/>
        <w:rPr>
          <w:rFonts w:cs="Times New Roman" w:eastAsia="Times New Roman"/>
          <w:szCs w:val="24"/>
        </w:rPr>
      </w:pPr>
    </w:p>
    <w:p w:rsidRDefault="00BE4176" w:rsidP="00943360" w:rsidR="00BE4176" w:rsidRPr="005D578C">
      <w:pPr>
        <w:jc w:val="left"/>
        <w:rPr>
          <w:rFonts w:cs="Times New Roman" w:eastAsia="Times New Roman"/>
          <w:szCs w:val="24"/>
        </w:rPr>
      </w:pPr>
    </w:p>
    <w:p w:rsidRDefault="00943360" w:rsidP="00943360" w:rsidR="0094336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43360" w:rsidP="00943360" w:rsidR="00943360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943360" w:rsidP="00943360" w:rsidR="0094336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943360" w:rsidP="00943360" w:rsidR="00943360">
      <w:pPr>
        <w:rPr>
          <w:rFonts w:cs="Times New Roman" w:eastAsia="Times New Roman"/>
          <w:szCs w:val="24"/>
        </w:rPr>
      </w:pPr>
    </w:p>
    <w:p w:rsidRDefault="00943360" w:rsidP="00943360" w:rsidR="00943360" w:rsidRPr="005D578C">
      <w:pPr>
        <w:rPr>
          <w:rFonts w:cs="Times New Roman" w:eastAsia="Times New Roman"/>
          <w:szCs w:val="24"/>
        </w:rPr>
      </w:pPr>
    </w:p>
    <w:p w:rsidRDefault="00943360" w:rsidP="00943360" w:rsidR="0094336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43360" w:rsidP="00943360" w:rsidR="0094336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43360" w:rsidP="00943360" w:rsidR="0094336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HISTRIA DOMUS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Momjan, Kremenje 95 B,</w:t>
      </w:r>
    </w:p>
    <w:p w:rsidRDefault="00943360" w:rsidP="00943360" w:rsidR="0094336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</w:t>
      </w:r>
      <w:r w:rsidR="00BE4176">
        <w:rPr>
          <w:rFonts w:cs="Times New Roman" w:eastAsia="Times New Roman"/>
          <w:szCs w:val="24"/>
        </w:rPr>
        <w:t>ovlaštena za zastupanje dužnika –</w:t>
      </w:r>
      <w:r>
        <w:rPr>
          <w:rFonts w:cs="Times New Roman" w:eastAsia="Times New Roman"/>
          <w:szCs w:val="24"/>
        </w:rPr>
        <w:t xml:space="preserve"> Josip Ban, Momjan , Kremenje 95 B,</w:t>
      </w:r>
    </w:p>
    <w:p w:rsidRDefault="00943360" w:rsidP="00943360" w:rsidR="0094336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</w:t>
      </w:r>
      <w:r w:rsidR="00BE4176">
        <w:rPr>
          <w:rFonts w:cs="Times New Roman" w:eastAsia="Times New Roman"/>
          <w:szCs w:val="20"/>
        </w:rPr>
        <w:t>Poreč, M. B. Vlašića 20,</w:t>
      </w:r>
      <w:r>
        <w:rPr>
          <w:rFonts w:cs="Times New Roman" w:eastAsia="Times New Roman"/>
          <w:szCs w:val="20"/>
        </w:rPr>
        <w:t xml:space="preserve"> </w:t>
      </w:r>
    </w:p>
    <w:p w:rsidRDefault="00943360" w:rsidP="00943360" w:rsidR="0094336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43360" w:rsidP="00943360" w:rsidR="009433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Nikola Delić, Pula, Kranjčevićeva 16</w:t>
      </w:r>
      <w:r w:rsidR="00E23783">
        <w:rPr>
          <w:rFonts w:cs="Times New Roman" w:eastAsia="Times New Roman"/>
          <w:szCs w:val="20"/>
        </w:rPr>
        <w:t xml:space="preserve">, </w:t>
      </w:r>
    </w:p>
    <w:p w:rsidRDefault="00943360" w:rsidP="00943360" w:rsidR="0094336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943360" w:rsidP="00943360" w:rsidR="0094336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943360" w:rsidP="00943360" w:rsidR="0094336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943360" w:rsidP="00943360" w:rsidR="00943360" w:rsidRPr="00EB7ECC"/>
    <w:p w:rsidRDefault="00943360" w:rsidP="00943360" w:rsidR="00943360">
      <w:pPr>
        <w:jc w:val="left"/>
        <w:rPr>
          <w:rFonts w:cs="Times New Roman" w:eastAsia="Times New Roman"/>
          <w:szCs w:val="24"/>
        </w:rPr>
      </w:pPr>
    </w:p>
    <w:p w:rsidRDefault="00943360" w:rsidP="00943360" w:rsidR="00943360"/>
    <w:p w:rsidRDefault="00943360" w:rsidP="00943360" w:rsidR="00943360">
      <w:pPr>
        <w:jc w:val="left"/>
        <w:rPr>
          <w:rFonts w:cs="Times New Roman" w:eastAsia="Times New Roman"/>
          <w:szCs w:val="24"/>
        </w:rPr>
      </w:pPr>
    </w:p>
    <w:sectPr w:rsidSect="00A074C3" w:rsidR="0094336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3360" w:rsidP="00943360" w:rsidR="00943360">
      <w:r>
        <w:separator/>
      </w:r>
    </w:p>
  </w:endnote>
  <w:endnote w:id="0" w:type="continuationSeparator">
    <w:p w:rsidRDefault="00943360" w:rsidP="00943360" w:rsidR="009433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3360" w:rsidP="00943360" w:rsidR="00943360">
      <w:r>
        <w:separator/>
      </w:r>
    </w:p>
  </w:footnote>
  <w:footnote w:id="0" w:type="continuationSeparator">
    <w:p w:rsidRDefault="00943360" w:rsidP="00943360" w:rsidR="009433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3360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B4C0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St-381/2015-5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3360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St-381/2015-5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2D11"/>
    <w:rsid w:val="006A144F"/>
    <w:rsid w:val="008B4C01"/>
    <w:rsid w:val="00943360"/>
    <w:rsid w:val="00BE4176"/>
    <w:rsid w:val="00C00D77"/>
    <w:rsid w:val="00C13AD5"/>
    <w:rsid w:val="00CD2D11"/>
    <w:rsid w:val="00E2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336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4336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4336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33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336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433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4336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4C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C0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B4C0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B4C0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B4C0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336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4336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4336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33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336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433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4336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4C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C0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B4C0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B4C0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B4C0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St-381/2015</izvorni_sadrzaj>
    <derivirana_varijabla naziv="DomainObject.Predmet.OznakaBroj_1">St-381/2015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HISTRIA DOMUS d.o.o. MOMJAN</izvorni_sadrzaj>
    <derivirana_varijabla naziv="DomainObject.Predmet.ProtustrankaFormated_1">  HISTRIA DOMUS d.o.o. MOMJAN</derivirana_varijabla>
  </DomainObject.Predmet.ProtustrankaFormated>
  <DomainObject.Predmet.ProtustrankaFormatedOIB>
    <izvorni_sadrzaj>  HISTRIA DOMUS d.o.o. MOMJAN, OIB 91921150553</izvorni_sadrzaj>
    <derivirana_varijabla naziv="DomainObject.Predmet.ProtustrankaFormatedOIB_1">  HISTRIA DOMUS d.o.o. MOMJAN, OIB 91921150553</derivirana_varijabla>
  </DomainObject.Predmet.ProtustrankaFormatedOIB>
  <DomainObject.Predmet.ProtustrankaFormatedWithAdress>
    <izvorni_sadrzaj> HISTRIA DOMUS d.o.o. MOMJAN, Kremenje 95 B, 52460 Momjan</izvorni_sadrzaj>
    <derivirana_varijabla naziv="DomainObject.Predmet.ProtustrankaFormatedWithAdress_1"> HISTRIA DOMUS d.o.o. MOMJAN, Kremenje 95 B, 52460 Momjan</derivirana_varijabla>
  </DomainObject.Predmet.ProtustrankaFormatedWithAdress>
  <DomainObject.Predmet.ProtustrankaFormatedWithAdressOIB>
    <izvorni_sadrzaj> HISTRIA DOMUS d.o.o. MOMJAN, OIB 91921150553, Kremenje 95 B, 52460 Momjan</izvorni_sadrzaj>
    <derivirana_varijabla naziv="DomainObject.Predmet.ProtustrankaFormatedWithAdressOIB_1"> HISTRIA DOMUS d.o.o. MOMJAN, OIB 91921150553, Kremenje 95 B, 52460 Momjan</derivirana_varijabla>
  </DomainObject.Predmet.ProtustrankaFormatedWithAdressOIB>
  <DomainObject.Predmet.ProtustrankaWithAdress>
    <izvorni_sadrzaj>HISTRIA DOMUS d.o.o. MOMJAN Kremenje 95 B, 52460 Momjan</izvorni_sadrzaj>
    <derivirana_varijabla naziv="DomainObject.Predmet.ProtustrankaWithAdress_1">HISTRIA DOMUS d.o.o. MOMJAN Kremenje 95 B, 52460 Momjan</derivirana_varijabla>
  </DomainObject.Predmet.ProtustrankaWithAdress>
  <DomainObject.Predmet.ProtustrankaWithAdressOIB>
    <izvorni_sadrzaj>HISTRIA DOMUS d.o.o. MOMJAN, OIB 91921150553, Kremenje 95 B, 52460 Momjan</izvorni_sadrzaj>
    <derivirana_varijabla naziv="DomainObject.Predmet.ProtustrankaWithAdressOIB_1">HISTRIA DOMUS d.o.o. MOMJAN, OIB 91921150553, Kremenje 95 B, 52460 Momjan</derivirana_varijabla>
  </DomainObject.Predmet.ProtustrankaWithAdressOIB>
  <DomainObject.Predmet.ProtustrankaNazivFormated>
    <izvorni_sadrzaj>HISTRIA DOMUS d.o.o. MOMJAN</izvorni_sadrzaj>
    <derivirana_varijabla naziv="DomainObject.Predmet.ProtustrankaNazivFormated_1">HISTRIA DOMUS d.o.o. MOMJAN</derivirana_varijabla>
  </DomainObject.Predmet.ProtustrankaNazivFormated>
  <DomainObject.Predmet.ProtustrankaNazivFormatedOIB>
    <izvorni_sadrzaj>HISTRIA DOMUS d.o.o. MOMJAN, OIB 91921150553</izvorni_sadrzaj>
    <derivirana_varijabla naziv="DomainObject.Predmet.ProtustrankaNazivFormatedOIB_1">HISTRIA DOMUS d.o.o. MOMJAN, OIB 91921150553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3676208.57</izvorni_sadrzaj>
    <derivirana_varijabla naziv="DomainObject.Predmet.TrenutnaVrijednost_1">3676208.57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HISTRIA DOMUS d.o.o. MOMJAN</item>
    </izvorni_sadrzaj>
    <derivirana_varijabla naziv="DomainObject.Predmet.ProtuStrankaListFormated_1">
      <item>HISTRIA DOMUS d.o.o. MOMJAN</item>
    </derivirana_varijabla>
  </DomainObject.Predmet.ProtuStrankaListFormated>
  <DomainObject.Predmet.ProtuStrankaListFormatedOIB>
    <izvorni_sadrzaj>
      <item>HISTRIA DOMUS d.o.o. MOMJAN, OIB 91921150553</item>
    </izvorni_sadrzaj>
    <derivirana_varijabla naziv="DomainObject.Predmet.ProtuStrankaListFormatedOIB_1">
      <item>HISTRIA DOMUS d.o.o. MOMJAN, OIB 91921150553</item>
    </derivirana_varijabla>
  </DomainObject.Predmet.ProtuStrankaListFormatedOIB>
  <DomainObject.Predmet.ProtuStrankaListFormatedWithAdress>
    <izvorni_sadrzaj>
      <item>HISTRIA DOMUS d.o.o. MOMJAN, Kremenje 95 B, 52460 Momjan</item>
    </izvorni_sadrzaj>
    <derivirana_varijabla naziv="DomainObject.Predmet.ProtuStrankaListFormatedWithAdress_1">
      <item>HISTRIA DOMUS d.o.o. MOMJAN, Kremenje 95 B, 52460 Momjan</item>
    </derivirana_varijabla>
  </DomainObject.Predmet.ProtuStrankaListFormatedWithAdress>
  <DomainObject.Predmet.ProtuStrankaListFormatedWithAdressOIB>
    <izvorni_sadrzaj>
      <item>HISTRIA DOMUS d.o.o. MOMJAN, OIB 91921150553, Kremenje 95 B, 52460 Momjan</item>
    </izvorni_sadrzaj>
    <derivirana_varijabla naziv="DomainObject.Predmet.ProtuStrankaListFormatedWithAdressOIB_1">
      <item>HISTRIA DOMUS d.o.o. MOMJAN, OIB 91921150553, Kremenje 95 B, 52460 Momjan</item>
    </derivirana_varijabla>
  </DomainObject.Predmet.ProtuStrankaListFormatedWithAdressOIB>
  <DomainObject.Predmet.ProtuStrankaListNazivFormated>
    <izvorni_sadrzaj>
      <item>HISTRIA DOMUS d.o.o. MOMJAN</item>
    </izvorni_sadrzaj>
    <derivirana_varijabla naziv="DomainObject.Predmet.ProtuStrankaListNazivFormated_1">
      <item>HISTRIA DOMUS d.o.o. MOMJAN</item>
    </derivirana_varijabla>
  </DomainObject.Predmet.ProtuStrankaListNazivFormated>
  <DomainObject.Predmet.ProtuStrankaListNazivFormatedOIB>
    <izvorni_sadrzaj>
      <item>HISTRIA DOMUS d.o.o. MOMJAN, OIB 91921150553</item>
    </izvorni_sadrzaj>
    <derivirana_varijabla naziv="DomainObject.Predmet.ProtuStrankaListNazivFormatedOIB_1">
      <item>HISTRIA DOMUS d.o.o. MOMJAN, OIB 91921150553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HISTRIA DOMUS d.o.o. MOMJAN</izvorni_sadrzaj>
    <derivirana_varijabla naziv="DomainObject.Predmet.ProtustrankaIDrugi_1">HISTRIA DOMUS d.o.o. MOMJAN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HISTRIA DOMUS d.o.o. MOMJAN, OIB 91921150553, Kremenje 95 B, 52460 Momjan</izvorni_sadrzaj>
    <derivirana_varijabla naziv="DomainObject.Predmet.ProtustrankaIDrugiAdressOIB_1">HISTRIA DOMUS d.o.o. MOMJAN, OIB 91921150553, Kremenje 95 B, 52460 Momjan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HISTRIA DOMUS d.o.o. MOMJAN</item>
    </izvorni_sadrzaj>
    <derivirana_varijabla naziv="DomainObject.Predmet.SudioniciListNaziv_1">
      <item>FINANCIJSKA AGENCIJA, RC RIJEKA, PODRUŽNICA PULA, PULA</item>
      <item>HISTRIA DOMUS d.o.o. MOMJAN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HISTRIA DOMUS d.o.o. MOMJAN, OIB 91921150553, Kremenje 95 B,52460 Momjan</item>
    </izvorni_sadrzaj>
    <derivirana_varijabla naziv="DomainObject.Predmet.SudioniciListAdressOIB_1">
      <item>FINANCIJSKA AGENCIJA, RC RIJEKA, PODRUŽNICA PULA, PULA, OIB 85821130368, Giardini 5,52100 Pula</item>
      <item>HISTRIA DOMUS d.o.o. MOMJAN, OIB 91921150553, Kremenje 95 B,52460 Momjan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91921150553</item>
    </izvorni_sadrzaj>
    <derivirana_varijabla naziv="DomainObject.Predmet.SudioniciListNazivOIB_1">
      <item>, OIB 85821130368</item>
      <item>, OIB 91921150553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614</properties:Words>
  <properties:Characters>3255</properties:Characters>
  <properties:Lines>81</properties:Lines>
  <properties:Paragraphs>30</properties:Paragraphs>
  <properties:TotalTime>7</properties:TotalTime>
  <properties:ScaleCrop>false</properties:ScaleCrop>
  <properties:LinksUpToDate>false</properties:LinksUpToDate>
  <properties:CharactersWithSpaces>3892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2016-01-29T11:06:00Z</dcterms:created>
  <dc:creator>Mihaela Kaligari</dc:creator>
  <dc:description/>
  <cp:keywords/>
  <cp:lastModifiedBy>Mihaela Kaligari</cp:lastModifiedBy>
  <cp:lastPrinted>2016-02-04T10:44:00Z</cp:lastPrinted>
  <dcterms:modified xmlns:xsi="http://www.w3.org/2001/XMLSchema-instance" xsi:type="dcterms:W3CDTF">2016-02-04T11:09:00Z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