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8f6c" w14:paraId="2fd8f6c" w:rsidRDefault="002E4403" w:rsidP="00910611" w:rsidR="002E44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403" w:rsidP="00910611" w:rsidR="002E4403">
      <w:r>
        <w:rPr>
          <w:rFonts w:eastAsia="MS Mincho"/>
        </w:rPr>
        <w:t>REPUBLIKA HRVATSKA</w:t>
      </w:r>
    </w:p>
    <w:p w:rsidRDefault="002E4403" w:rsidP="00910611" w:rsidR="002E4403">
      <w:r>
        <w:rPr>
          <w:rFonts w:eastAsia="MS Mincho"/>
        </w:rPr>
        <w:t>TRGOVAČKI SUD U RIJECI</w:t>
      </w:r>
    </w:p>
    <w:p w:rsidRDefault="002E4403" w:rsidR="002E44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0B7560">
      <w:pPr>
        <w:jc w:val="center"/>
      </w:pP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53AD9">
        <w:rPr>
          <w:bCs/>
        </w:rPr>
        <w:t>REX DEI</w:t>
      </w:r>
      <w:r w:rsidR="00553AD9">
        <w:t xml:space="preserve"> j. d. o. o. za sport i rekreaciju Mali Lošinj, Vittorio Craglietto 30, OIB: 77605186234, MBS: 040340307</w:t>
      </w:r>
      <w:r w:rsidRPr="000B7560">
        <w:t>, dana 2</w:t>
      </w:r>
      <w:r w:rsidR="00553AD9">
        <w:t>3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</w:t>
      </w:r>
      <w:r w:rsidR="004B4CB8">
        <w:t>33</w:t>
      </w:r>
      <w:r w:rsidRPr="000B7560">
        <w:t xml:space="preserve">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045C23">
        <w:t>7</w:t>
      </w:r>
      <w:r w:rsidR="00553AD9">
        <w:t>60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045C23">
        <w:t>14. studenoga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553AD9">
        <w:rPr>
          <w:bCs/>
        </w:rPr>
        <w:t>REX DEI</w:t>
      </w:r>
      <w:r w:rsidR="00553AD9">
        <w:t xml:space="preserve"> j. d. o. o. za sport i rekreaciju Mali Lošinj, Vittorio Craglietto 30, OIB: 77605186234, MBS: 040340307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045C23">
        <w:t>7</w:t>
      </w:r>
      <w:r w:rsidR="007F314C">
        <w:t>56</w:t>
      </w:r>
      <w:r w:rsidR="00A71FB8" w:rsidRPr="000B7560">
        <w:t>/2016-</w:t>
      </w:r>
      <w:r w:rsidR="00553AD9">
        <w:t>5</w:t>
      </w:r>
      <w:r w:rsidR="00A71FB8" w:rsidRPr="000B7560">
        <w:t xml:space="preserve"> od </w:t>
      </w:r>
      <w:r w:rsidR="00CB6547">
        <w:t>1</w:t>
      </w:r>
      <w:r w:rsidR="00045C23">
        <w:t>4</w:t>
      </w:r>
      <w:r w:rsidR="00CB6547">
        <w:t>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</w:t>
      </w:r>
      <w:r w:rsidR="004B4CB8">
        <w:t>33</w:t>
      </w:r>
      <w:r w:rsidRPr="000B7560">
        <w:t xml:space="preserve">,25 kn naknade troškova na temelju pisanoga, obrazloženoga i dokumentiranoga izvješća privremenog stečajnog upravitelja, pri čemu se od navedenog iznosa </w:t>
      </w:r>
      <w:r w:rsidR="004B4CB8">
        <w:t>7</w:t>
      </w:r>
      <w:r w:rsidRPr="000B7560">
        <w:t xml:space="preserve">0,00 kn odnosi na upravne pristojbe, </w:t>
      </w:r>
      <w:r w:rsidR="004B4CB8">
        <w:t>9</w:t>
      </w:r>
      <w:r w:rsidRPr="000B7560">
        <w:t>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553AD9">
        <w:t>3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/>
    <w:p w:rsidRDefault="00427E4B" w:rsidR="00427E4B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553AD9">
        <w:t>3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180" w:rsidR="00ED4180">
      <w:r>
        <w:separator/>
      </w:r>
    </w:p>
  </w:endnote>
  <w:endnote w:id="0" w:type="continuationSeparator">
    <w:p w:rsidRDefault="00ED4180" w:rsidR="00ED4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4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180" w:rsidR="00ED4180">
      <w:r>
        <w:separator/>
      </w:r>
    </w:p>
  </w:footnote>
  <w:footnote w:id="0" w:type="continuationSeparator">
    <w:p w:rsidRDefault="00ED4180" w:rsidR="00ED4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53AD9">
      <w:t>760</w:t>
    </w:r>
    <w:r w:rsidR="005562D0">
      <w:t>/2016</w:t>
    </w:r>
    <w:r w:rsidR="00427E4B">
      <w:t>-8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2E4403"/>
    <w:rsid w:val="0031745B"/>
    <w:rsid w:val="00370F67"/>
    <w:rsid w:val="003A38C8"/>
    <w:rsid w:val="003B2888"/>
    <w:rsid w:val="003C151A"/>
    <w:rsid w:val="003D5A1C"/>
    <w:rsid w:val="00424E14"/>
    <w:rsid w:val="00427E4B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B0BD2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D4180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44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44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44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44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pruivremeni st. upravitelj</izvorni_sadrzaj>
    <derivirana_varijabla naziv="DomainObject.Primjedba_1">pruivremeni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DEI j.d.o.o.</izvorni_sadrzaj>
    <derivirana_varijabla naziv="DomainObject.Predmet.ProtustrankaFormated_1">  REX DEI j.d.o.o.</derivirana_varijabla>
  </DomainObject.Predmet.ProtustrankaFormated>
  <DomainObject.Predmet.ProtustrankaFormatedOIB>
    <izvorni_sadrzaj>  REX DEI j.d.o.o., OIB 77605186234</izvorni_sadrzaj>
    <derivirana_varijabla naziv="DomainObject.Predmet.ProtustrankaFormatedOIB_1">  REX DEI j.d.o.o., OIB 77605186234</derivirana_varijabla>
  </DomainObject.Predmet.ProtustrankaFormatedOIB>
  <DomainObject.Predmet.ProtustrankaFormatedWithAdress>
    <izvorni_sadrzaj> REX DEI j.d.o.o., Vittorio Craglietto 30, 51550 Mali Lošinj</izvorni_sadrzaj>
    <derivirana_varijabla naziv="DomainObject.Predmet.ProtustrankaFormatedWithAdress_1"> REX DEI j.d.o.o., Vittorio Craglietto 30, 51550 Mali Lošinj</derivirana_varijabla>
  </DomainObject.Predmet.ProtustrankaFormatedWithAdress>
  <DomainObject.Predmet.ProtustrankaFormatedWithAdressOIB>
    <izvorni_sadrzaj> REX DEI j.d.o.o., OIB 77605186234, Vittorio Craglietto 30, 51550 Mali Lošinj</izvorni_sadrzaj>
    <derivirana_varijabla naziv="DomainObject.Predmet.ProtustrankaFormatedWithAdressOIB_1"> REX DEI j.d.o.o., OIB 77605186234, Vittorio Craglietto 30, 51550 Mali Lošinj</derivirana_varijabla>
  </DomainObject.Predmet.ProtustrankaFormatedWithAdressOIB>
  <DomainObject.Predmet.ProtustrankaWithAdress>
    <izvorni_sadrzaj>REX DEI j.d.o.o. Vittorio Craglietto 30, 51550 Mali Lošinj</izvorni_sadrzaj>
    <derivirana_varijabla naziv="DomainObject.Predmet.ProtustrankaWithAdress_1">REX DEI j.d.o.o. Vittorio Craglietto 30, 51550 Mali Lošinj</derivirana_varijabla>
  </DomainObject.Predmet.ProtustrankaWithAdress>
  <DomainObject.Predmet.ProtustrankaWithAdressOIB>
    <izvorni_sadrzaj>REX DEI j.d.o.o., OIB 77605186234, Vittorio Craglietto 30, 51550 Mali Lošinj</izvorni_sadrzaj>
    <derivirana_varijabla naziv="DomainObject.Predmet.ProtustrankaWithAdressOIB_1">REX DEI j.d.o.o., OIB 77605186234, Vittorio Craglietto 30, 51550 Mali Lošinj</derivirana_varijabla>
  </DomainObject.Predmet.ProtustrankaWithAdressOIB>
  <DomainObject.Predmet.ProtustrankaNazivFormated>
    <izvorni_sadrzaj>REX DEI j.d.o.o.</izvorni_sadrzaj>
    <derivirana_varijabla naziv="DomainObject.Predmet.ProtustrankaNazivFormated_1">REX DEI j.d.o.o.</derivirana_varijabla>
  </DomainObject.Predmet.ProtustrankaNazivFormated>
  <DomainObject.Predmet.ProtustrankaNazivFormatedOIB>
    <izvorni_sadrzaj>REX DEI j.d.o.o., OIB 77605186234</izvorni_sadrzaj>
    <derivirana_varijabla naziv="DomainObject.Predmet.ProtustrankaNazivFormatedOIB_1">REX DEI j.d.o.o., OIB 77605186234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REX DEI j.d.o.o.</item>
    </izvorni_sadrzaj>
    <derivirana_varijabla naziv="DomainObject.Predmet.ProtuStrankaListFormated_1">
      <item>REX DEI j.d.o.o.</item>
    </derivirana_varijabla>
  </DomainObject.Predmet.ProtuStrankaListFormated>
  <DomainObject.Predmet.ProtuStrankaListFormatedOIB>
    <izvorni_sadrzaj>
      <item>REX DEI j.d.o.o., OIB 77605186234</item>
    </izvorni_sadrzaj>
    <derivirana_varijabla naziv="DomainObject.Predmet.ProtuStrankaListFormatedOIB_1">
      <item>REX DEI j.d.o.o., OIB 77605186234</item>
    </derivirana_varijabla>
  </DomainObject.Predmet.ProtuStrankaListFormatedOIB>
  <DomainObject.Predmet.ProtuStrankaListFormatedWithAdress>
    <izvorni_sadrzaj>
      <item>REX DEI j.d.o.o., Vittorio Craglietto 30, 51550 Mali Lošinj</item>
    </izvorni_sadrzaj>
    <derivirana_varijabla naziv="DomainObject.Predmet.ProtuStrankaListFormatedWithAdress_1">
      <item>REX DEI j.d.o.o., Vittorio Craglietto 30, 51550 Mali Lošinj</item>
    </derivirana_varijabla>
  </DomainObject.Predmet.ProtuStrankaListFormatedWithAdress>
  <DomainObject.Predmet.ProtuStrankaListFormatedWithAdressOIB>
    <izvorni_sadrzaj>
      <item>REX DEI j.d.o.o., OIB 77605186234, Vittorio Craglietto 30, 51550 Mali Lošinj</item>
    </izvorni_sadrzaj>
    <derivirana_varijabla naziv="DomainObject.Predmet.ProtuStrankaListFormatedWithAdressOIB_1">
      <item>REX DEI j.d.o.o., OIB 77605186234, Vittorio Craglietto 30, 51550 Mali Lošinj</item>
    </derivirana_varijabla>
  </DomainObject.Predmet.ProtuStrankaListFormatedWithAdressOIB>
  <DomainObject.Predmet.ProtuStrankaListNazivFormated>
    <izvorni_sadrzaj>
      <item>REX DEI j.d.o.o.</item>
    </izvorni_sadrzaj>
    <derivirana_varijabla naziv="DomainObject.Predmet.ProtuStrankaListNazivFormated_1">
      <item>REX DEI j.d.o.o.</item>
    </derivirana_varijabla>
  </DomainObject.Predmet.ProtuStrankaListNazivFormated>
  <DomainObject.Predmet.ProtuStrankaListNazivFormatedOIB>
    <izvorni_sadrzaj>
      <item>REX DEI j.d.o.o., OIB 77605186234</item>
    </izvorni_sadrzaj>
    <derivirana_varijabla naziv="DomainObject.Predmet.ProtuStrankaListNazivFormatedOIB_1">
      <item>REX DEI j.d.o.o., OIB 77605186234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REX DEI j.d.o.o.</izvorni_sadrzaj>
    <derivirana_varijabla naziv="DomainObject.Predmet.ProtustrankaIDrugi_1">REX DEI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REX DEI j.d.o.o., OIB 77605186234, Vittorio Craglietto 30, 51550 Mali Lošinj</izvorni_sadrzaj>
    <derivirana_varijabla naziv="DomainObject.Predmet.ProtustrankaIDrugiAdressOIB_1">REX DEI j.d.o.o., OIB 77605186234, Vittorio Craglietto 30,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REX DEI j.d.o.o.</item>
    </izvorni_sadrzaj>
    <derivirana_varijabla naziv="DomainObject.Predmet.SudioniciListNaziv_1">
      <item>FINA  Rijeka</item>
      <item>REX DEI j.d.o.o.</item>
    </derivirana_varijabla>
  </DomainObject.Predmet.SudioniciListNaziv>
  <DomainObject.Predmet.SudioniciListAdressOIB>
    <izvorni_sadrzaj>
      <item>FINA  Rijeka, OIB 85821130368, Frana Kurelca 8,51000 Rijeka</item>
      <item>REX DEI j.d.o.o., OIB 77605186234, Vittorio Craglietto 30,51550 Mali Lošinj</item>
    </izvorni_sadrzaj>
    <derivirana_varijabla naziv="DomainObject.Predmet.SudioniciListAdressOIB_1">
      <item>FINA  Rijeka, OIB 85821130368, Frana Kurelca 8,51000 Rijeka</item>
      <item>REX DEI j.d.o.o., OIB 77605186234, Vittorio Craglietto 30,51550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77605186234</item>
    </izvorni_sadrzaj>
    <derivirana_varijabla naziv="DomainObject.Predmet.SudioniciListNazivOIB_1">
      <item>, OIB 85821130368</item>
      <item>, OIB 77605186234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430</properties:Words>
  <properties:Characters>2252</properties:Characters>
  <properties:Lines>107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2017-02-23T09:04:00Z</dcterms:created>
  <dc:creator>M San Grupa</dc:creator>
  <cp:lastModifiedBy>Danijela Fumić</cp:lastModifiedBy>
  <cp:lastPrinted>2017-02-23T09:04:00Z</cp:lastPrinted>
  <dcterms:modified xmlns:xsi="http://www.w3.org/2001/XMLSchema-instance" xsi:type="dcterms:W3CDTF">2017-02-23T09:06:00Z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