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30e8" w14:paraId="6e630e8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102D7B">
        <w:t>54</w:t>
      </w:r>
      <w:r w:rsidR="00DF6841">
        <w:t>/2018</w:t>
      </w:r>
      <w:r>
        <w:t>-</w:t>
      </w:r>
      <w:r w:rsidR="00047601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02D7B">
        <w:t xml:space="preserve">INSPIRATOUR YACHTING </w:t>
      </w:r>
      <w:r w:rsidR="00102D7B" w:rsidRPr="005D3532">
        <w:t xml:space="preserve">d.o.o., </w:t>
      </w:r>
      <w:r w:rsidR="00102D7B">
        <w:t>Obrovac</w:t>
      </w:r>
      <w:r w:rsidR="00102D7B" w:rsidRPr="005D3532">
        <w:t xml:space="preserve">, </w:t>
      </w:r>
      <w:r w:rsidR="00102D7B">
        <w:t xml:space="preserve">Petra Zoranića </w:t>
      </w:r>
      <w:proofErr w:type="spellStart"/>
      <w:r w:rsidR="00102D7B">
        <w:t>bb</w:t>
      </w:r>
      <w:proofErr w:type="spellEnd"/>
      <w:r w:rsidR="00102D7B" w:rsidRPr="005D3532">
        <w:t xml:space="preserve">, OIB: </w:t>
      </w:r>
      <w:r w:rsidR="00102D7B">
        <w:t>94890564789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802529">
        <w:t>31</w:t>
      </w:r>
      <w:r w:rsidR="00E63BC4">
        <w:t xml:space="preserve">. </w:t>
      </w:r>
      <w:r w:rsidR="00802529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1C7E62" w:rsidP="001C7E62" w:rsidR="001C7E62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1C7E62" w:rsidP="001C7E62" w:rsidR="001C7E6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C7E62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02529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>
      <item>Erlend Lappegard</item>
    </izvorni_sadrzaj>
    <derivirana_varijabla naziv="DomainObject.Predmet.OstaliListFormated_1">
      <item>Erlend Lappegard</item>
    </derivirana_varijabla>
  </DomainObject.Predmet.OstaliListFormated>
  <DomainObject.Predmet.OstaliListFormatedOIB>
    <izvorni_sadrzaj>
      <item>Erlend Lappegard</item>
    </izvorni_sadrzaj>
    <derivirana_varijabla naziv="DomainObject.Predmet.OstaliListFormatedOIB_1">
      <item>Erlend Lappegard</item>
    </derivirana_varijabla>
  </DomainObject.Predmet.OstaliListFormatedOIB>
  <DomainObject.Predmet.OstaliListFormatedWithAdress>
    <izvorni_sadrzaj>
      <item>Erlend Lappegard</item>
    </izvorni_sadrzaj>
    <derivirana_varijabla naziv="DomainObject.Predmet.OstaliListFormatedWithAdress_1">
      <item>Erlend Lappegard</item>
    </derivirana_varijabla>
  </DomainObject.Predmet.OstaliListFormatedWithAdress>
  <DomainObject.Predmet.OstaliListFormatedWithAdressOIB>
    <izvorni_sadrzaj>
      <item>Erlend Lappegard</item>
    </izvorni_sadrzaj>
    <derivirana_varijabla naziv="DomainObject.Predmet.OstaliListFormatedWithAdressOIB_1">
      <item>Erlend Lappegard</item>
    </derivirana_varijabla>
  </DomainObject.Predmet.OstaliListFormatedWithAdressOIB>
  <DomainObject.Predmet.OstaliListNazivFormated>
    <izvorni_sadrzaj>
      <item>Erlend Lappegard</item>
    </izvorni_sadrzaj>
    <derivirana_varijabla naziv="DomainObject.Predmet.OstaliListNazivFormated_1">
      <item>Erlend Lappegard</item>
    </derivirana_varijabla>
  </DomainObject.Predmet.OstaliListNazivFormated>
  <DomainObject.Predmet.OstaliListNazivFormatedOIB>
    <izvorni_sadrzaj>
      <item>Erlend Lappegard</item>
    </izvorni_sadrzaj>
    <derivirana_varijabla naziv="DomainObject.Predmet.OstaliListNazivFormatedOIB_1">
      <item>Erlend Lappegard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INSPIRATOUR YACHTING društvo s ograničenom odgovornošću za poslovne usluge</item>
      <item>FINA</item>
      <item>Erlend Lappegard</item>
    </izvorni_sadrzaj>
    <derivirana_varijabla naziv="DomainObject.Predmet.SudioniciListNaziv_1">
      <item>INSPIRATOUR YACHTING društvo s ograničenom odgovornošću za poslovne usluge</item>
      <item>FINA</item>
      <item>Erlend Lappegard</item>
    </derivirana_varijabla>
  </DomainObject.Predmet.SudioniciListNaziv>
  <DomainObject.Predmet.SudioniciListAdressOIB>
    <izvorni_sadrzaj>
      <item>INSPIRATOUR YACHTING društvo s ograničenom odgovornošću za poslovne usluge, OIB 94890564789, Petra Zoranića/bb,23450 Obrovac</item>
      <item>FINA, OIB 85821130368</item>
      <item>Erlend Lappegard</item>
    </izvorni_sadrzaj>
    <derivirana_varijabla naziv="DomainObject.Predmet.SudioniciListAdressOIB_1">
      <item>INSPIRATOUR YACHTING društvo s ograničenom odgovornošću za poslovne usluge, OIB 94890564789, Petra Zoranića/bb,23450 Obrovac</item>
      <item>FINA, OIB 85821130368</item>
      <item>Erlend Lappegard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94890564789</item>
      <item>, OIB 85821130368</item>
      <item>, OIB null</item>
    </izvorni_sadrzaj>
    <derivirana_varijabla naziv="DomainObject.Predmet.SudioniciListNazivOIB_1">
      <item>, OIB 94890564789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St-154/2018-4</izvorni_sadrzaj>
    <derivirana_varijabla naziv="DomainObject.PredzadnjaOdlukaIzPredmeta.Oznaka_1">St-154/2018-4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86</properties:Words>
  <properties:Characters>513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2018-10-24T11:54:00Z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(St-154-18-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