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83ad" w14:paraId="86583a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E3D47">
        <w:rPr>
          <w:rFonts w:cs="Times New Roman" w:hAnsi="Times New Roman" w:ascii="Times New Roman"/>
          <w:b/>
          <w:sz w:val="24"/>
          <w:szCs w:val="24"/>
        </w:rPr>
        <w:t>534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E3D47">
        <w:rPr>
          <w:rFonts w:cs="Times New Roman" w:hAnsi="Times New Roman" w:ascii="Times New Roman"/>
          <w:sz w:val="24"/>
          <w:szCs w:val="24"/>
        </w:rPr>
        <w:t>ANGULJA d.o.o. u likvidaciji, Vodice, Ivana Gorana Kovačića 2, MBS: 060055144, OIB: 99275144201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E3D47">
        <w:rPr>
          <w:rFonts w:cs="Times New Roman" w:hAnsi="Times New Roman" w:ascii="Times New Roman"/>
          <w:sz w:val="24"/>
          <w:szCs w:val="24"/>
        </w:rPr>
        <w:t>ANGULJA d.o.o. u likvidaciji, Vodice, Ivana Gorana Kovačića 2, MBS: 060055144, OIB: 99275144201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E3D47">
        <w:rPr>
          <w:rFonts w:cs="Times New Roman" w:hAnsi="Times New Roman" w:ascii="Times New Roman"/>
          <w:sz w:val="24"/>
          <w:szCs w:val="24"/>
        </w:rPr>
        <w:t>157.840,75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likvidator dužnika Marica Čičin-Angul iz Vodica, Ivana Gorana Kovačića 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E3D47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E3D47">
        <w:rPr>
          <w:rFonts w:cs="Times New Roman" w:hAnsi="Times New Roman" w:ascii="Times New Roman"/>
          <w:sz w:val="24"/>
          <w:szCs w:val="24"/>
        </w:rPr>
        <w:t>model 05, poziv na broj 221-534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E3D47">
        <w:rPr>
          <w:rFonts w:cs="Times New Roman" w:hAnsi="Times New Roman" w:ascii="Times New Roman"/>
          <w:sz w:val="24"/>
          <w:szCs w:val="24"/>
        </w:rPr>
        <w:t>likvidator dužnika Marica Čičin-Angul iz Vodica, Ivana Gorana Kovačića 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54C" w:rsidP="00357C73" w:rsidR="00EC154C">
      <w:pPr>
        <w:spacing w:lineRule="auto" w:line="240" w:after="0"/>
      </w:pPr>
      <w:r>
        <w:separator/>
      </w:r>
    </w:p>
  </w:endnote>
  <w:endnote w:id="0" w:type="continuationSeparator">
    <w:p w:rsidRDefault="00EC154C" w:rsidP="00357C73" w:rsidR="00EC15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54C" w:rsidP="00357C73" w:rsidR="00EC154C">
      <w:pPr>
        <w:spacing w:lineRule="auto" w:line="240" w:after="0"/>
      </w:pPr>
      <w:r>
        <w:separator/>
      </w:r>
    </w:p>
  </w:footnote>
  <w:footnote w:id="0" w:type="continuationSeparator">
    <w:p w:rsidRDefault="00EC154C" w:rsidP="00357C73" w:rsidR="00EC15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846B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0E3D47">
          <w:rPr>
            <w:rFonts w:cs="Times New Roman" w:hAnsi="Times New Roman" w:ascii="Times New Roman"/>
            <w:sz w:val="24"/>
            <w:szCs w:val="24"/>
          </w:rPr>
          <w:t xml:space="preserve"> St-534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62D94"/>
    <w:rsid w:val="001846B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943105"/>
    <w:rsid w:val="00976A7A"/>
    <w:rsid w:val="00981546"/>
    <w:rsid w:val="009F5C94"/>
    <w:rsid w:val="00A1166B"/>
    <w:rsid w:val="00A34362"/>
    <w:rsid w:val="00A94060"/>
    <w:rsid w:val="00B85FEC"/>
    <w:rsid w:val="00B9638D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96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3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38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3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3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96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3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38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3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3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ANGULJA društvo s ograničenom odgovornošću za trgovinu, ugostiteljstvo i turizam u likvidaciji</izvorni_sadrzaj>
    <derivirana_varijabla naziv="DomainObject.Predmet.ProtustrankaFormated_1">  ANGULJA društvo s ograničenom odgovornošću za trgovinu, ugostiteljstvo i turizam u likvidaciji</derivirana_varijabla>
  </DomainObject.Predmet.ProtustrankaFormated>
  <DomainObject.Predmet.ProtustrankaFormatedOIB>
    <izvorni_sadrzaj>  ANGULJA društvo s ograničenom odgovornošću za trgovinu, ugostiteljstvo i turizam u likvidaciji, OIB 99275144201</izvorni_sadrzaj>
    <derivirana_varijabla naziv="DomainObject.Predmet.ProtustrankaFormatedOIB_1">  ANGULJA društvo s ograničenom odgovornošću za trgovinu, ugostiteljstvo i turizam u likvidaciji, OIB 99275144201</derivirana_varijabla>
  </DomainObject.Predmet.ProtustrankaFormatedOIB>
  <DomainObject.Predmet.ProtustrankaFormatedWithAdress>
    <izvorni_sadrzaj> ANGULJA društvo s ograničenom odgovornošću za trgovinu, ugostiteljstvo i turizam u likvidaciji, Ivana Gorana Kovačića 2, 22211 Vodice</izvorni_sadrzaj>
    <derivirana_varijabla naziv="DomainObject.Predmet.ProtustrankaFormatedWithAdress_1"> ANGULJA društvo s ograničenom odgovornošću za trgovinu, ugostiteljstvo i turizam u likvidaciji, Ivana Gorana Kovačića 2, 22211 Vodice</derivirana_varijabla>
  </DomainObject.Predmet.ProtustrankaFormatedWithAdress>
  <DomainObject.Predmet.ProtustrankaFormatedWithAdressOIB>
    <izvorni_sadrzaj> ANGULJA društvo s ograničenom odgovornošću za trgovinu, ugostiteljstvo i turizam u likvidaciji, OIB 99275144201, Ivana Gorana Kovačića 2, 22211 Vodice</izvorni_sadrzaj>
    <derivirana_varijabla naziv="DomainObject.Predmet.ProtustrankaFormatedWithAdressOIB_1"> ANGULJA društvo s ograničenom odgovornošću za trgovinu, ugostiteljstvo i turizam u likvidaciji, OIB 99275144201, Ivana Gorana Kovačića 2, 22211 Vodice</derivirana_varijabla>
  </DomainObject.Predmet.ProtustrankaFormatedWithAdressOIB>
  <DomainObject.Predmet.ProtustrankaWithAdress>
    <izvorni_sadrzaj>ANGULJA društvo s ograničenom odgovornošću za trgovinu, ugostiteljstvo i turizam u likvidaciji Ivana Gorana Kovačića 2, 22211 Vodice</izvorni_sadrzaj>
    <derivirana_varijabla naziv="DomainObject.Predmet.ProtustrankaWithAdress_1">ANGULJA društvo s ograničenom odgovornošću za trgovinu, ugostiteljstvo i turizam u likvidaciji Ivana Gorana Kovačića 2, 22211 Vodice</derivirana_varijabla>
  </DomainObject.Predmet.ProtustrankaWithAdress>
  <DomainObject.Predmet.ProtustrankaWithAdressOIB>
    <izvorni_sadrzaj>ANGULJA društvo s ograničenom odgovornošću za trgovinu, ugostiteljstvo i turizam u likvidaciji, OIB 99275144201, Ivana Gorana Kovačića 2, 22211 Vodice</izvorni_sadrzaj>
    <derivirana_varijabla naziv="DomainObject.Predmet.ProtustrankaWithAdressOIB_1">ANGULJA društvo s ograničenom odgovornošću za trgovinu, ugostiteljstvo i turizam u likvidaciji, OIB 99275144201, Ivana Gorana Kovačića 2, 22211 Vodice</derivirana_varijabla>
  </DomainObject.Predmet.ProtustrankaWithAdressOIB>
  <DomainObject.Predmet.ProtustrankaNazivFormated>
    <izvorni_sadrzaj>ANGULJA društvo s ograničenom odgovornošću za trgovinu, ugostiteljstvo i turizam u likvidaciji</izvorni_sadrzaj>
    <derivirana_varijabla naziv="DomainObject.Predmet.ProtustrankaNazivFormated_1">ANGULJA društvo s ograničenom odgovornošću za trgovinu, ugostiteljstvo i turizam u likvidaciji</derivirana_varijabla>
  </DomainObject.Predmet.ProtustrankaNazivFormated>
  <DomainObject.Predmet.ProtustrankaNazivFormatedOIB>
    <izvorni_sadrzaj>ANGULJA društvo s ograničenom odgovornošću za trgovinu, ugostiteljstvo i turizam u likvidaciji, OIB 99275144201</izvorni_sadrzaj>
    <derivirana_varijabla naziv="DomainObject.Predmet.ProtustrankaNazivFormatedOIB_1">ANGULJA društvo s ograničenom odgovornošću za trgovinu, ugostiteljstvo i turizam u likvidaciji, OIB 99275144201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ANGULJA društvo s ograničenom odgovornošću za trgovinu, ugostiteljstvo i turizam u likvidaciji</item>
    </izvorni_sadrzaj>
    <derivirana_varijabla naziv="DomainObject.Predmet.ProtuStrankaListFormated_1">
      <item>ANGULJA društvo s ograničenom odgovornošću za trgovinu, ugostiteljstvo i turizam u likvidaciji</item>
    </derivirana_varijabla>
  </DomainObject.Predmet.ProtuStrankaListFormated>
  <DomainObject.Predmet.ProtuStrankaListFormatedOIB>
    <izvorni_sadrzaj>
      <item>ANGULJA društvo s ograničenom odgovornošću za trgovinu, ugostiteljstvo i turizam u likvidaciji, OIB 99275144201</item>
    </izvorni_sadrzaj>
    <derivirana_varijabla naziv="DomainObject.Predmet.ProtuStrankaListFormatedOIB_1">
      <item>ANGULJA društvo s ograničenom odgovornošću za trgovinu, ugostiteljstvo i turizam u likvidaciji, OIB 99275144201</item>
    </derivirana_varijabla>
  </DomainObject.Predmet.ProtuStrankaListFormatedOIB>
  <DomainObject.Predmet.ProtuStrankaListFormatedWithAdress>
    <izvorni_sadrzaj>
      <item>ANGULJA društvo s ograničenom odgovornošću za trgovinu, ugostiteljstvo i turizam u likvidaciji, Ivana Gorana Kovačića 2, 22211 Vodice</item>
    </izvorni_sadrzaj>
    <derivirana_varijabla naziv="DomainObject.Predmet.ProtuStrankaListFormatedWithAdress_1">
      <item>ANGULJA društvo s ograničenom odgovornošću za trgovinu, ugostiteljstvo i turizam u likvidaciji, Ivana Gorana Kovačića 2, 22211 Vodice</item>
    </derivirana_varijabla>
  </DomainObject.Predmet.ProtuStrankaListFormatedWithAdress>
  <DomainObject.Predmet.ProtuStrankaListFormatedWithAdressOIB>
    <izvorni_sadrzaj>
      <item>ANGULJA društvo s ograničenom odgovornošću za trgovinu, ugostiteljstvo i turizam u likvidaciji, OIB 99275144201, Ivana Gorana Kovačića 2, 22211 Vodice</item>
    </izvorni_sadrzaj>
    <derivirana_varijabla naziv="DomainObject.Predmet.ProtuStrankaListFormatedWithAdressOIB_1">
      <item>ANGULJA društvo s ograničenom odgovornošću za trgovinu, ugostiteljstvo i turizam u likvidaciji, OIB 99275144201, Ivana Gorana Kovačića 2, 22211 Vodice</item>
    </derivirana_varijabla>
  </DomainObject.Predmet.ProtuStrankaListFormatedWithAdressOIB>
  <DomainObject.Predmet.ProtuStrankaListNazivFormated>
    <izvorni_sadrzaj>
      <item>ANGULJA društvo s ograničenom odgovornošću za trgovinu, ugostiteljstvo i turizam u likvidaciji</item>
    </izvorni_sadrzaj>
    <derivirana_varijabla naziv="DomainObject.Predmet.ProtuStrankaListNazivFormated_1">
      <item>ANGULJA društvo s ograničenom odgovornošću za trgovinu, ugostiteljstvo i turizam u likvidaciji</item>
    </derivirana_varijabla>
  </DomainObject.Predmet.ProtuStrankaListNazivFormated>
  <DomainObject.Predmet.ProtuStrankaListNazivFormatedOIB>
    <izvorni_sadrzaj>
      <item>ANGULJA društvo s ograničenom odgovornošću za trgovinu, ugostiteljstvo i turizam u likvidaciji, OIB 99275144201</item>
    </izvorni_sadrzaj>
    <derivirana_varijabla naziv="DomainObject.Predmet.ProtuStrankaListNazivFormatedOIB_1">
      <item>ANGULJA društvo s ograničenom odgovornošću za trgovinu, ugostiteljstvo i turizam u likvidaciji, OIB 99275144201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ANGULJA društvo s ograničenom odgovornošću za trgovinu, ugostiteljstvo i turizam u likvidaciji</izvorni_sadrzaj>
    <derivirana_varijabla naziv="DomainObject.Predmet.ProtustrankaIDrugi_1">ANGULJA društvo s ograničenom odgovornošću za trgovinu, ugostiteljstvo i turizam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ANGULJA društvo s ograničenom odgovornošću za trgovinu, ugostiteljstvo i turizam u likvidaciji, OIB 99275144201, Ivana Gorana Kovačića 2, 22211 Vodice</izvorni_sadrzaj>
    <derivirana_varijabla naziv="DomainObject.Predmet.ProtustrankaIDrugiAdressOIB_1">ANGULJA društvo s ograničenom odgovornošću za trgovinu, ugostiteljstvo i turizam u likvidaciji, OIB 99275144201, Ivana Gorana Kovačića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ANGULJA društvo s ograničenom odgovornošću za trgovinu, ugostiteljstvo i turizam u likvidaciji</item>
    </izvorni_sadrzaj>
    <derivirana_varijabla naziv="DomainObject.Predmet.SudioniciListNaziv_1">
      <item>FINA - Podružnica Šibenik</item>
      <item>ANGULJA društvo s ograničenom odgovornošću za trgovinu, ugostiteljstvo i turizam u likvidaciji</item>
    </derivirana_varijabla>
  </DomainObject.Predmet.SudioniciListNaziv>
  <DomainObject.Predmet.SudioniciListAdressOIB>
    <izvorni_sadrzaj>
      <item>FINA - Podružnica Šibenik, OIB 85821130368, Perivoj L. Marune 1,22000 Šibenik</item>
      <item>ANGULJA društvo s ograničenom odgovornošću za trgovinu, ugostiteljstvo i turizam u likvidaciji, OIB 99275144201, Ivana Gorana Kovačića 2,22211 Vodice</item>
    </izvorni_sadrzaj>
    <derivirana_varijabla naziv="DomainObject.Predmet.SudioniciListAdressOIB_1">
      <item>FINA - Podružnica Šibenik, OIB 85821130368, Perivoj L. Marune 1,22000 Šibenik</item>
      <item>ANGULJA društvo s ograničenom odgovornošću za trgovinu, ugostiteljstvo i turizam u likvidaciji, OIB 99275144201, Ivana Gorana Kovačića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99275144201</item>
    </izvorni_sadrzaj>
    <derivirana_varijabla naziv="DomainObject.Predmet.SudioniciListNazivOIB_1">
      <item>, OIB 85821130368</item>
      <item>, OIB 99275144201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2287</properties:Characters>
  <properties:Lines>71</properties:Lines>
  <properties:Paragraphs>19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2015-11-04T11:29:00Z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