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fd4d" w14:paraId="1c5fd4d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0D3B8D">
        <w:t>273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0D3B8D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0D3B8D">
        <w:t>JASA j.d.o.o., OIB 18845894663, Vratišinec, Crkvena 7, 40315 Vratišinec</w:t>
      </w:r>
      <w:r w:rsidR="001D4C37">
        <w:t>,</w:t>
      </w:r>
      <w:r>
        <w:t xml:space="preserve"> </w:t>
      </w:r>
      <w:r w:rsidRPr="005207B1">
        <w:t xml:space="preserve">dana </w:t>
      </w:r>
      <w:r w:rsidR="007B63EF">
        <w:t>6</w:t>
      </w:r>
      <w:r w:rsidR="005207B1" w:rsidRPr="005207B1">
        <w:t xml:space="preserve">. </w:t>
      </w:r>
      <w:r w:rsidR="0067784B">
        <w:t>svibnja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A638AA">
        <w:t>JASA j.d.o.o., OIB 18845894663, Vratišinec, Crkvena 7, 40315 Vratišinec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7B63EF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12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rujna</w:t>
      </w:r>
      <w:r w:rsidR="00F15596">
        <w:rPr>
          <w:b/>
          <w:u w:val="single"/>
        </w:rPr>
        <w:t xml:space="preserve"> 2016. u 0</w:t>
      </w:r>
      <w:r w:rsidR="00A638AA">
        <w:rPr>
          <w:b/>
          <w:u w:val="single"/>
        </w:rPr>
        <w:t>9</w:t>
      </w:r>
      <w:r w:rsidR="00F15596">
        <w:rPr>
          <w:b/>
          <w:u w:val="single"/>
        </w:rPr>
        <w:t>,</w:t>
      </w:r>
      <w:r w:rsidR="00A638AA">
        <w:rPr>
          <w:b/>
          <w:u w:val="single"/>
        </w:rPr>
        <w:t>2</w:t>
      </w:r>
      <w:r w:rsidR="00CC11C5">
        <w:rPr>
          <w:b/>
          <w:u w:val="single"/>
        </w:rPr>
        <w:t>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804BB0" w:rsidR="00A638AA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A638AA">
        <w:t>Jasenka Šantl, 40316 Vratišinec, Crkvena 7, OIB: 23522947005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A638AA">
        <w:t>19</w:t>
      </w:r>
      <w:r w:rsidR="007B63EF">
        <w:t>.2.2016.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A55EEB">
        <w:t>1</w:t>
      </w:r>
      <w:r w:rsidR="00A638AA">
        <w:t>6.2.2016</w:t>
      </w:r>
      <w:r w:rsidR="00D67094">
        <w:t xml:space="preserve">.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A638AA">
        <w:t>7.886,97</w:t>
      </w:r>
      <w:r w:rsidR="00D67094">
        <w:t xml:space="preserve"> </w:t>
      </w:r>
      <w:r w:rsidR="00CC2EF9" w:rsidRPr="005207B1">
        <w:t>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7B63EF">
        <w:t>6</w:t>
      </w:r>
      <w:r w:rsidR="00066C4E" w:rsidRPr="005207B1">
        <w:t xml:space="preserve">. </w:t>
      </w:r>
      <w:r w:rsidR="00A55EEB">
        <w:t>svibnja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326E63" w:rsidR="00F55B9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A638AA">
        <w:t>JASA j.d.o.o., Vratišinec, Crkvena 7, 40315 Vratišinec</w:t>
      </w:r>
    </w:p>
    <w:p w:rsidRDefault="005C102C" w:rsidP="005C102C" w:rsidR="00CC11C5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A638AA">
        <w:t>Jasenka Šantl, 40316 Vratišinec, Crkvena 7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56DE" w:rsidP="00CD4711" w:rsidR="00AD56DE">
      <w:pPr>
        <w:spacing w:lineRule="auto" w:line="240" w:after="0"/>
      </w:pPr>
      <w:r>
        <w:separator/>
      </w:r>
    </w:p>
  </w:endnote>
  <w:endnote w:id="0" w:type="continuationSeparator">
    <w:p w:rsidRDefault="00AD56DE" w:rsidP="00CD4711" w:rsidR="00AD56D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56DE" w:rsidP="00CD4711" w:rsidR="00AD56DE">
      <w:pPr>
        <w:spacing w:lineRule="auto" w:line="240" w:after="0"/>
      </w:pPr>
      <w:r>
        <w:separator/>
      </w:r>
    </w:p>
  </w:footnote>
  <w:footnote w:id="0" w:type="continuationSeparator">
    <w:p w:rsidRDefault="00AD56DE" w:rsidP="00CD4711" w:rsidR="00AD56D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6E63">
          <w:rPr>
            <w:noProof/>
          </w:rPr>
          <w:t>2</w:t>
        </w:r>
        <w:r>
          <w:fldChar w:fldCharType="end"/>
        </w:r>
      </w:p>
    </w:sdtContent>
  </w:sdt>
  <w:p w:rsidRDefault="000D3B8D" w:rsidP="000D3B8D" w:rsidR="000D3B8D" w:rsidRPr="005207B1">
    <w:pPr>
      <w:pStyle w:val="Zaglavlje"/>
      <w:jc w:val="right"/>
    </w:pPr>
    <w:r>
      <w:t>Poslovni broj: 2 St-273</w:t>
    </w:r>
    <w:r w:rsidRPr="005207B1">
      <w:t>/16-</w:t>
    </w:r>
    <w:r>
      <w:t>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D18E2"/>
    <w:rsid w:val="000D3B8D"/>
    <w:rsid w:val="000E2D79"/>
    <w:rsid w:val="00104FDD"/>
    <w:rsid w:val="00195D08"/>
    <w:rsid w:val="001A2133"/>
    <w:rsid w:val="001D0CA0"/>
    <w:rsid w:val="001D47AD"/>
    <w:rsid w:val="001D4C37"/>
    <w:rsid w:val="002365AA"/>
    <w:rsid w:val="002F4DC4"/>
    <w:rsid w:val="00326E63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70D49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7784B"/>
    <w:rsid w:val="006A4DA1"/>
    <w:rsid w:val="006A5264"/>
    <w:rsid w:val="006D7FF6"/>
    <w:rsid w:val="007123C6"/>
    <w:rsid w:val="00716D2A"/>
    <w:rsid w:val="00757FB4"/>
    <w:rsid w:val="007678B4"/>
    <w:rsid w:val="00777F98"/>
    <w:rsid w:val="00790171"/>
    <w:rsid w:val="007B63EF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986112"/>
    <w:rsid w:val="00A55EEB"/>
    <w:rsid w:val="00A638AA"/>
    <w:rsid w:val="00A710AC"/>
    <w:rsid w:val="00AA771F"/>
    <w:rsid w:val="00AC1C85"/>
    <w:rsid w:val="00AC1CAE"/>
    <w:rsid w:val="00AC256F"/>
    <w:rsid w:val="00AC4BF5"/>
    <w:rsid w:val="00AD116D"/>
    <w:rsid w:val="00AD56DE"/>
    <w:rsid w:val="00B23A1B"/>
    <w:rsid w:val="00B64216"/>
    <w:rsid w:val="00BB07B4"/>
    <w:rsid w:val="00C04790"/>
    <w:rsid w:val="00C30BDC"/>
    <w:rsid w:val="00CA662A"/>
    <w:rsid w:val="00CC11C5"/>
    <w:rsid w:val="00CC2EF9"/>
    <w:rsid w:val="00CD4711"/>
    <w:rsid w:val="00D113A9"/>
    <w:rsid w:val="00D67094"/>
    <w:rsid w:val="00D75765"/>
    <w:rsid w:val="00E01330"/>
    <w:rsid w:val="00E17CBA"/>
    <w:rsid w:val="00E87994"/>
    <w:rsid w:val="00EB0C64"/>
    <w:rsid w:val="00EC2B21"/>
    <w:rsid w:val="00F15596"/>
    <w:rsid w:val="00F55B95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6E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E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E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E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E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6E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E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E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E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E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St-273/2016</izvorni_sadrzaj>
    <derivirana_varijabla naziv="DomainObject.Predmet.OznakaBroj_1">St-273/2016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JASA jednostavno društvo s ograničenom odgovornošću za frizerske usluge zastupanog po punomoćniku Jasenka Šantl</izvorni_sadrzaj>
    <derivirana_varijabla naziv="DomainObject.Predmet.ProtustrankaFormated_1">  JASA jednostavno društvo s ograničenom odgovornošću za frizerske usluge zastupanog po punomoćniku Jasenka Šantl</derivirana_varijabla>
  </DomainObject.Predmet.ProtustrankaFormated>
  <DomainObject.Predmet.ProtustrankaFormatedOIB>
    <izvorni_sadrzaj>  JASA jednostavno društvo s ograničenom odgovornošću za frizerske usluge, OIB 18845894663 zastupanog po punomoćniku Jasenka Šantl</izvorni_sadrzaj>
    <derivirana_varijabla naziv="DomainObject.Predmet.ProtustrankaFormatedOIB_1">  JASA jednostavno društvo s ograničenom odgovornošću za frizerske usluge, OIB 18845894663 zastupanog po punomoćniku Jasenka Šantl</derivirana_varijabla>
  </DomainObject.Predmet.ProtustrankaFormatedOIB>
  <DomainObject.Predmet.ProtustrankaFormatedWithAdress>
    <izvorni_sadrzaj> JASA jednostavno društvo s ograničenom odgovornošću za frizerske usluge, Crkvena 7, 40315 Vratišinec zastupanog po punomoćniku Jasenka Šantl</izvorni_sadrzaj>
    <derivirana_varijabla naziv="DomainObject.Predmet.ProtustrankaFormatedWithAdress_1"> JASA jednostavno društvo s ograničenom odgovornošću za frizerske usluge, Crkvena 7, 40315 Vratišinec zastupanog po punomoćniku Jasenka Šantl</derivirana_varijabla>
  </DomainObject.Predmet.ProtustrankaFormatedWithAdress>
  <DomainObject.Predmet.ProtustrankaFormatedWithAdressOIB>
    <izvorni_sadrzaj> JASA jednostavno društvo s ograničenom odgovornošću za frizerske usluge, OIB 18845894663, Crkvena 7, 40315 Vratišinec zastupanog po punomoćniku Jasenka Šantl</izvorni_sadrzaj>
    <derivirana_varijabla naziv="DomainObject.Predmet.ProtustrankaFormatedWithAdressOIB_1"> JASA jednostavno društvo s ograničenom odgovornošću za frizerske usluge, OIB 18845894663, Crkvena 7, 40315 Vratišinec zastupanog po punomoćniku Jasenka Šantl</derivirana_varijabla>
  </DomainObject.Predmet.ProtustrankaFormatedWithAdressOIB>
  <DomainObject.Predmet.ProtustrankaWithAdress>
    <izvorni_sadrzaj>JASA jednostavno društvo s ograničenom odgovornošću za frizerske usluge Crkvena 7, 40315 Vratišinec</izvorni_sadrzaj>
    <derivirana_varijabla naziv="DomainObject.Predmet.ProtustrankaWithAdress_1">JASA jednostavno društvo s ograničenom odgovornošću za frizerske usluge Crkvena 7, 40315 Vratišinec</derivirana_varijabla>
  </DomainObject.Predmet.ProtustrankaWithAdress>
  <DomainObject.Predmet.ProtustrankaWithAdressOIB>
    <izvorni_sadrzaj>JASA jednostavno društvo s ograničenom odgovornošću za frizerske usluge, OIB 18845894663, Crkvena 7, 40315 Vratišinec</izvorni_sadrzaj>
    <derivirana_varijabla naziv="DomainObject.Predmet.ProtustrankaWithAdressOIB_1">JASA jednostavno društvo s ograničenom odgovornošću za frizerske usluge, OIB 18845894663, Crkvena 7, 40315 Vratišinec</derivirana_varijabla>
  </DomainObject.Predmet.ProtustrankaWithAdressOIB>
  <DomainObject.Predmet.ProtustrankaNazivFormated>
    <izvorni_sadrzaj>JASA jednostavno društvo s ograničenom odgovornošću za frizerske usluge</izvorni_sadrzaj>
    <derivirana_varijabla naziv="DomainObject.Predmet.ProtustrankaNazivFormated_1">JASA jednostavno društvo s ograničenom odgovornošću za frizerske usluge</derivirana_varijabla>
  </DomainObject.Predmet.ProtustrankaNazivFormated>
  <DomainObject.Predmet.ProtustrankaNazivFormatedOIB>
    <izvorni_sadrzaj>JASA jednostavno društvo s ograničenom odgovornošću za frizerske usluge, OIB 18845894663</izvorni_sadrzaj>
    <derivirana_varijabla naziv="DomainObject.Predmet.ProtustrankaNazivFormatedOIB_1">JASA jednostavno društvo s ograničenom odgovornošću za frizerske usluge, OIB 18845894663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7886.97</izvorni_sadrzaj>
    <derivirana_varijabla naziv="DomainObject.Predmet.TrenutnaVrijednost_1">7886.97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JASA jednostavno društvo s ograničenom odgovornošću za frizerske usluge zastupanog po punomoćniku Jasenka Šantl</item>
    </izvorni_sadrzaj>
    <derivirana_varijabla naziv="DomainObject.Predmet.ProtuStrankaListFormated_1">
      <item>JASA jednostavno društvo s ograničenom odgovornošću za frizerske usluge zastupanog po punomoćniku Jasenka Šantl</item>
    </derivirana_varijabla>
  </DomainObject.Predmet.ProtuStrankaListFormated>
  <DomainObject.Predmet.ProtuStrankaListFormatedOIB>
    <izvorni_sadrzaj>
      <item>JASA jednostavno društvo s ograničenom odgovornošću za frizerske usluge, OIB 18845894663 zastupanog po punomoćniku Jasenka Šantl</item>
    </izvorni_sadrzaj>
    <derivirana_varijabla naziv="DomainObject.Predmet.ProtuStrankaListFormatedOIB_1">
      <item>JASA jednostavno društvo s ograničenom odgovornošću za frizerske usluge, OIB 18845894663 zastupanog po punomoćniku Jasenka Šantl</item>
    </derivirana_varijabla>
  </DomainObject.Predmet.ProtuStrankaListFormatedOIB>
  <DomainObject.Predmet.ProtuStrankaListFormatedWithAdress>
    <izvorni_sadrzaj>
      <item>JASA jednostavno društvo s ograničenom odgovornošću za frizerske usluge, Crkvena 7, 40315 Vratišinec zastupanog po punomoćniku Jasenka Šantl</item>
    </izvorni_sadrzaj>
    <derivirana_varijabla naziv="DomainObject.Predmet.ProtuStrankaListFormatedWithAdress_1">
      <item>JASA jednostavno društvo s ograničenom odgovornošću za frizerske usluge, Crkvena 7, 40315 Vratišinec zastupanog po punomoćniku Jasenka Šantl</item>
    </derivirana_varijabla>
  </DomainObject.Predmet.ProtuStrankaListFormatedWithAdress>
  <DomainObject.Predmet.ProtuStrankaListFormatedWithAdressOIB>
    <izvorni_sadrzaj>
      <item>JASA jednostavno društvo s ograničenom odgovornošću za frizerske usluge, OIB 18845894663, Crkvena 7, 40315 Vratišinec zastupanog po punomoćniku Jasenka Šantl</item>
    </izvorni_sadrzaj>
    <derivirana_varijabla naziv="DomainObject.Predmet.ProtuStrankaListFormatedWithAdressOIB_1">
      <item>JASA jednostavno društvo s ograničenom odgovornošću za frizerske usluge, OIB 18845894663, Crkvena 7, 40315 Vratišinec zastupanog po punomoćniku Jasenka Šantl</item>
    </derivirana_varijabla>
  </DomainObject.Predmet.ProtuStrankaListFormatedWithAdressOIB>
  <DomainObject.Predmet.ProtuStrankaListNazivFormated>
    <izvorni_sadrzaj>
      <item>JASA jednostavno društvo s ograničenom odgovornošću za frizerske usluge</item>
    </izvorni_sadrzaj>
    <derivirana_varijabla naziv="DomainObject.Predmet.ProtuStrankaListNazivFormated_1">
      <item>JASA jednostavno društvo s ograničenom odgovornošću za frizerske usluge</item>
    </derivirana_varijabla>
  </DomainObject.Predmet.ProtuStrankaListNazivFormated>
  <DomainObject.Predmet.ProtuStrankaListNazivFormatedOIB>
    <izvorni_sadrzaj>
      <item>JASA jednostavno društvo s ograničenom odgovornošću za frizerske usluge, OIB 18845894663</item>
    </izvorni_sadrzaj>
    <derivirana_varijabla naziv="DomainObject.Predmet.ProtuStrankaListNazivFormatedOIB_1">
      <item>JASA jednostavno društvo s ograničenom odgovornošću za frizerske usluge, OIB 18845894663</item>
    </derivirana_varijabla>
  </DomainObject.Predmet.ProtuStrankaListNazivFormatedOIB>
  <DomainObject.Predmet.OstaliListFormated>
    <izvorni_sadrzaj>
      <item>Sudski registar</item>
      <item>Jasenka Šantl punomoćnik sudionika u postupku JASA jednostavno društvo s ograničenom odgovornošću za frizerske usluge</item>
    </izvorni_sadrzaj>
    <derivirana_varijabla naziv="DomainObject.Predmet.OstaliListFormated_1">
      <item>Sudski registar</item>
      <item>Jasenka Šantl punomoćnik sudionika u postupku JASA jednostavno društvo s ograničenom odgovornošću za frizerske usluge</item>
    </derivirana_varijabla>
  </DomainObject.Predmet.OstaliListFormated>
  <DomainObject.Predmet.OstaliListFormatedOIB>
    <izvorni_sadrzaj>
      <item>Sudski registar</item>
      <item>Jasenka Šantl, OIB 23522947005 punomoćnik sudionika u postupku JASA jednostavno društvo s ograničenom odgovornošću za frizerske usluge</item>
    </izvorni_sadrzaj>
    <derivirana_varijabla naziv="DomainObject.Predmet.OstaliListFormatedOIB_1">
      <item>Sudski registar</item>
      <item>Jasenka Šantl, OIB 23522947005 punomoćnik sudionika u postupku JASA jednostavno društvo s ograničenom odgovornošću za frizerske usluge</item>
    </derivirana_varijabla>
  </DomainObject.Predmet.OstaliListFormatedOIB>
  <DomainObject.Predmet.OstaliListFormatedWithAdress>
    <izvorni_sadrzaj>
      <item>Sudski registar</item>
      <item>Jasenka Šantl, Crkvena Ulica 7, 40315 Vratišinec punomoćnik sudionika u postupku JASA jednostavno društvo s ograničenom odgovornošću za frizerske usluge</item>
    </izvorni_sadrzaj>
    <derivirana_varijabla naziv="DomainObject.Predmet.OstaliListFormatedWithAdress_1">
      <item>Sudski registar</item>
      <item>Jasenka Šantl, Crkvena Ulica 7, 40315 Vratišinec punomoćnik sudionika u postupku JASA jednostavno društvo s ograničenom odgovornošću za frizerske usluge</item>
    </derivirana_varijabla>
  </DomainObject.Predmet.OstaliListFormatedWithAdress>
  <DomainObject.Predmet.OstaliListFormatedWithAdressOIB>
    <izvorni_sadrzaj>
      <item>Sudski registar</item>
      <item>Jasenka Šantl, OIB 23522947005, Crkvena Ulica 7, 40315 Vratišinec punomoćnik sudionika u postupku JASA jednostavno društvo s ograničenom odgovornošću za frizerske usluge</item>
    </izvorni_sadrzaj>
    <derivirana_varijabla naziv="DomainObject.Predmet.OstaliListFormatedWithAdressOIB_1">
      <item>Sudski registar</item>
      <item>Jasenka Šantl, OIB 23522947005, Crkvena Ulica 7, 40315 Vratišinec punomoćnik sudionika u postupku JASA jednostavno društvo s ograničenom odgovornošću za frizerske usluge</item>
    </derivirana_varijabla>
  </DomainObject.Predmet.OstaliListFormatedWithAdressOIB>
  <DomainObject.Predmet.OstaliListNazivFormated>
    <izvorni_sadrzaj>
      <item>Sudski registar</item>
      <item>Jasenka Šantl</item>
    </izvorni_sadrzaj>
    <derivirana_varijabla naziv="DomainObject.Predmet.OstaliListNazivFormated_1">
      <item>Sudski registar</item>
      <item>Jasenka Šantl</item>
    </derivirana_varijabla>
  </DomainObject.Predmet.OstaliListNazivFormated>
  <DomainObject.Predmet.OstaliListNazivFormatedOIB>
    <izvorni_sadrzaj>
      <item>Sudski registar</item>
      <item>Jasenka Šantl, OIB 23522947005</item>
    </izvorni_sadrzaj>
    <derivirana_varijabla naziv="DomainObject.Predmet.OstaliListNazivFormatedOIB_1">
      <item>Sudski registar</item>
      <item>Jasenka Šantl, OIB 23522947005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JASA jednostavno društvo s ograničenom odgovornošću za frizerske usluge</izvorni_sadrzaj>
    <derivirana_varijabla naziv="DomainObject.Predmet.ProtustrankaIDrugi_1">JASA jednostavno društvo s ograničenom odgovornošću za frizerske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JASA jednostavno društvo s ograničenom odgovornošću za frizerske usluge, OIB 18845894663, Crkvena 7, 40315 Vratišinec</izvorni_sadrzaj>
    <derivirana_varijabla naziv="DomainObject.Predmet.ProtustrankaIDrugiAdressOIB_1">JASA jednostavno društvo s ograničenom odgovornošću za frizerske usluge, OIB 18845894663, Crkvena 7, 40315 Vratišinec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JASA jednostavno društvo s ograničenom odgovornošću za frizerske usluge</item>
      <item>Sudski registar</item>
      <item>Jasenka Šantl</item>
    </izvorni_sadrzaj>
    <derivirana_varijabla naziv="DomainObject.Predmet.SudioniciListNaziv_1">
      <item>Financijska agencija</item>
      <item>JASA jednostavno društvo s ograničenom odgovornošću za frizerske usluge</item>
      <item>Sudski registar</item>
      <item>Jasenka Šantl</item>
    </derivirana_varijabla>
  </DomainObject.Predmet.SudioniciListNaziv>
  <DomainObject.Predmet.SudioniciListAdressOIB>
    <izvorni_sadrzaj>
      <item>Financijska agencija, OIB 85821130368, A. Cesarca 2,42000 Varaždin</item>
      <item>JASA jednostavno društvo s ograničenom odgovornošću za frizerske usluge, OIB 18845894663, Crkvena 7,40315 Vratišinec</item>
      <item>Sudski registar</item>
      <item>Jasenka Šantl, OIB 23522947005, Crkvena Ulica 7,40315 Vratišinec</item>
    </izvorni_sadrzaj>
    <derivirana_varijabla naziv="DomainObject.Predmet.SudioniciListAdressOIB_1">
      <item>Financijska agencija, OIB 85821130368, A. Cesarca 2,42000 Varaždin</item>
      <item>JASA jednostavno društvo s ograničenom odgovornošću za frizerske usluge, OIB 18845894663, Crkvena 7,40315 Vratišinec</item>
      <item>Sudski registar</item>
      <item>Jasenka Šantl, OIB 23522947005, Crkvena Ulica 7,40315 Vratišinec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18845894663</item>
      <item>, OIB null</item>
      <item>, OIB 23522947005</item>
    </izvorni_sadrzaj>
    <derivirana_varijabla naziv="DomainObject.Predmet.SudioniciListNazivOIB_1">
      <item>, OIB 85821130368</item>
      <item>, OIB 18845894663</item>
      <item>, OIB null</item>
      <item>, OIB 23522947005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A19059-78BF-4BFC-BCDF-9888F40C82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2440</properties:Characters>
  <properties:Lines>80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2016-05-06T10:11:00Z</dcterms:created>
  <dc:creator>Maja Valušnig</dc:creator>
  <cp:lastModifiedBy>Marko Makaj</cp:lastModifiedBy>
  <cp:lastPrinted>2016-05-06T09:51:00Z</cp:lastPrinted>
  <dcterms:modified xmlns:xsi="http://www.w3.org/2001/XMLSchema-instance" xsi:type="dcterms:W3CDTF">2016-05-06T10:12:00Z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