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f216" w14:paraId="e06f21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A61F3B">
        <w:t>5656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A61F3B">
        <w:t>HS FABRIKAT d.o.o. Zagreb, Police 9A, OIB: 09110761493</w:t>
      </w:r>
      <w:r w:rsidR="00EB248A">
        <w:t>,</w:t>
      </w:r>
      <w:r w:rsidR="00CE28EB">
        <w:t xml:space="preserve"> </w:t>
      </w:r>
      <w:r w:rsidRPr="00AF1EFD">
        <w:t xml:space="preserve">dana </w:t>
      </w:r>
      <w:r w:rsidR="00A61F3B">
        <w:t>8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A61F3B">
        <w:t>HS FABRIKAT d.o.o. Zagreb, Police 9A, OIB: 09110761493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A61F3B">
        <w:t>8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A61F3B">
        <w:t>08</w:t>
      </w:r>
      <w:r w:rsidR="00793EF3">
        <w:t>,</w:t>
      </w:r>
      <w:r w:rsidR="00A61F3B">
        <w:t>3</w:t>
      </w:r>
      <w:r w:rsidR="00793EF3">
        <w:t>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61F3B">
        <w:t>Petra Gjurašić, Zagreb, Petrinjska 28, OIB: 42344632101</w:t>
      </w:r>
      <w:r w:rsidR="00EB248A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A61F3B">
        <w:t>HS FABRIKAT d.o.o. Zagreb, Police 9A, OIB: 09110761493</w:t>
      </w:r>
      <w:r w:rsidR="008E2BF4">
        <w:t xml:space="preserve">, </w:t>
      </w:r>
      <w:r w:rsidR="004B7DCF">
        <w:t xml:space="preserve"> </w:t>
      </w:r>
      <w:r w:rsidR="008B73DD">
        <w:t xml:space="preserve">s danom </w:t>
      </w:r>
      <w:r w:rsidR="00A61F3B">
        <w:t>8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A61F3B">
        <w:t>HS FABRIKAT d.o.o. Zagreb, Police 9A, OIB: 09110761493</w:t>
      </w:r>
      <w:r w:rsidR="00D00069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A61F3B">
        <w:t>HS FABRIKAT d.o.o. Zagreb, Police 9A, OIB: 09110761493</w:t>
      </w:r>
      <w:r w:rsidR="00D00069">
        <w:t>,</w:t>
      </w:r>
      <w:r w:rsidR="00195338">
        <w:t xml:space="preserve"> dana </w:t>
      </w:r>
      <w:r w:rsidR="00A61F3B">
        <w:t>6.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 xml:space="preserve">Oglasom od </w:t>
      </w:r>
      <w:r w:rsidR="00EB248A">
        <w:t>4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A61F3B">
        <w:t>8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3B4870">
        <w:t xml:space="preserve"> 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3B4870" w:rsidR="003B4870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844149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A61F3B">
        <w:t>Petra Gjurašić,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6911" w:rsidR="00196911">
      <w:r>
        <w:separator/>
      </w:r>
    </w:p>
  </w:endnote>
  <w:endnote w:id="0" w:type="continuationSeparator">
    <w:p w:rsidRDefault="00196911" w:rsidR="00196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6911" w:rsidR="00196911">
      <w:r>
        <w:separator/>
      </w:r>
    </w:p>
  </w:footnote>
  <w:footnote w:id="0" w:type="continuationSeparator">
    <w:p w:rsidRDefault="00196911" w:rsidR="001969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48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A61F3B">
      <w:t>5656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96911"/>
    <w:rsid w:val="001A044D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B4870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654C3"/>
    <w:rsid w:val="007861DF"/>
    <w:rsid w:val="00793EF3"/>
    <w:rsid w:val="007A550F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736A"/>
    <w:rsid w:val="00D862E2"/>
    <w:rsid w:val="00D90AF2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8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8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8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8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8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8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8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8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8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5656</izvorni_sadrzaj>
    <derivirana_varijabla naziv="DomainObject.Predmet.Broj_1">5656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St-5656/2015</izvorni_sadrzaj>
    <derivirana_varijabla naziv="DomainObject.Predmet.OznakaBroj_1">St-5656/2015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HS FABRIKAT, d.o.o. zastupanog po punomoćniku Siniša Horvatović; Silvijo Hundrić</izvorni_sadrzaj>
    <derivirana_varijabla naziv="DomainObject.Predmet.ProtustrankaFormated_1">  HS FABRIKAT, d.o.o. zastupanog po punomoćniku Siniša Horvatović; Silvijo Hundrić</derivirana_varijabla>
  </DomainObject.Predmet.ProtustrankaFormated>
  <DomainObject.Predmet.ProtustrankaFormatedOIB>
    <izvorni_sadrzaj>  HS FABRIKAT, d.o.o., OIB 09110761493 zastupanog po punomoćniku Siniša Horvatović; Silvijo Hundrić</izvorni_sadrzaj>
    <derivirana_varijabla naziv="DomainObject.Predmet.ProtustrankaFormatedOIB_1">  HS FABRIKAT, d.o.o., OIB 09110761493 zastupanog po punomoćniku Siniša Horvatović; Silvijo Hundrić</derivirana_varijabla>
  </DomainObject.Predmet.ProtustrankaFormatedOIB>
  <DomainObject.Predmet.ProtustrankaFormatedWithAdress>
    <izvorni_sadrzaj> HS FABRIKAT, d.o.o., Police 9A, 10000 Zagreb zastupanog po punomoćniku Siniša Horvatović; Silvijo Hundrić</izvorni_sadrzaj>
    <derivirana_varijabla naziv="DomainObject.Predmet.ProtustrankaFormatedWithAdress_1"> HS FABRIKAT, d.o.o., Police 9A, 10000 Zagreb zastupanog po punomoćniku Siniša Horvatović; Silvijo Hundrić</derivirana_varijabla>
  </DomainObject.Predmet.ProtustrankaFormatedWithAdress>
  <DomainObject.Predmet.ProtustrankaFormatedWithAdressOIB>
    <izvorni_sadrzaj> HS FABRIKAT, d.o.o., OIB 09110761493, Police 9A, 10000 Zagreb zastupanog po punomoćniku Siniša Horvatović; Silvijo Hundrić</izvorni_sadrzaj>
    <derivirana_varijabla naziv="DomainObject.Predmet.ProtustrankaFormatedWithAdressOIB_1"> HS FABRIKAT, d.o.o., OIB 09110761493, Police 9A, 10000 Zagreb zastupanog po punomoćniku Siniša Horvatović; Silvijo Hundrić</derivirana_varijabla>
  </DomainObject.Predmet.ProtustrankaFormatedWithAdressOIB>
  <DomainObject.Predmet.ProtustrankaWithAdress>
    <izvorni_sadrzaj>HS FABRIKAT, d.o.o. Police 9A, 10000 Zagreb</izvorni_sadrzaj>
    <derivirana_varijabla naziv="DomainObject.Predmet.ProtustrankaWithAdress_1">HS FABRIKAT, d.o.o. Police 9A, 10000 Zagreb</derivirana_varijabla>
  </DomainObject.Predmet.ProtustrankaWithAdress>
  <DomainObject.Predmet.ProtustrankaWithAdressOIB>
    <izvorni_sadrzaj>HS FABRIKAT, d.o.o., OIB 09110761493, Police 9A, 10000 Zagreb</izvorni_sadrzaj>
    <derivirana_varijabla naziv="DomainObject.Predmet.ProtustrankaWithAdressOIB_1">HS FABRIKAT, d.o.o., OIB 09110761493, Police 9A, 10000 Zagreb</derivirana_varijabla>
  </DomainObject.Predmet.ProtustrankaWithAdressOIB>
  <DomainObject.Predmet.ProtustrankaNazivFormated>
    <izvorni_sadrzaj>HS FABRIKAT, d.o.o.</izvorni_sadrzaj>
    <derivirana_varijabla naziv="DomainObject.Predmet.ProtustrankaNazivFormated_1">HS FABRIKAT, d.o.o.</derivirana_varijabla>
  </DomainObject.Predmet.ProtustrankaNazivFormated>
  <DomainObject.Predmet.ProtustrankaNazivFormatedOIB>
    <izvorni_sadrzaj>HS FABRIKAT, d.o.o., OIB 09110761493</izvorni_sadrzaj>
    <derivirana_varijabla naziv="DomainObject.Predmet.ProtustrankaNazivFormatedOIB_1">HS FABRIKAT, d.o.o., OIB 09110761493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HS FABRIKAT, d.o.o. zastupanog po punomoćniku Siniša Horvatović; Silvijo Hundrić</item>
    </izvorni_sadrzaj>
    <derivirana_varijabla naziv="DomainObject.Predmet.ProtuStrankaListFormated_1">
      <item>HS FABRIKAT, d.o.o. zastupanog po punomoćniku Siniša Horvatović; Silvijo Hundrić</item>
    </derivirana_varijabla>
  </DomainObject.Predmet.ProtuStrankaListFormated>
  <DomainObject.Predmet.ProtuStrankaListFormatedOIB>
    <izvorni_sadrzaj>
      <item>HS FABRIKAT, d.o.o., OIB 09110761493 zastupanog po punomoćniku Siniša Horvatović; Silvijo Hundrić</item>
    </izvorni_sadrzaj>
    <derivirana_varijabla naziv="DomainObject.Predmet.ProtuStrankaListFormatedOIB_1">
      <item>HS FABRIKAT, d.o.o., OIB 09110761493 zastupanog po punomoćniku Siniša Horvatović; Silvijo Hundrić</item>
    </derivirana_varijabla>
  </DomainObject.Predmet.ProtuStrankaListFormatedOIB>
  <DomainObject.Predmet.ProtuStrankaListFormatedWithAdress>
    <izvorni_sadrzaj>
      <item>HS FABRIKAT, d.o.o., Police 9A, 10000 Zagreb zastupanog po punomoćniku Siniša Horvatović; Silvijo Hundrić</item>
    </izvorni_sadrzaj>
    <derivirana_varijabla naziv="DomainObject.Predmet.ProtuStrankaListFormatedWithAdress_1">
      <item>HS FABRIKAT, d.o.o., Police 9A, 10000 Zagreb zastupanog po punomoćniku Siniša Horvatović; Silvijo Hundrić</item>
    </derivirana_varijabla>
  </DomainObject.Predmet.ProtuStrankaListFormatedWithAdress>
  <DomainObject.Predmet.ProtuStrankaListFormatedWithAdressOIB>
    <izvorni_sadrzaj>
      <item>HS FABRIKAT, d.o.o., OIB 09110761493, Police 9A, 10000 Zagreb zastupanog po punomoćniku Siniša Horvatović; Silvijo Hundrić</item>
    </izvorni_sadrzaj>
    <derivirana_varijabla naziv="DomainObject.Predmet.ProtuStrankaListFormatedWithAdressOIB_1">
      <item>HS FABRIKAT, d.o.o., OIB 09110761493, Police 9A, 10000 Zagreb zastupanog po punomoćniku Siniša Horvatović; Silvijo Hundrić</item>
    </derivirana_varijabla>
  </DomainObject.Predmet.ProtuStrankaListFormatedWithAdressOIB>
  <DomainObject.Predmet.ProtuStrankaListNazivFormated>
    <izvorni_sadrzaj>
      <item>HS FABRIKAT, d.o.o.</item>
    </izvorni_sadrzaj>
    <derivirana_varijabla naziv="DomainObject.Predmet.ProtuStrankaListNazivFormated_1">
      <item>HS FABRIKAT, d.o.o.</item>
    </derivirana_varijabla>
  </DomainObject.Predmet.ProtuStrankaListNazivFormated>
  <DomainObject.Predmet.ProtuStrankaListNazivFormatedOIB>
    <izvorni_sadrzaj>
      <item>HS FABRIKAT, d.o.o., OIB 09110761493</item>
    </izvorni_sadrzaj>
    <derivirana_varijabla naziv="DomainObject.Predmet.ProtuStrankaListNazivFormatedOIB_1">
      <item>HS FABRIKAT, d.o.o., OIB 09110761493</item>
    </derivirana_varijabla>
  </DomainObject.Predmet.ProtuStrankaListNazivFormatedOIB>
  <DomainObject.Predmet.OstaliListFormated>
    <izvorni_sadrzaj>
      <item>Siniša Horvatović punomoćnik sudionika u postupku HS FABRIKAT, d.o.o.</item>
      <item>Silvijo Hundrić punomoćnik sudionika u postupku HS FABRIKAT, d.o.o.</item>
    </izvorni_sadrzaj>
    <derivirana_varijabla naziv="DomainObject.Predmet.OstaliListFormated_1">
      <item>Siniša Horvatović punomoćnik sudionika u postupku HS FABRIKAT, d.o.o.</item>
      <item>Silvijo Hundrić punomoćnik sudionika u postupku HS FABRIKAT, d.o.o.</item>
    </derivirana_varijabla>
  </DomainObject.Predmet.OstaliListFormated>
  <DomainObject.Predmet.OstaliListFormatedOIB>
    <izvorni_sadrzaj>
      <item>Siniša Horvatović, OIB 71456062852 punomoćnik sudionika u postupku HS FABRIKAT, d.o.o.</item>
      <item>Silvijo Hundrić, OIB 84715159423 punomoćnik sudionika u postupku HS FABRIKAT, d.o.o.</item>
    </izvorni_sadrzaj>
    <derivirana_varijabla naziv="DomainObject.Predmet.OstaliListFormatedOIB_1">
      <item>Siniša Horvatović, OIB 71456062852 punomoćnik sudionika u postupku HS FABRIKAT, d.o.o.</item>
      <item>Silvijo Hundrić, OIB 84715159423 punomoćnik sudionika u postupku HS FABRIKAT, d.o.o.</item>
    </derivirana_varijabla>
  </DomainObject.Predmet.OstaliListFormatedOIB>
  <DomainObject.Predmet.OstaliListFormatedWithAdress>
    <izvorni_sadrzaj>
      <item>Siniša Horvatović, Stubička ulica 43, 10290 Ivanec Bistranski punomoćnik sudionika u postupku HS FABRIKAT, d.o.o.</item>
      <item>Silvijo Hundrić, Španjolska 1, 10000 Zagreb punomoćnik sudionika u postupku HS FABRIKAT, d.o.o.</item>
    </izvorni_sadrzaj>
    <derivirana_varijabla naziv="DomainObject.Predmet.OstaliListFormatedWithAdress_1">
      <item>Siniša Horvatović, Stubička ulica 43, 10290 Ivanec Bistranski punomoćnik sudionika u postupku HS FABRIKAT, d.o.o.</item>
      <item>Silvijo Hundrić, Španjolska 1, 10000 Zagreb punomoćnik sudionika u postupku HS FABRIKAT, d.o.o.</item>
    </derivirana_varijabla>
  </DomainObject.Predmet.OstaliListFormatedWithAdress>
  <DomainObject.Predmet.OstaliListFormatedWithAdressOIB>
    <izvorni_sadrzaj>
      <item>Siniša Horvatović, OIB 71456062852, Stubička ulica 43, 10290 Ivanec Bistranski punomoćnik sudionika u postupku HS FABRIKAT, d.o.o.</item>
      <item>Silvijo Hundrić, OIB 84715159423, Španjolska 1, 10000 Zagreb punomoćnik sudionika u postupku HS FABRIKAT, d.o.o.</item>
    </izvorni_sadrzaj>
    <derivirana_varijabla naziv="DomainObject.Predmet.OstaliListFormatedWithAdressOIB_1">
      <item>Siniša Horvatović, OIB 71456062852, Stubička ulica 43, 10290 Ivanec Bistranski punomoćnik sudionika u postupku HS FABRIKAT, d.o.o.</item>
      <item>Silvijo Hundrić, OIB 84715159423, Španjolska 1, 10000 Zagreb punomoćnik sudionika u postupku HS FABRIKAT, d.o.o.</item>
    </derivirana_varijabla>
  </DomainObject.Predmet.OstaliListFormatedWithAdressOIB>
  <DomainObject.Predmet.OstaliListNazivFormated>
    <izvorni_sadrzaj>
      <item>Siniša Horvatović</item>
      <item>Silvijo Hundrić</item>
    </izvorni_sadrzaj>
    <derivirana_varijabla naziv="DomainObject.Predmet.OstaliListNazivFormated_1">
      <item>Siniša Horvatović</item>
      <item>Silvijo Hundrić</item>
    </derivirana_varijabla>
  </DomainObject.Predmet.OstaliListNazivFormated>
  <DomainObject.Predmet.OstaliListNazivFormatedOIB>
    <izvorni_sadrzaj>
      <item>Siniša Horvatović, OIB 71456062852</item>
      <item>Silvijo Hundrić, OIB 84715159423</item>
    </izvorni_sadrzaj>
    <derivirana_varijabla naziv="DomainObject.Predmet.OstaliListNazivFormatedOIB_1">
      <item>Siniša Horvatović, OIB 71456062852</item>
      <item>Silvijo Hundrić, OIB 84715159423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HS FABRIKAT, d.o.o.</izvorni_sadrzaj>
    <derivirana_varijabla naziv="DomainObject.Predmet.ProtustrankaIDrugi_1">HS FABRIKAT,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HS FABRIKAT, d.o.o., OIB 09110761493, Police 9A, 10000 Zagreb</izvorni_sadrzaj>
    <derivirana_varijabla naziv="DomainObject.Predmet.ProtustrankaIDrugiAdressOIB_1">HS FABRIKAT, d.o.o., OIB 09110761493, Police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HS FABRIKAT, d.o.o.</item>
      <item>Siniša Horvatović</item>
      <item>Silvijo Hundrić</item>
    </izvorni_sadrzaj>
    <derivirana_varijabla naziv="DomainObject.Predmet.SudioniciListNaziv_1">
      <item>FINA Regionalni centar Zagreb</item>
      <item>HS FABRIKAT, d.o.o.</item>
      <item>Siniša Horvatović</item>
      <item>Silvijo Hundrić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HS FABRIKAT, d.o.o., OIB 09110761493, Police 9A,10000 Zagreb</item>
      <item>Siniša Horvatović, OIB 71456062852, Stubička ulica 43,10290 Ivanec Bistranski</item>
      <item>Silvijo Hundrić, OIB 84715159423, Španjolska 1,10000 Zagreb</item>
    </izvorni_sadrzaj>
    <derivirana_varijabla naziv="DomainObject.Predmet.SudioniciListAdressOIB_1">
      <item>FINA Regionalni centar Zagreb, OIB 85821130368, Trg svibanjskih žrtava 1995. br.1,10000 Zagreb</item>
      <item>HS FABRIKAT, d.o.o., OIB 09110761493, Police 9A,10000 Zagreb</item>
      <item>Siniša Horvatović, OIB 71456062852, Stubička ulica 43,10290 Ivanec Bistranski</item>
      <item>Silvijo Hundrić, OIB 84715159423, Španjolska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09110761493</item>
      <item>, OIB 71456062852</item>
      <item>, OIB 84715159423</item>
    </izvorni_sadrzaj>
    <derivirana_varijabla naziv="DomainObject.Predmet.SudioniciListNazivOIB_1">
      <item>, OIB 85821130368</item>
      <item>, OIB 09110761493</item>
      <item>, OIB 71456062852</item>
      <item>, OIB 84715159423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499</properties:Words>
  <properties:Characters>2691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2016-03-08T07:10:00Z</dcterms:created>
  <dc:creator>Korisnik</dc:creator>
  <cp:lastModifiedBy>Draženka Prpić</cp:lastModifiedBy>
  <cp:lastPrinted>2016-03-08T07:11:00Z</cp:lastPrinted>
  <dcterms:modified xmlns:xsi="http://www.w3.org/2001/XMLSchema-instance" xsi:type="dcterms:W3CDTF">2016-03-08T07:11:00Z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