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8b49" w14:paraId="1aa8b49" w:rsidRDefault="00D33672" w:rsidP="008862E3" w:rsidR="008862E3">
      <w:pPr>
        <w:jc w:val="both"/>
        <w15:collapsed w:val="false"/>
      </w:pPr>
      <w:bookmarkStart w:name="_GoBack" w:id="0"/>
      <w:bookmarkEnd w:id="0"/>
      <w:r>
        <w:t>R</w:t>
      </w:r>
      <w:r w:rsidR="008862E3">
        <w:t>EPUBLIKA HRVATSKA</w:t>
      </w:r>
    </w:p>
    <w:p w:rsidRDefault="008862E3" w:rsidP="008862E3" w:rsidR="008862E3">
      <w:pPr>
        <w:jc w:val="both"/>
      </w:pPr>
      <w:r>
        <w:t xml:space="preserve">TRGOVAČKI SUD U OSIJEKU </w:t>
      </w:r>
    </w:p>
    <w:p w:rsidRDefault="008862E3" w:rsidP="008862E3" w:rsidR="008862E3">
      <w:pPr>
        <w:jc w:val="both"/>
      </w:pPr>
      <w:r>
        <w:t>STALNA SLUŽBA U SLAVONSKOM BRODU</w:t>
      </w:r>
      <w:r w:rsidR="00691C8C">
        <w:tab/>
      </w:r>
      <w:r w:rsidR="00421BD7">
        <w:tab/>
      </w:r>
      <w:r w:rsidR="00421BD7">
        <w:tab/>
      </w:r>
      <w:r w:rsidR="00886B7C">
        <w:t xml:space="preserve">   </w:t>
      </w:r>
      <w:r w:rsidR="00D33672">
        <w:t xml:space="preserve">  </w:t>
      </w:r>
      <w:r>
        <w:t>3 St-</w:t>
      </w:r>
      <w:r w:rsidR="004E1B8F">
        <w:t>408/2017-38</w:t>
      </w:r>
    </w:p>
    <w:p w:rsidRDefault="008862E3" w:rsidP="008862E3" w:rsidR="008862E3">
      <w:pPr>
        <w:jc w:val="both"/>
      </w:pPr>
      <w:r>
        <w:t>Trg pobjede 13</w:t>
      </w:r>
    </w:p>
    <w:p w:rsidRDefault="008862E3" w:rsidP="008862E3" w:rsidR="008862E3">
      <w:pPr>
        <w:jc w:val="both"/>
      </w:pPr>
      <w:r>
        <w:t xml:space="preserve">35000 </w:t>
      </w:r>
      <w:r w:rsidR="00BD199B">
        <w:t>Slavonski Brod</w:t>
      </w:r>
    </w:p>
    <w:p w:rsidRDefault="008862E3" w:rsidP="008862E3" w:rsidR="008862E3">
      <w:pPr>
        <w:jc w:val="both"/>
      </w:pPr>
      <w:r>
        <w:t xml:space="preserve">                                                                                                                                                              </w:t>
      </w:r>
    </w:p>
    <w:p w:rsidRDefault="008862E3" w:rsidP="008862E3" w:rsidR="008862E3" w:rsidRPr="001F7BD2">
      <w:pPr>
        <w:jc w:val="center"/>
        <w:rPr>
          <w:b/>
        </w:rPr>
      </w:pPr>
      <w:r w:rsidRPr="001F7BD2">
        <w:rPr>
          <w:b/>
        </w:rPr>
        <w:t>Z A P I S N I K</w:t>
      </w:r>
    </w:p>
    <w:p w:rsidRDefault="008862E3" w:rsidP="008862E3" w:rsidR="008862E3" w:rsidRPr="001F7BD2">
      <w:pPr>
        <w:jc w:val="center"/>
        <w:rPr>
          <w:b/>
        </w:rPr>
      </w:pPr>
      <w:r w:rsidRPr="001F7BD2">
        <w:rPr>
          <w:b/>
        </w:rPr>
        <w:t xml:space="preserve">od </w:t>
      </w:r>
      <w:r w:rsidR="004E1B8F">
        <w:rPr>
          <w:b/>
        </w:rPr>
        <w:t>15. siječnja 2018.</w:t>
      </w:r>
    </w:p>
    <w:p w:rsidRDefault="008862E3" w:rsidP="008862E3" w:rsidR="008862E3">
      <w:pPr>
        <w:jc w:val="center"/>
      </w:pPr>
      <w:r>
        <w:t>sa ispitnog i izvještajnog ročišta</w:t>
      </w:r>
    </w:p>
    <w:p w:rsidRDefault="008862E3" w:rsidP="008862E3" w:rsidR="008862E3">
      <w:pPr>
        <w:jc w:val="center"/>
      </w:pPr>
      <w:r>
        <w:t>kod Trgovačkog suda u Osijeku</w:t>
      </w:r>
      <w:r w:rsidR="00D33672">
        <w:t>,</w:t>
      </w:r>
      <w:r>
        <w:t xml:space="preserve"> Stalna Služba u Slavonskom Brodu</w:t>
      </w:r>
    </w:p>
    <w:p w:rsidRDefault="008862E3" w:rsidP="008862E3" w:rsidR="009F35A4">
      <w:pPr>
        <w:jc w:val="center"/>
      </w:pPr>
      <w:r>
        <w:t xml:space="preserve">u stečajnom predmetu nad stečajnim dužnikom </w:t>
      </w:r>
    </w:p>
    <w:p w:rsidRDefault="004E1B8F" w:rsidP="008E4329" w:rsidR="004E1B8F">
      <w:pPr>
        <w:jc w:val="center"/>
        <w:rPr>
          <w:b/>
        </w:rPr>
      </w:pPr>
      <w:r>
        <w:rPr>
          <w:b/>
        </w:rPr>
        <w:t>ARX j.d.o.o. za humanitarno razminiranje, Okučani, Ante Starčevića 36,</w:t>
      </w:r>
    </w:p>
    <w:p w:rsidRDefault="004E1B8F" w:rsidP="008E4329" w:rsidR="008E4329" w:rsidRPr="008E4329">
      <w:pPr>
        <w:jc w:val="center"/>
        <w:rPr>
          <w:b/>
        </w:rPr>
      </w:pPr>
      <w:r>
        <w:rPr>
          <w:b/>
        </w:rPr>
        <w:t xml:space="preserve"> OIB: 54143344357</w:t>
      </w:r>
    </w:p>
    <w:p w:rsidRDefault="008E4329" w:rsidP="008E4329" w:rsidR="008E4329">
      <w:pPr>
        <w:jc w:val="both"/>
      </w:pPr>
    </w:p>
    <w:p w:rsidRDefault="003366B4" w:rsidP="008862E3" w:rsidR="003366B4" w:rsidRPr="009F35A4">
      <w:pPr>
        <w:jc w:val="center"/>
        <w:rPr>
          <w:b/>
        </w:rPr>
      </w:pPr>
    </w:p>
    <w:p w:rsidRDefault="008862E3" w:rsidP="008862E3" w:rsidR="008862E3">
      <w:pPr>
        <w:jc w:val="center"/>
      </w:pPr>
    </w:p>
    <w:p w:rsidRDefault="008862E3" w:rsidP="008862E3" w:rsidR="008862E3">
      <w:pPr>
        <w:jc w:val="both"/>
      </w:pPr>
      <w:r>
        <w:t>Nazočni od suda:</w:t>
      </w:r>
    </w:p>
    <w:p w:rsidRDefault="008862E3" w:rsidP="008862E3" w:rsidR="008862E3">
      <w:pPr>
        <w:jc w:val="both"/>
      </w:pPr>
      <w:r>
        <w:t>Daniela Martini Maoduš, sutkinja</w:t>
      </w:r>
    </w:p>
    <w:p w:rsidRDefault="00984DF6" w:rsidP="008862E3" w:rsidR="008862E3">
      <w:pPr>
        <w:jc w:val="both"/>
      </w:pPr>
      <w:r>
        <w:t>Marija Galović</w:t>
      </w:r>
      <w:r w:rsidR="008862E3">
        <w:t>, zapisničar</w:t>
      </w:r>
    </w:p>
    <w:p w:rsidRDefault="00AE6ABE" w:rsidP="00E11F81" w:rsidR="00AE6ABE">
      <w:pPr>
        <w:ind w:firstLine="720"/>
        <w:jc w:val="both"/>
      </w:pPr>
    </w:p>
    <w:p w:rsidRDefault="00AE6ABE" w:rsidP="00AE6ABE" w:rsidR="008862E3" w:rsidRPr="00F96144">
      <w:pPr>
        <w:jc w:val="both"/>
        <w:rPr>
          <w:color w:val="FF0000"/>
        </w:rPr>
      </w:pPr>
      <w:r>
        <w:tab/>
      </w:r>
      <w:r w:rsidR="008E4329">
        <w:t>Utvrđuje se da je pristup</w:t>
      </w:r>
      <w:r w:rsidR="00F92E07">
        <w:t>i</w:t>
      </w:r>
      <w:r w:rsidR="00BB0FED">
        <w:t>la</w:t>
      </w:r>
      <w:r w:rsidR="008862E3">
        <w:t xml:space="preserve"> za stečajnog dužnika</w:t>
      </w:r>
      <w:r w:rsidR="00D33672">
        <w:t xml:space="preserve"> </w:t>
      </w:r>
      <w:r w:rsidR="00886B7C">
        <w:t>st</w:t>
      </w:r>
      <w:r w:rsidR="00967682">
        <w:t>ečajna upraviteljica Julka Band</w:t>
      </w:r>
      <w:r w:rsidR="00886B7C">
        <w:t>ić</w:t>
      </w:r>
      <w:r w:rsidR="00BB0FED">
        <w:t>.</w:t>
      </w:r>
    </w:p>
    <w:p w:rsidRDefault="00F92E07" w:rsidP="00AE6ABE" w:rsidR="00F92E07">
      <w:pPr>
        <w:jc w:val="both"/>
      </w:pPr>
    </w:p>
    <w:p w:rsidRDefault="000027B7" w:rsidP="008F2FC8" w:rsidR="008F2FC8">
      <w:pPr>
        <w:ind w:firstLine="720"/>
        <w:jc w:val="both"/>
      </w:pPr>
      <w:r w:rsidRPr="00D33672">
        <w:t xml:space="preserve">- </w:t>
      </w:r>
      <w:r w:rsidR="008862E3" w:rsidRPr="00D33672">
        <w:t>Za RH Ministarstvo financija, Porezna uprava</w:t>
      </w:r>
      <w:r w:rsidR="00F92E07">
        <w:t>-</w:t>
      </w:r>
      <w:r w:rsidR="0062580B">
        <w:t>Vesna Lazarić</w:t>
      </w:r>
      <w:r w:rsidR="00636972" w:rsidRPr="00D33672">
        <w:t xml:space="preserve"> </w:t>
      </w:r>
    </w:p>
    <w:p w:rsidRDefault="008F2FC8" w:rsidP="008F2FC8" w:rsidR="008F2FC8">
      <w:pPr>
        <w:ind w:firstLine="720"/>
        <w:jc w:val="both"/>
      </w:pPr>
    </w:p>
    <w:p w:rsidRDefault="008F2FC8" w:rsidP="008F2FC8" w:rsidR="008F2FC8">
      <w:pPr>
        <w:ind w:left="1080"/>
        <w:jc w:val="both"/>
        <w:rPr>
          <w:b/>
        </w:rPr>
      </w:pPr>
    </w:p>
    <w:p w:rsidRDefault="00691C8C" w:rsidP="008F2FC8" w:rsidR="008862E3" w:rsidRPr="008F2FC8">
      <w:pPr>
        <w:ind w:left="1080"/>
        <w:jc w:val="both"/>
        <w:rPr>
          <w:b/>
        </w:rPr>
      </w:pPr>
      <w:r>
        <w:tab/>
      </w:r>
      <w:r>
        <w:tab/>
      </w:r>
      <w:r>
        <w:tab/>
      </w:r>
      <w:r w:rsidR="008862E3" w:rsidRPr="008F2FC8">
        <w:rPr>
          <w:b/>
        </w:rPr>
        <w:t xml:space="preserve">Početak u </w:t>
      </w:r>
      <w:r w:rsidR="008E4329" w:rsidRPr="008F2FC8">
        <w:rPr>
          <w:b/>
        </w:rPr>
        <w:t>9</w:t>
      </w:r>
      <w:r w:rsidR="004E1B8F">
        <w:rPr>
          <w:b/>
        </w:rPr>
        <w:t>,3</w:t>
      </w:r>
      <w:r w:rsidR="003366B4" w:rsidRPr="008F2FC8">
        <w:rPr>
          <w:b/>
        </w:rPr>
        <w:t>0</w:t>
      </w:r>
      <w:r w:rsidR="008862E3" w:rsidRPr="008F2FC8">
        <w:rPr>
          <w:b/>
        </w:rPr>
        <w:t xml:space="preserve"> sati</w:t>
      </w:r>
    </w:p>
    <w:p w:rsidRDefault="008862E3" w:rsidP="00506722" w:rsidR="008862E3" w:rsidRPr="00D33672">
      <w:pPr>
        <w:jc w:val="center"/>
        <w:rPr>
          <w:b/>
        </w:rPr>
      </w:pPr>
    </w:p>
    <w:p w:rsidRDefault="00AE6ABE" w:rsidP="008862E3" w:rsidR="00967682">
      <w:pPr>
        <w:jc w:val="both"/>
      </w:pPr>
      <w:r w:rsidRPr="00984DF6">
        <w:rPr>
          <w:color w:val="FF0000"/>
        </w:rPr>
        <w:tab/>
      </w:r>
      <w:r w:rsidR="008862E3" w:rsidRPr="00D33672">
        <w:t>Stečajna sutkinja otvara raspravu i objavljuje da je predmet današnjeg ispitnog ročišta ispitivanje prijavljenih tražbina prema iznosima i redu kako su iste unesene u tablice sasta</w:t>
      </w:r>
      <w:r w:rsidR="005D6382" w:rsidRPr="00D33672">
        <w:t xml:space="preserve">vljene po </w:t>
      </w:r>
      <w:r w:rsidR="00D33672" w:rsidRPr="00D33672">
        <w:t>stečajnom upravitelju.</w:t>
      </w:r>
    </w:p>
    <w:p w:rsidRDefault="00186D0E" w:rsidP="008862E3" w:rsidR="00636972" w:rsidRPr="00D33672">
      <w:pPr>
        <w:jc w:val="both"/>
      </w:pPr>
      <w:r w:rsidRPr="00D33672">
        <w:tab/>
        <w:t>U</w:t>
      </w:r>
      <w:r w:rsidR="008862E3" w:rsidRPr="00D33672">
        <w:t>tvrđuje se da su sve prijave i isprave bile izložene u sudskoj pisarnici</w:t>
      </w:r>
      <w:r w:rsidRPr="00D33672">
        <w:t xml:space="preserve"> prije</w:t>
      </w:r>
      <w:r w:rsidR="008862E3" w:rsidRPr="00D33672">
        <w:t xml:space="preserve"> ovog ročišta u vremenskom periodu kako to propisuje Zakon</w:t>
      </w:r>
      <w:r w:rsidRPr="00D33672">
        <w:t>, i to one koje su bile prijavljene 8 dana prije održavanja ovog ročišta.</w:t>
      </w:r>
    </w:p>
    <w:p w:rsidRDefault="005B1943" w:rsidP="008862E3" w:rsidR="00881AB1" w:rsidRPr="00967682">
      <w:pPr>
        <w:jc w:val="both"/>
      </w:pPr>
      <w:r w:rsidRPr="00D33672">
        <w:tab/>
      </w:r>
      <w:r w:rsidR="00F92E07" w:rsidRPr="00967682">
        <w:t>Steč</w:t>
      </w:r>
      <w:r w:rsidR="0062580B">
        <w:t>.</w:t>
      </w:r>
      <w:r w:rsidR="00F92E07" w:rsidRPr="00967682">
        <w:t xml:space="preserve"> upravitelj</w:t>
      </w:r>
      <w:r w:rsidR="0062580B">
        <w:t>ica</w:t>
      </w:r>
      <w:r w:rsidR="00881AB1" w:rsidRPr="00967682">
        <w:t xml:space="preserve"> izjavljuje da je izvrši</w:t>
      </w:r>
      <w:r w:rsidR="0062580B">
        <w:t>la</w:t>
      </w:r>
      <w:r w:rsidR="00881AB1" w:rsidRPr="00967682">
        <w:t xml:space="preserve"> kontrolu i da su svi vjerovnici koji su prijavili tražbine i platiti sud</w:t>
      </w:r>
      <w:r w:rsidR="00283A88" w:rsidRPr="00967682">
        <w:t>ske pristojbe</w:t>
      </w:r>
      <w:r w:rsidR="00967682" w:rsidRPr="00967682">
        <w:t>.</w:t>
      </w:r>
    </w:p>
    <w:p w:rsidRDefault="00F92E07" w:rsidP="008862E3" w:rsidR="00881AB1">
      <w:pPr>
        <w:jc w:val="both"/>
      </w:pPr>
      <w:r>
        <w:tab/>
      </w:r>
    </w:p>
    <w:p w:rsidRDefault="00783AF4" w:rsidP="009F277B" w:rsidR="009F277B">
      <w:pPr>
        <w:jc w:val="both"/>
      </w:pPr>
      <w:r>
        <w:tab/>
      </w:r>
      <w:r w:rsidR="009F277B">
        <w:t>Sud donosi</w:t>
      </w:r>
    </w:p>
    <w:p w:rsidRDefault="009F277B" w:rsidP="005B1943" w:rsidR="005B1943">
      <w:pPr>
        <w:jc w:val="center"/>
      </w:pPr>
      <w:r>
        <w:t>R J E Š E N J E</w:t>
      </w:r>
    </w:p>
    <w:p w:rsidRDefault="000E2488" w:rsidP="005B1943" w:rsidR="000E2488">
      <w:pPr>
        <w:jc w:val="center"/>
      </w:pPr>
    </w:p>
    <w:p w:rsidRDefault="009F277B" w:rsidP="00994ADA" w:rsidR="00994ADA">
      <w:pPr>
        <w:jc w:val="both"/>
      </w:pPr>
      <w:r>
        <w:tab/>
        <w:t xml:space="preserve">Na današnjem ročištu </w:t>
      </w:r>
      <w:r w:rsidR="008F4CDA">
        <w:t>utvrđivat</w:t>
      </w:r>
      <w:r>
        <w:t xml:space="preserve"> će se sve tražbine obuhvaćene</w:t>
      </w:r>
      <w:r w:rsidR="00795734">
        <w:t xml:space="preserve"> tablicama</w:t>
      </w:r>
      <w:r>
        <w:t xml:space="preserve"> </w:t>
      </w:r>
      <w:r w:rsidR="00D33672">
        <w:t xml:space="preserve">stečajnog upravitelja </w:t>
      </w:r>
      <w:r w:rsidR="00F92E07">
        <w:t>izložene</w:t>
      </w:r>
      <w:r w:rsidR="00795734">
        <w:t xml:space="preserve"> u sudskoj pisarnici.</w:t>
      </w:r>
    </w:p>
    <w:p w:rsidRDefault="00310B5A" w:rsidP="00310B5A" w:rsidR="008862E3">
      <w:pPr>
        <w:ind w:firstLine="720"/>
        <w:jc w:val="both"/>
      </w:pPr>
      <w:r>
        <w:t>V</w:t>
      </w:r>
      <w:r w:rsidR="008862E3">
        <w:t>jerovnici se obavještavaju da sukladno čl. 178. Stečajnog zakona, ako im je tražbina priznata neće dobiti poseban otpravak rješenja po utvrđivanju tražbine osim ako to posebno ne zatraže i ako plate troškove rješenja.</w:t>
      </w:r>
    </w:p>
    <w:p w:rsidRDefault="008862E3" w:rsidP="008862E3" w:rsidR="008F2FC8">
      <w:pPr>
        <w:jc w:val="both"/>
      </w:pPr>
      <w:r w:rsidRPr="00283A88">
        <w:t xml:space="preserve">           </w:t>
      </w:r>
    </w:p>
    <w:p w:rsidRDefault="00967682" w:rsidP="00967682" w:rsidR="00967682">
      <w:pPr>
        <w:ind w:firstLine="720" w:left="5760"/>
        <w:jc w:val="both"/>
      </w:pPr>
    </w:p>
    <w:p w:rsidRDefault="0062580B" w:rsidP="0062580B" w:rsidR="0062580B">
      <w:pPr>
        <w:ind w:firstLine="720" w:left="5760"/>
        <w:jc w:val="both"/>
      </w:pPr>
      <w:r>
        <w:t xml:space="preserve">       3 St-408/2017-38</w:t>
      </w:r>
    </w:p>
    <w:p w:rsidRDefault="0062580B" w:rsidP="008F2FC8" w:rsidR="0062580B">
      <w:pPr>
        <w:ind w:firstLine="720"/>
        <w:jc w:val="both"/>
      </w:pPr>
    </w:p>
    <w:p w:rsidRDefault="008862E3" w:rsidP="008F2FC8" w:rsidR="0090119E" w:rsidRPr="00F96144">
      <w:pPr>
        <w:ind w:firstLine="720"/>
        <w:jc w:val="both"/>
        <w:rPr>
          <w:b/>
        </w:rPr>
      </w:pPr>
      <w:r w:rsidRPr="00283A88">
        <w:t xml:space="preserve"> </w:t>
      </w:r>
      <w:r w:rsidR="0062580B">
        <w:t>Steč.upraviteljica</w:t>
      </w:r>
      <w:r w:rsidRPr="00283A88">
        <w:t xml:space="preserve"> podnosi izvješće o prijavljenim i ispitanim tražbinama i izjavljuje da je ukupno prijavljeno </w:t>
      </w:r>
      <w:r w:rsidR="004272E0" w:rsidRPr="00283A88">
        <w:t>u I</w:t>
      </w:r>
      <w:r w:rsidR="00163764" w:rsidRPr="00283A88">
        <w:t>.</w:t>
      </w:r>
      <w:r w:rsidR="004272E0" w:rsidRPr="00283A88">
        <w:t xml:space="preserve"> višem isplatnom redu ukupno tražbina za iznos od</w:t>
      </w:r>
      <w:r w:rsidR="00795734" w:rsidRPr="00283A88">
        <w:t xml:space="preserve"> </w:t>
      </w:r>
      <w:r w:rsidR="00F717B8">
        <w:rPr>
          <w:b/>
        </w:rPr>
        <w:t>53.682,09</w:t>
      </w:r>
      <w:r w:rsidR="00795734" w:rsidRPr="00283A88">
        <w:rPr>
          <w:b/>
        </w:rPr>
        <w:t xml:space="preserve"> kn</w:t>
      </w:r>
      <w:r w:rsidR="00F717B8">
        <w:rPr>
          <w:b/>
        </w:rPr>
        <w:t xml:space="preserve">, </w:t>
      </w:r>
      <w:r w:rsidR="00F717B8" w:rsidRPr="00F717B8">
        <w:t>a u drugo više isplatnom redu iznos od</w:t>
      </w:r>
      <w:r w:rsidR="00F717B8">
        <w:rPr>
          <w:b/>
        </w:rPr>
        <w:t xml:space="preserve"> 196.726,87 kn.</w:t>
      </w:r>
    </w:p>
    <w:p w:rsidRDefault="00DD17CD" w:rsidP="0072654A" w:rsidR="00795734">
      <w:pPr>
        <w:jc w:val="both"/>
      </w:pPr>
      <w:r>
        <w:tab/>
      </w:r>
    </w:p>
    <w:p w:rsidRDefault="008862E3" w:rsidP="008862E3" w:rsidR="00310B5A">
      <w:pPr>
        <w:jc w:val="both"/>
      </w:pPr>
      <w:r>
        <w:t xml:space="preserve">           </w:t>
      </w:r>
      <w:r w:rsidR="00310B5A">
        <w:tab/>
      </w:r>
      <w:r w:rsidR="00310B5A">
        <w:tab/>
      </w:r>
      <w:r w:rsidR="00310B5A">
        <w:tab/>
      </w:r>
      <w:r w:rsidR="00310B5A">
        <w:tab/>
      </w:r>
      <w:r w:rsidR="00310B5A">
        <w:tab/>
      </w:r>
      <w:r w:rsidR="00310B5A">
        <w:tab/>
      </w:r>
      <w:r w:rsidR="00310B5A">
        <w:tab/>
      </w:r>
      <w:r w:rsidR="00310B5A">
        <w:tab/>
      </w:r>
      <w:r w:rsidR="00310B5A">
        <w:tab/>
        <w:t xml:space="preserve">     </w:t>
      </w:r>
      <w:r>
        <w:t xml:space="preserve"> </w:t>
      </w:r>
    </w:p>
    <w:p w:rsidRDefault="008862E3" w:rsidP="00310B5A" w:rsidR="002C4BC7">
      <w:pPr>
        <w:ind w:firstLine="720"/>
        <w:jc w:val="both"/>
      </w:pPr>
      <w:r>
        <w:t>Sud donosi</w:t>
      </w:r>
    </w:p>
    <w:p w:rsidRDefault="008862E3" w:rsidP="006F2CB3" w:rsidR="008862E3">
      <w:pPr>
        <w:jc w:val="center"/>
      </w:pPr>
      <w:r>
        <w:t>R J E Š E N J E</w:t>
      </w:r>
    </w:p>
    <w:p w:rsidRDefault="008862E3" w:rsidP="006F2CB3" w:rsidR="008862E3">
      <w:pPr>
        <w:jc w:val="center"/>
      </w:pPr>
    </w:p>
    <w:p w:rsidRDefault="008862E3" w:rsidP="008862E3" w:rsidR="00D33672">
      <w:pPr>
        <w:jc w:val="both"/>
      </w:pPr>
      <w:r>
        <w:t xml:space="preserve">            Poziva se </w:t>
      </w:r>
      <w:r w:rsidR="0062580B">
        <w:t>steč.upraviteljica</w:t>
      </w:r>
      <w:r w:rsidR="00A043D6">
        <w:t xml:space="preserve"> </w:t>
      </w:r>
      <w:r>
        <w:t>određeno se izjasniti o osporavanju</w:t>
      </w:r>
      <w:r w:rsidR="00A043D6">
        <w:t>,</w:t>
      </w:r>
      <w:r>
        <w:t xml:space="preserve"> odnosno priznava</w:t>
      </w:r>
      <w:r w:rsidR="00B823E8">
        <w:t xml:space="preserve">nju svake prijavljene tražbine. </w:t>
      </w:r>
    </w:p>
    <w:p w:rsidRDefault="008F2FC8" w:rsidP="008862E3" w:rsidR="008F2FC8">
      <w:pPr>
        <w:jc w:val="both"/>
      </w:pPr>
    </w:p>
    <w:p w:rsidRDefault="008862E3" w:rsidP="00D33672" w:rsidR="008862E3">
      <w:pPr>
        <w:ind w:firstLine="720"/>
        <w:jc w:val="both"/>
      </w:pPr>
      <w:r>
        <w:t>Ukazuje se vjerovnicima da imaju pravo os</w:t>
      </w:r>
      <w:r w:rsidR="008F2FC8">
        <w:t>poravati tražbinu koju je priznao</w:t>
      </w:r>
      <w:r w:rsidR="00A043D6">
        <w:t xml:space="preserve"> </w:t>
      </w:r>
      <w:r w:rsidR="008F2FC8">
        <w:t>stečajni upravitelj</w:t>
      </w:r>
      <w:r>
        <w:t xml:space="preserve"> te da imaju pravo predlagati otklanjanje osporavanja ako </w:t>
      </w:r>
      <w:r w:rsidR="008F2FC8">
        <w:t>stečajni upravitelj</w:t>
      </w:r>
      <w:r>
        <w:t xml:space="preserve"> ospori koju tražbinu.</w:t>
      </w:r>
    </w:p>
    <w:p w:rsidRDefault="00DE0214" w:rsidP="008862E3" w:rsidR="00DE0214">
      <w:pPr>
        <w:jc w:val="both"/>
      </w:pPr>
      <w:r>
        <w:tab/>
      </w:r>
    </w:p>
    <w:p w:rsidRDefault="00D33672" w:rsidP="00D33672" w:rsidR="008862E3">
      <w:pPr>
        <w:ind w:firstLine="720"/>
        <w:jc w:val="both"/>
      </w:pPr>
      <w:r>
        <w:t>Stečajni upravitelj</w:t>
      </w:r>
      <w:r w:rsidR="008862E3">
        <w:t xml:space="preserve"> iskazuje:</w:t>
      </w:r>
    </w:p>
    <w:p w:rsidRDefault="00500435" w:rsidP="008862E3" w:rsidR="00CA7411">
      <w:pPr>
        <w:jc w:val="both"/>
      </w:pPr>
      <w:r>
        <w:tab/>
        <w:t>„Priznajem</w:t>
      </w:r>
      <w:r w:rsidR="00C07477">
        <w:t xml:space="preserve"> </w:t>
      </w:r>
      <w:r w:rsidR="00D33672">
        <w:t>u cijelosti tražbin</w:t>
      </w:r>
      <w:r w:rsidR="00F717B8">
        <w:t>e</w:t>
      </w:r>
      <w:r w:rsidR="00D33672">
        <w:t xml:space="preserve"> u </w:t>
      </w:r>
      <w:r w:rsidR="00F96144">
        <w:t>prvom</w:t>
      </w:r>
      <w:r w:rsidR="00D33672">
        <w:t xml:space="preserve"> </w:t>
      </w:r>
      <w:r w:rsidR="00283A88">
        <w:t>višem isplatnom redu</w:t>
      </w:r>
      <w:r w:rsidR="00F717B8">
        <w:t>: vjerovnika pod rb. 1. Darija Korov u iznosu od 22.610,40 kn, pod rb. 2. vjerovnika Jurice Budić u iznosu od 16.945,86 kn, pod rb. 3. Antuna Tonžetića u iznosu od 24.345,40 kn, pod rb. 4. vjerovika Darka Tonžetića u iznosu od 22.238,70 kn, vjerovnika pod rb. 5. RH, Ministarstvo financija, Porezna uprava Područni ured Slavonski Brod, u iznosu od 42.293,41 kn.</w:t>
      </w:r>
    </w:p>
    <w:p w:rsidRDefault="00F717B8" w:rsidP="00F717B8" w:rsidR="0023041C" w:rsidRPr="00D25D24">
      <w:pPr>
        <w:ind w:firstLine="720"/>
        <w:jc w:val="both"/>
      </w:pPr>
      <w:r>
        <w:t>Priznajem u cijelosti tražbine u drugom višem isplatnom redu: pod rb. 1. RH, Ministarstvo financija, Porezna uprava Područni ured Slavonski Brod, u iznosu od 195.209,76 kn, pod rb. 2. vjerovnika VIPnet d.o.o. u iznosu od 1.517,11 kn."</w:t>
      </w:r>
      <w:r w:rsidR="006E73DD" w:rsidRPr="00D25D24">
        <w:tab/>
      </w:r>
    </w:p>
    <w:p w:rsidRDefault="00D25D24" w:rsidP="008862E3" w:rsidR="00D25D24" w:rsidRPr="008113D4">
      <w:pPr>
        <w:jc w:val="both"/>
        <w:rPr>
          <w:b/>
        </w:rPr>
      </w:pPr>
    </w:p>
    <w:p w:rsidRDefault="008862E3" w:rsidP="008862E3" w:rsidR="008862E3" w:rsidRPr="00F717B8">
      <w:pPr>
        <w:jc w:val="both"/>
        <w:rPr>
          <w:color w:val="FF0000"/>
        </w:rPr>
      </w:pPr>
      <w:r w:rsidRPr="008F2FC8">
        <w:t xml:space="preserve">            </w:t>
      </w:r>
      <w:r w:rsidR="00283A88" w:rsidRPr="008F2FC8">
        <w:t xml:space="preserve">Konstatira se da stečajni </w:t>
      </w:r>
      <w:r w:rsidR="00283A88" w:rsidRPr="0062580B">
        <w:t xml:space="preserve">vjerovnik RH </w:t>
      </w:r>
      <w:r w:rsidR="00967828" w:rsidRPr="0062580B">
        <w:t xml:space="preserve">ne osporava </w:t>
      </w:r>
      <w:r w:rsidR="008F2FC8" w:rsidRPr="0062580B">
        <w:t>navedene priznate tražbine stečajnih vjerovni</w:t>
      </w:r>
      <w:r w:rsidRPr="0062580B">
        <w:t>ka</w:t>
      </w:r>
      <w:r w:rsidR="00283A88" w:rsidRPr="0062580B">
        <w:t xml:space="preserve"> </w:t>
      </w:r>
      <w:r w:rsidR="00967828" w:rsidRPr="0062580B">
        <w:t xml:space="preserve">u </w:t>
      </w:r>
      <w:r w:rsidR="00815AD8" w:rsidRPr="0062580B">
        <w:t>I</w:t>
      </w:r>
      <w:r w:rsidR="008113D4" w:rsidRPr="0062580B">
        <w:t>. i I</w:t>
      </w:r>
      <w:r w:rsidR="00815AD8" w:rsidRPr="0062580B">
        <w:t>I</w:t>
      </w:r>
      <w:r w:rsidR="00967828" w:rsidRPr="0062580B">
        <w:t>. višem isplatnom redu</w:t>
      </w:r>
      <w:r w:rsidR="00F717B8" w:rsidRPr="0062580B">
        <w:t>.</w:t>
      </w:r>
    </w:p>
    <w:p w:rsidRDefault="008862E3" w:rsidP="008862E3" w:rsidR="008862E3" w:rsidRPr="00F717B8">
      <w:pPr>
        <w:jc w:val="both"/>
        <w:rPr>
          <w:color w:val="FF0000"/>
        </w:rPr>
      </w:pPr>
      <w:r w:rsidRPr="00F717B8">
        <w:rPr>
          <w:color w:val="FF0000"/>
        </w:rPr>
        <w:t xml:space="preserve">            </w:t>
      </w:r>
    </w:p>
    <w:p w:rsidRDefault="008862E3" w:rsidP="008862E3" w:rsidR="008862E3">
      <w:pPr>
        <w:jc w:val="both"/>
      </w:pPr>
      <w:r>
        <w:t xml:space="preserve">            Sud donosi</w:t>
      </w:r>
    </w:p>
    <w:p w:rsidRDefault="008862E3" w:rsidP="006F2CB3" w:rsidR="008862E3">
      <w:pPr>
        <w:jc w:val="center"/>
      </w:pPr>
      <w:r>
        <w:t>R J E Š E N J E</w:t>
      </w:r>
    </w:p>
    <w:p w:rsidRDefault="00991BDE" w:rsidP="006F2CB3" w:rsidR="00991BDE">
      <w:pPr>
        <w:jc w:val="center"/>
      </w:pPr>
    </w:p>
    <w:p w:rsidRDefault="008862E3" w:rsidP="00014BE1" w:rsidR="00815AD8">
      <w:pPr>
        <w:jc w:val="both"/>
      </w:pPr>
      <w:r>
        <w:t xml:space="preserve">            Utvrđuje se da su priznate prijavljene tražbine stečajnih vjerovnika sukladno tablicama koje je priloži</w:t>
      </w:r>
      <w:r w:rsidR="00D33672">
        <w:t>o</w:t>
      </w:r>
      <w:r w:rsidR="00A35777">
        <w:t xml:space="preserve"> </w:t>
      </w:r>
      <w:r w:rsidR="00014BE1">
        <w:t>steč.upraviteljica</w:t>
      </w:r>
      <w:r w:rsidR="00D33672">
        <w:t xml:space="preserve"> u cijelosti </w:t>
      </w:r>
      <w:r w:rsidR="00886B7C">
        <w:t xml:space="preserve">u </w:t>
      </w:r>
      <w:r w:rsidR="00014BE1">
        <w:t>prvom i drugom višem isplatnom redu.</w:t>
      </w:r>
    </w:p>
    <w:p w:rsidRDefault="00886B7C" w:rsidP="00CE5F29" w:rsidR="00886B7C">
      <w:pPr>
        <w:jc w:val="both"/>
      </w:pPr>
    </w:p>
    <w:p w:rsidRDefault="008862E3" w:rsidP="008862E3" w:rsidR="008862E3">
      <w:pPr>
        <w:jc w:val="both"/>
      </w:pPr>
      <w:r>
        <w:t xml:space="preserve">            Konstatira se da je dovršeno ispitno ročište, a rješenje o tome u kojem iznosu i u kojem isplatnom redu su utvrđene prijavljene tražbine</w:t>
      </w:r>
      <w:r w:rsidR="00EA5E0D">
        <w:t>,</w:t>
      </w:r>
      <w:r>
        <w:t xml:space="preserve"> biti će objavljeno na oglasnoj ploči suda.</w:t>
      </w:r>
    </w:p>
    <w:p w:rsidRDefault="00967828" w:rsidP="008862E3" w:rsidR="00967828">
      <w:pPr>
        <w:jc w:val="both"/>
      </w:pPr>
      <w:r>
        <w:tab/>
      </w:r>
    </w:p>
    <w:p w:rsidRDefault="008862E3" w:rsidP="006F2CB3" w:rsidR="00212C80">
      <w:pPr>
        <w:jc w:val="center"/>
      </w:pPr>
      <w:r>
        <w:t xml:space="preserve">D o v r š e n o </w:t>
      </w:r>
      <w:r w:rsidR="006342D3">
        <w:t xml:space="preserve">u </w:t>
      </w:r>
      <w:r w:rsidR="006E73DD">
        <w:t>9,</w:t>
      </w:r>
      <w:r w:rsidR="0062580B">
        <w:t>45</w:t>
      </w:r>
      <w:r w:rsidR="00D33672">
        <w:t xml:space="preserve"> </w:t>
      </w:r>
      <w:r w:rsidR="006342D3">
        <w:t>sati</w:t>
      </w:r>
      <w:r>
        <w:t>!</w:t>
      </w:r>
    </w:p>
    <w:p w:rsidRDefault="0072654A" w:rsidP="006F2CB3" w:rsidR="0072654A">
      <w:pPr>
        <w:jc w:val="center"/>
      </w:pPr>
    </w:p>
    <w:p w:rsidRDefault="00283A88" w:rsidP="00283A88" w:rsidR="0072654A">
      <w:pPr>
        <w:ind w:left="6480"/>
        <w:jc w:val="center"/>
      </w:pPr>
      <w:r>
        <w:t xml:space="preserve">      </w:t>
      </w:r>
    </w:p>
    <w:p w:rsidRDefault="00D33672" w:rsidP="00D33672" w:rsidR="00D3367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199B">
        <w:t xml:space="preserve"> </w:t>
      </w:r>
    </w:p>
    <w:p w:rsidRDefault="008862E3" w:rsidP="008862E3" w:rsidR="0062580B">
      <w:pPr>
        <w:jc w:val="both"/>
      </w:pPr>
      <w:r>
        <w:lastRenderedPageBreak/>
        <w:t xml:space="preserve">     </w:t>
      </w:r>
      <w:r w:rsidR="0062580B">
        <w:tab/>
      </w:r>
      <w:r w:rsidR="0062580B">
        <w:tab/>
      </w:r>
      <w:r w:rsidR="0062580B">
        <w:tab/>
      </w:r>
      <w:r w:rsidR="0062580B">
        <w:tab/>
      </w:r>
      <w:r w:rsidR="0062580B">
        <w:tab/>
      </w:r>
      <w:r w:rsidR="0062580B">
        <w:tab/>
      </w:r>
      <w:r w:rsidR="0062580B">
        <w:tab/>
      </w:r>
      <w:r w:rsidR="0062580B">
        <w:tab/>
      </w:r>
      <w:r w:rsidR="0062580B">
        <w:tab/>
        <w:t xml:space="preserve">   </w:t>
      </w:r>
      <w:r>
        <w:t xml:space="preserve">    </w:t>
      </w:r>
      <w:r w:rsidR="0062580B">
        <w:t>3 St-408/2017-39</w:t>
      </w:r>
    </w:p>
    <w:p w:rsidRDefault="0062580B" w:rsidP="008862E3" w:rsidR="0062580B">
      <w:pPr>
        <w:jc w:val="both"/>
      </w:pPr>
    </w:p>
    <w:p w:rsidRDefault="008862E3" w:rsidP="008862E3" w:rsidR="008862E3">
      <w:pPr>
        <w:jc w:val="both"/>
      </w:pPr>
      <w:r>
        <w:t xml:space="preserve">   </w:t>
      </w:r>
      <w:r w:rsidR="0062580B">
        <w:tab/>
      </w:r>
      <w:r>
        <w:t>Prelazi se na</w:t>
      </w:r>
    </w:p>
    <w:p w:rsidRDefault="008862E3" w:rsidP="00DE57F7" w:rsidR="00DE57F7">
      <w:pPr>
        <w:jc w:val="center"/>
        <w:rPr>
          <w:b/>
        </w:rPr>
      </w:pPr>
      <w:r w:rsidRPr="00F30A93">
        <w:rPr>
          <w:b/>
        </w:rPr>
        <w:t>IZVJEŠTAJNO ROČIŠTE</w:t>
      </w:r>
    </w:p>
    <w:p w:rsidRDefault="008862E3" w:rsidP="008862E3" w:rsidR="00BA62DC">
      <w:pPr>
        <w:jc w:val="both"/>
      </w:pPr>
      <w:r>
        <w:t xml:space="preserve">            </w:t>
      </w:r>
    </w:p>
    <w:p w:rsidRDefault="00F30A93" w:rsidP="008113D4" w:rsidR="00D1511E">
      <w:pPr>
        <w:jc w:val="both"/>
      </w:pPr>
      <w:r>
        <w:tab/>
      </w:r>
      <w:r w:rsidR="00D33672">
        <w:t>Steč</w:t>
      </w:r>
      <w:r w:rsidR="00014BE1">
        <w:t>ajna upraviteljica prepričava sadržaj svojeg pisanog izvješća</w:t>
      </w:r>
      <w:r w:rsidR="0062580B">
        <w:t>.</w:t>
      </w:r>
      <w:r w:rsidR="008D48F0">
        <w:t xml:space="preserve"> Ističe da su vozila prodana u vrijeme blokade računa i da su plaćanja vršena kompenzacijama. To je utvrdila sigurno nakon što je dobila dokumentaciju od knjigovodstva. </w:t>
      </w:r>
    </w:p>
    <w:p w:rsidRDefault="00F32414" w:rsidP="008113D4" w:rsidR="00F32414">
      <w:pPr>
        <w:jc w:val="both"/>
      </w:pPr>
    </w:p>
    <w:p w:rsidRDefault="00F32414" w:rsidP="008113D4" w:rsidR="00F32414">
      <w:pPr>
        <w:jc w:val="both"/>
      </w:pPr>
      <w:r>
        <w:tab/>
        <w:t>Predaje u spis završno izvješće koje je prije ovog ročišta sačinio raniji direktor i dokaz da je isto predao u Finu.</w:t>
      </w:r>
    </w:p>
    <w:p w:rsidRDefault="008D48F0" w:rsidP="008113D4" w:rsidR="008D48F0">
      <w:pPr>
        <w:jc w:val="both"/>
      </w:pPr>
    </w:p>
    <w:p w:rsidRDefault="008D48F0" w:rsidP="008113D4" w:rsidR="008D48F0">
      <w:pPr>
        <w:jc w:val="both"/>
      </w:pPr>
      <w:r>
        <w:tab/>
        <w:t>Jedan automobil je prodan radniku Stefanu Teranova iz Lipika i njemu je izdan račun na 6.250,00 kn i taj iznos je prebijen s iznosom potraživanja za plaću. Utvrdila je da je to vozilo i dalje prodano za sada ne za koju kupoprodajnu cijenu. Zatražit će od MUP-a račun za novu prodaju, a od Porezne uprave ugovor pa će izvijestiti u izvješću.</w:t>
      </w:r>
      <w:r w:rsidR="00FD6102">
        <w:t xml:space="preserve"> Za sada predlaže da se ne vrši pobijanje pravnih radnji jer se radi o bivšem vjerovniku prvog višeg isplatnog reda pa pobijanje ne bi imalo svrhu, osim ako postane očito da kupoprodajna cijena nije realna. Druga vozila su prodana drugoj firmi u vlasništvu osnivača, također u vrijeme blokade.</w:t>
      </w:r>
    </w:p>
    <w:p w:rsidRDefault="00FD6102" w:rsidP="008113D4" w:rsidR="00FD6102">
      <w:pPr>
        <w:jc w:val="both"/>
      </w:pPr>
    </w:p>
    <w:p w:rsidRDefault="00FD6102" w:rsidP="008113D4" w:rsidR="00FD6102">
      <w:pPr>
        <w:jc w:val="both"/>
      </w:pPr>
      <w:r>
        <w:tab/>
        <w:t xml:space="preserve">Međutim, postojali su vrlo živi poslovni odnosi između te dvije firme u kojima je u konačnici ta druga firma dužniku plaćala račune, vršila pozajmice tako da ima znatno potraživanje prema dužniku koje nije prijavila u ovom stečajnom postupku. </w:t>
      </w:r>
    </w:p>
    <w:p w:rsidRDefault="00FD6102" w:rsidP="008113D4" w:rsidR="00FD6102">
      <w:pPr>
        <w:jc w:val="both"/>
      </w:pPr>
    </w:p>
    <w:p w:rsidRDefault="00FD6102" w:rsidP="008113D4" w:rsidR="00FD6102">
      <w:pPr>
        <w:jc w:val="both"/>
      </w:pPr>
      <w:r>
        <w:tab/>
        <w:t xml:space="preserve">Steč.dužnik nema novaca da bi financirao troškove pobijanja pravnih radnji, jedino u koliko vjerovnici uplate predujam moći će se realizirati utuženje. </w:t>
      </w:r>
    </w:p>
    <w:p w:rsidRDefault="00FD6102" w:rsidP="008113D4" w:rsidR="00FD6102">
      <w:pPr>
        <w:jc w:val="both"/>
      </w:pPr>
    </w:p>
    <w:p w:rsidRDefault="00FD6102" w:rsidP="008113D4" w:rsidR="00FD6102">
      <w:pPr>
        <w:jc w:val="both"/>
      </w:pPr>
      <w:r>
        <w:tab/>
        <w:t>Vrijednost tih vozila je oko 25.000,00 kn koja su prenesena na drugu firmu, osnivača dužnika.</w:t>
      </w:r>
    </w:p>
    <w:p w:rsidRDefault="00FD6102" w:rsidP="008113D4" w:rsidR="00FD6102">
      <w:pPr>
        <w:jc w:val="both"/>
      </w:pPr>
    </w:p>
    <w:p w:rsidRDefault="00FD6102" w:rsidP="008113D4" w:rsidR="00D1511E">
      <w:pPr>
        <w:jc w:val="both"/>
      </w:pPr>
      <w:r>
        <w:tab/>
      </w:r>
      <w:r w:rsidR="00C22B21">
        <w:t>Ističe da nije bilo obavijesti o izlučnim i razlučnim pravima niti je postojanje istih utvrdila uvidom u dokumentaciju dužnika i zemljišne knjige.</w:t>
      </w:r>
    </w:p>
    <w:p w:rsidRDefault="00FD6102" w:rsidP="008113D4" w:rsidR="00FD6102">
      <w:pPr>
        <w:jc w:val="both"/>
      </w:pPr>
    </w:p>
    <w:p w:rsidRDefault="00FD6102" w:rsidP="008113D4" w:rsidR="00FD6102">
      <w:pPr>
        <w:jc w:val="both"/>
      </w:pPr>
      <w:r>
        <w:tab/>
        <w:t>Prisutni vjerovnik predlaže da steč. upraviteljica podnese kaznenu prijavu protiv ranijeg direktora vezano za radnje, kompenzacija u vrijeme blokade.</w:t>
      </w:r>
    </w:p>
    <w:p w:rsidRDefault="00C22B21" w:rsidP="008113D4" w:rsidR="00C22B21">
      <w:pPr>
        <w:jc w:val="both"/>
      </w:pPr>
    </w:p>
    <w:p w:rsidRDefault="004E378A" w:rsidP="004E378A" w:rsidR="004E378A" w:rsidRPr="00A6633D">
      <w:pPr>
        <w:jc w:val="both"/>
      </w:pPr>
      <w:r w:rsidRPr="00D1511E">
        <w:rPr>
          <w:color w:val="FF0000"/>
        </w:rPr>
        <w:tab/>
      </w:r>
      <w:r w:rsidRPr="00A6633D">
        <w:t xml:space="preserve">Konstatira se da pravo glasa </w:t>
      </w:r>
      <w:r w:rsidR="00283A88" w:rsidRPr="00A6633D">
        <w:t>ima prisutan vjerovnik.</w:t>
      </w:r>
      <w:r w:rsidRPr="00A6633D">
        <w:t xml:space="preserve"> </w:t>
      </w:r>
    </w:p>
    <w:p w:rsidRDefault="008F7B23" w:rsidP="004E378A" w:rsidR="008F7B23" w:rsidRPr="00A6633D">
      <w:pPr>
        <w:jc w:val="both"/>
      </w:pPr>
    </w:p>
    <w:p w:rsidRDefault="004E378A" w:rsidP="00283A88" w:rsidR="004E378A">
      <w:pPr>
        <w:jc w:val="both"/>
        <w:rPr>
          <w:b/>
        </w:rPr>
      </w:pPr>
      <w:r w:rsidRPr="00A6633D">
        <w:tab/>
        <w:t>Prisutni izjavljuju da nema mogućnosti za formiranje na današnjem ročištu Odbora vjerovnika, a i obzirom na broj vjerovnika</w:t>
      </w:r>
      <w:r w:rsidRPr="00A6633D">
        <w:rPr>
          <w:b/>
        </w:rPr>
        <w:t>.</w:t>
      </w:r>
    </w:p>
    <w:p w:rsidRDefault="00FD6102" w:rsidP="00283A88" w:rsidR="00FD6102">
      <w:pPr>
        <w:jc w:val="both"/>
        <w:rPr>
          <w:b/>
        </w:rPr>
      </w:pPr>
    </w:p>
    <w:p w:rsidRDefault="00086E98" w:rsidP="00283A88" w:rsidR="00086E98">
      <w:pPr>
        <w:jc w:val="both"/>
      </w:pPr>
      <w:r>
        <w:rPr>
          <w:b/>
        </w:rPr>
        <w:tab/>
      </w:r>
      <w:r w:rsidRPr="00086E98">
        <w:t>Steč.uprav.upozorava na činjenicu da je upitna solventnost druge firme osnivača dužnika, pa ukoliko ista nije solventna ne bi bilo racionalno voditi postupak radi pobijanja pravnih radnji.</w:t>
      </w:r>
      <w:r>
        <w:t xml:space="preserve"> Obvezuje se u roku od 15 dana dostaviti dokaz o solventnosti </w:t>
      </w:r>
    </w:p>
    <w:p w:rsidRDefault="00086E98" w:rsidP="00283A88" w:rsidR="00086E98">
      <w:pPr>
        <w:jc w:val="both"/>
      </w:pPr>
    </w:p>
    <w:p w:rsidRDefault="00086E98" w:rsidP="00086E98" w:rsidR="00086E98">
      <w:pPr>
        <w:ind w:left="6480"/>
        <w:jc w:val="both"/>
        <w:rPr>
          <w:b/>
        </w:rPr>
      </w:pPr>
      <w:r>
        <w:lastRenderedPageBreak/>
        <w:t xml:space="preserve">       3 St-408/2017-39</w:t>
      </w:r>
    </w:p>
    <w:p w:rsidRDefault="00086E98" w:rsidP="00283A88" w:rsidR="00086E98">
      <w:pPr>
        <w:jc w:val="both"/>
      </w:pPr>
    </w:p>
    <w:p w:rsidRDefault="00086E98" w:rsidP="00283A88" w:rsidR="00086E98" w:rsidRPr="00086E98">
      <w:pPr>
        <w:jc w:val="both"/>
      </w:pPr>
      <w:r>
        <w:t xml:space="preserve">istog društva i sačiniti izvješće o istome. Smatra da je ovdje racionalno pokrenuti kazneni </w:t>
      </w:r>
      <w:r w:rsidRPr="00086E98">
        <w:t xml:space="preserve">postupak i postaviti imovinsko pravni zahtjev u odnosu na ranijeg direktora. </w:t>
      </w:r>
    </w:p>
    <w:p w:rsidRDefault="00FD6102" w:rsidP="00283A88" w:rsidR="00FD6102" w:rsidRPr="00086E98">
      <w:pPr>
        <w:jc w:val="both"/>
      </w:pPr>
    </w:p>
    <w:p w:rsidRDefault="00086E98" w:rsidP="00283A88" w:rsidR="00FD6102">
      <w:pPr>
        <w:jc w:val="both"/>
        <w:rPr>
          <w:b/>
        </w:rPr>
      </w:pPr>
      <w:r w:rsidRPr="00086E98">
        <w:tab/>
        <w:t>Ispravlja svoju procjenu u pogledu troškova vođenja stečaja za godinu dana uz trošak vođenja parnice radi pobijanja pravnih radnji: troškovi vođenja računovodstva bi iznosili u ovom slučaju jer ne</w:t>
      </w:r>
      <w:r w:rsidR="00FD6EFB">
        <w:t xml:space="preserve"> bi bilo poslovnih promjena na računu bi iznosili 500,00 kn + PDV mjesečno, trošak otvaranja i zatvaranja računa iznosi 400,00 kn, trošak izrade pečata 180,00 kn, trošak vođenja parnice s vještačenjem (pristojbe, trošak dolaska steč.upravitelja na sud, trošak vještačenja) iznosi oko 4.000,00 kn, trošak nagrade steč.upravitelja oko 500,00 kn, trošak nagrade priv.steč.upravitelja 3.000,00 kn,</w:t>
      </w:r>
      <w:r w:rsidR="00CF4D87">
        <w:t xml:space="preserve"> trošak arhiviranja 5.000,00 kn,</w:t>
      </w:r>
      <w:r w:rsidR="00FD6EFB">
        <w:t xml:space="preserve"> što je ukupno oko 2</w:t>
      </w:r>
      <w:r w:rsidR="00CF4D87">
        <w:t>5</w:t>
      </w:r>
      <w:r w:rsidR="00FD6EFB">
        <w:t>.000,00 kn.</w:t>
      </w:r>
    </w:p>
    <w:p w:rsidRDefault="0023041C" w:rsidP="008862E3" w:rsidR="0023041C" w:rsidRPr="00D1511E">
      <w:pPr>
        <w:jc w:val="both"/>
        <w:rPr>
          <w:b/>
          <w:color w:val="FF0000"/>
        </w:rPr>
      </w:pPr>
    </w:p>
    <w:p w:rsidRDefault="00BA124E" w:rsidP="008862E3" w:rsidR="00A147E6" w:rsidRPr="0005217F">
      <w:pPr>
        <w:jc w:val="both"/>
      </w:pPr>
      <w:r w:rsidRPr="0005217F">
        <w:t xml:space="preserve">             </w:t>
      </w:r>
      <w:r w:rsidR="008862E3" w:rsidRPr="0005217F">
        <w:t>Sud donosi</w:t>
      </w:r>
    </w:p>
    <w:p w:rsidRDefault="008862E3" w:rsidP="006F2CB3" w:rsidR="008862E3" w:rsidRPr="0005217F">
      <w:pPr>
        <w:jc w:val="center"/>
      </w:pPr>
      <w:r w:rsidRPr="0005217F">
        <w:t>R J E Š E N J E</w:t>
      </w:r>
    </w:p>
    <w:p w:rsidRDefault="006F2CB3" w:rsidP="006F2CB3" w:rsidR="006F2CB3" w:rsidRPr="0005217F">
      <w:pPr>
        <w:jc w:val="center"/>
      </w:pPr>
    </w:p>
    <w:p w:rsidRDefault="008862E3" w:rsidP="008862E3" w:rsidR="008862E3">
      <w:pPr>
        <w:jc w:val="both"/>
      </w:pPr>
      <w:r w:rsidRPr="0005217F">
        <w:t xml:space="preserve">            Glasat će </w:t>
      </w:r>
      <w:r w:rsidR="00CA5B80">
        <w:t>se o sl</w:t>
      </w:r>
      <w:r>
        <w:t>jedećim prijedlozima stečajnog upravitelja</w:t>
      </w:r>
      <w:r w:rsidR="00FD6102">
        <w:t xml:space="preserve">  i prisutnog vjerovnika</w:t>
      </w:r>
      <w:r>
        <w:t>:</w:t>
      </w:r>
    </w:p>
    <w:p w:rsidRDefault="008862E3" w:rsidP="008862E3" w:rsidR="008862E3">
      <w:pPr>
        <w:jc w:val="both"/>
      </w:pPr>
    </w:p>
    <w:p w:rsidRDefault="00D33672" w:rsidP="00D33672" w:rsidR="00D33672">
      <w:pPr>
        <w:jc w:val="center"/>
        <w:rPr>
          <w:b/>
        </w:rPr>
      </w:pPr>
      <w:r w:rsidRPr="00D33672">
        <w:rPr>
          <w:b/>
        </w:rPr>
        <w:t>P R I J E D L O G  O D L U K A</w:t>
      </w:r>
    </w:p>
    <w:p w:rsidRDefault="00D33672" w:rsidP="00D33672" w:rsidR="00D33672" w:rsidRPr="00D33672">
      <w:pPr>
        <w:jc w:val="center"/>
        <w:rPr>
          <w:b/>
        </w:rPr>
      </w:pPr>
    </w:p>
    <w:p w:rsidRDefault="00D33672" w:rsidP="00606CCD" w:rsidR="00D33672">
      <w:pPr>
        <w:numPr>
          <w:ilvl w:val="0"/>
          <w:numId w:val="6"/>
        </w:numPr>
        <w:jc w:val="both"/>
      </w:pPr>
      <w:r>
        <w:t>ODLUKA o prihvaćanju izvješća stečajnog upravitelja i predračun troškova vođenja stečaja za godinu dana</w:t>
      </w:r>
      <w:r w:rsidR="00283A88">
        <w:t xml:space="preserve"> – </w:t>
      </w:r>
      <w:r w:rsidR="00C22B21">
        <w:t>2</w:t>
      </w:r>
      <w:r w:rsidR="00CF4D87">
        <w:t>5</w:t>
      </w:r>
      <w:r w:rsidR="00A6633D">
        <w:t>.000</w:t>
      </w:r>
      <w:r w:rsidR="008113D4">
        <w:t>,00</w:t>
      </w:r>
      <w:r w:rsidR="00283A88">
        <w:t xml:space="preserve"> kn</w:t>
      </w:r>
      <w:r>
        <w:t xml:space="preserve">, </w:t>
      </w:r>
    </w:p>
    <w:p w:rsidRDefault="00606CCD" w:rsidP="00D33672" w:rsidR="00606CCD">
      <w:pPr>
        <w:jc w:val="both"/>
      </w:pPr>
    </w:p>
    <w:p w:rsidRDefault="00D33672" w:rsidP="00606CCD" w:rsidR="00D33672">
      <w:pPr>
        <w:numPr>
          <w:ilvl w:val="0"/>
          <w:numId w:val="6"/>
        </w:numPr>
        <w:jc w:val="both"/>
      </w:pPr>
      <w:r>
        <w:t>ODLUKA o prestanku obavljanja djelatnosti dužnika, tj. da se stečajni postupak provede kao likvidacijski stečajni postupak</w:t>
      </w:r>
      <w:r w:rsidR="00606CCD">
        <w:t>,</w:t>
      </w:r>
    </w:p>
    <w:p w:rsidRDefault="00A6633D" w:rsidP="00A6633D" w:rsidR="00A6633D">
      <w:pPr>
        <w:pStyle w:val="Odlomakpopisa"/>
      </w:pPr>
    </w:p>
    <w:p w:rsidRDefault="00A6633D" w:rsidP="00FD6EFB" w:rsidR="00FD6EFB">
      <w:pPr>
        <w:numPr>
          <w:ilvl w:val="0"/>
          <w:numId w:val="6"/>
        </w:numPr>
        <w:jc w:val="both"/>
      </w:pPr>
      <w:r>
        <w:t>ODLUKA da se</w:t>
      </w:r>
      <w:r w:rsidR="00FD6EFB">
        <w:t xml:space="preserve"> pozovu vjerovnici uplatiti predujam od 2</w:t>
      </w:r>
      <w:r w:rsidR="00CF4D87">
        <w:t>5</w:t>
      </w:r>
      <w:r w:rsidR="00FD6EFB">
        <w:t>.000,00 kn za vođenje stečaja i financiranja pobijanja pravnih radnji u odnosu na drugo društvo u vlasništvu osnivača dužnika, a ako se predujam ne uplati u roku od 15 dana da se steč.postupak obustavi,</w:t>
      </w:r>
    </w:p>
    <w:p w:rsidRDefault="00FD6EFB" w:rsidP="00FD6EFB" w:rsidR="00FD6EFB">
      <w:pPr>
        <w:jc w:val="both"/>
      </w:pPr>
    </w:p>
    <w:p w:rsidRDefault="009B2390" w:rsidP="00606CCD" w:rsidR="00FD6EFB">
      <w:pPr>
        <w:numPr>
          <w:ilvl w:val="0"/>
          <w:numId w:val="6"/>
        </w:numPr>
        <w:jc w:val="both"/>
      </w:pPr>
      <w:r>
        <w:t xml:space="preserve">ODLUKA da </w:t>
      </w:r>
      <w:r w:rsidR="008113D4">
        <w:t xml:space="preserve">se ovlasti stečajni upravitelj </w:t>
      </w:r>
      <w:r w:rsidR="00FD6EFB">
        <w:t>podnijeti kaznenu prijavu protiv ranijeg direktora dužnika,</w:t>
      </w:r>
    </w:p>
    <w:p w:rsidRDefault="00FD6EFB" w:rsidP="00FD6EFB" w:rsidR="00FD6EFB">
      <w:pPr>
        <w:pStyle w:val="Odlomakpopisa"/>
      </w:pPr>
    </w:p>
    <w:p w:rsidRDefault="008113D4" w:rsidP="00606CCD" w:rsidR="008113D4">
      <w:pPr>
        <w:numPr>
          <w:ilvl w:val="0"/>
          <w:numId w:val="6"/>
        </w:numPr>
        <w:jc w:val="both"/>
      </w:pPr>
      <w:r>
        <w:t xml:space="preserve">ODLUKA da se arhiviranje građe povjeri </w:t>
      </w:r>
      <w:r w:rsidR="00CF4D87">
        <w:t>arhivu, odnosno ovlaštenoj tvrtki za taj posao, nakon što se prikupe sredstva za tu namjenu, a</w:t>
      </w:r>
      <w:r>
        <w:t xml:space="preserve"> ako nakon zaključenja stečaja ne ostane dovoljno novaca za trošak arh</w:t>
      </w:r>
      <w:r w:rsidR="00CF4D87">
        <w:t xml:space="preserve">iviranja  kod ovlaštenog tijela da se čuvanje arhive povjeri bivšem direktoru dužnika, ako u odnosu na istog bude odbačena kaznena prijava, odnosno ako isti bude pravomoćno oslobođen, u protivnom arhiva će se čuvati kod ovlaštenog knjigovodstva. </w:t>
      </w:r>
    </w:p>
    <w:p w:rsidRDefault="00606CCD" w:rsidP="00606CCD" w:rsidR="00606CCD">
      <w:pPr>
        <w:ind w:left="720"/>
        <w:jc w:val="both"/>
      </w:pPr>
    </w:p>
    <w:p w:rsidRDefault="00E00E47" w:rsidP="008862E3" w:rsidR="008F7B23">
      <w:pPr>
        <w:jc w:val="both"/>
      </w:pPr>
      <w:r>
        <w:t xml:space="preserve">            Konstatira se da </w:t>
      </w:r>
      <w:r w:rsidR="000E2488">
        <w:t>je</w:t>
      </w:r>
      <w:r w:rsidR="008862E3">
        <w:t xml:space="preserve"> prisutni vjerovni</w:t>
      </w:r>
      <w:r w:rsidR="000E2488">
        <w:t>k</w:t>
      </w:r>
      <w:r w:rsidR="008862E3">
        <w:t xml:space="preserve"> suglas</w:t>
      </w:r>
      <w:r w:rsidR="000E2488">
        <w:t>a</w:t>
      </w:r>
      <w:r w:rsidR="00690FA5">
        <w:t>n s navedenim prijedlozima</w:t>
      </w:r>
      <w:r w:rsidR="008862E3">
        <w:t>.</w:t>
      </w:r>
    </w:p>
    <w:p w:rsidRDefault="008E4329" w:rsidP="008862E3" w:rsidR="008E4329">
      <w:pPr>
        <w:jc w:val="both"/>
      </w:pPr>
    </w:p>
    <w:p w:rsidRDefault="009C3390" w:rsidP="008862E3" w:rsidR="008862E3">
      <w:pPr>
        <w:jc w:val="both"/>
      </w:pPr>
      <w:r>
        <w:tab/>
      </w:r>
      <w:r w:rsidR="008862E3">
        <w:t xml:space="preserve">            </w:t>
      </w:r>
    </w:p>
    <w:p w:rsidRDefault="00EB5825" w:rsidP="008862E3" w:rsidR="00EB5825">
      <w:pPr>
        <w:jc w:val="both"/>
      </w:pPr>
    </w:p>
    <w:p w:rsidRDefault="00CF4D87" w:rsidP="00CF4D87" w:rsidR="00CF4D87">
      <w:pPr>
        <w:ind w:left="6480"/>
        <w:jc w:val="both"/>
        <w:rPr>
          <w:b/>
        </w:rPr>
      </w:pPr>
      <w:r>
        <w:t xml:space="preserve">       3 St-408/2017-39</w:t>
      </w:r>
    </w:p>
    <w:p w:rsidRDefault="00EB5825" w:rsidP="008862E3" w:rsidR="00EB5825">
      <w:pPr>
        <w:jc w:val="both"/>
      </w:pPr>
    </w:p>
    <w:p w:rsidRDefault="00EB5825" w:rsidP="008862E3" w:rsidR="00EB5825">
      <w:pPr>
        <w:jc w:val="both"/>
      </w:pPr>
    </w:p>
    <w:p w:rsidRDefault="00EB5825" w:rsidP="008862E3" w:rsidR="00EB5825">
      <w:pPr>
        <w:jc w:val="both"/>
      </w:pPr>
    </w:p>
    <w:p w:rsidRDefault="008862E3" w:rsidP="008862E3" w:rsidR="007211DB">
      <w:pPr>
        <w:jc w:val="both"/>
      </w:pPr>
      <w:r>
        <w:t xml:space="preserve">            Sud donosi</w:t>
      </w:r>
    </w:p>
    <w:p w:rsidRDefault="008862E3" w:rsidP="006F2CB3" w:rsidR="008862E3">
      <w:pPr>
        <w:jc w:val="center"/>
      </w:pPr>
      <w:r>
        <w:t>R J E Š E N J E</w:t>
      </w:r>
    </w:p>
    <w:p w:rsidRDefault="008862E3" w:rsidP="006F2CB3" w:rsidR="008862E3">
      <w:pPr>
        <w:jc w:val="center"/>
      </w:pPr>
    </w:p>
    <w:p w:rsidRDefault="008862E3" w:rsidP="008862E3" w:rsidR="007160E9">
      <w:pPr>
        <w:jc w:val="both"/>
      </w:pPr>
      <w:r>
        <w:t xml:space="preserve">            </w:t>
      </w:r>
      <w:r w:rsidR="00F574FC">
        <w:t xml:space="preserve">Donijet će se </w:t>
      </w:r>
      <w:r w:rsidR="004B278F">
        <w:t>odluka u pisanom otpravku</w:t>
      </w:r>
      <w:r w:rsidR="00283A88">
        <w:t>.</w:t>
      </w:r>
    </w:p>
    <w:p w:rsidRDefault="007160E9" w:rsidP="007160E9" w:rsidR="007160E9">
      <w:pPr>
        <w:ind w:firstLine="360"/>
        <w:jc w:val="both"/>
      </w:pPr>
      <w:r>
        <w:tab/>
      </w:r>
    </w:p>
    <w:p w:rsidRDefault="007160E9" w:rsidP="008862E3" w:rsidR="005678ED">
      <w:pPr>
        <w:jc w:val="both"/>
      </w:pPr>
      <w:r>
        <w:tab/>
      </w:r>
      <w:r w:rsidR="005678ED">
        <w:t xml:space="preserve"> </w:t>
      </w:r>
    </w:p>
    <w:p w:rsidRDefault="00533D93" w:rsidP="00CF4D87" w:rsidR="008862E3">
      <w:pPr>
        <w:jc w:val="center"/>
      </w:pPr>
      <w:r>
        <w:t xml:space="preserve">D o v r š e n o </w:t>
      </w:r>
      <w:r w:rsidR="006E3518">
        <w:t xml:space="preserve"> </w:t>
      </w:r>
      <w:r>
        <w:t xml:space="preserve">u </w:t>
      </w:r>
      <w:r w:rsidR="008D48F0">
        <w:t>10,00</w:t>
      </w:r>
      <w:r w:rsidR="00CF4D87">
        <w:t xml:space="preserve"> </w:t>
      </w:r>
      <w:r w:rsidR="008862E3">
        <w:t>sati !</w:t>
      </w:r>
    </w:p>
    <w:p w:rsidRDefault="008862E3" w:rsidP="008862E3" w:rsidR="008862E3">
      <w:pPr>
        <w:jc w:val="both"/>
      </w:pPr>
    </w:p>
    <w:p w:rsidRDefault="008862E3" w:rsidP="008862E3" w:rsidR="008862E3">
      <w:pPr>
        <w:jc w:val="both"/>
      </w:pPr>
    </w:p>
    <w:p w:rsidRDefault="008862E3" w:rsidP="008862E3" w:rsidR="008862E3">
      <w:pPr>
        <w:jc w:val="both"/>
      </w:pPr>
    </w:p>
    <w:p w:rsidRDefault="008862E3" w:rsidP="008862E3" w:rsidR="008862E3">
      <w:pPr>
        <w:jc w:val="both"/>
      </w:pPr>
    </w:p>
    <w:p w:rsidRDefault="008862E3" w:rsidP="008862E3" w:rsidR="008862E3">
      <w:pPr>
        <w:jc w:val="both"/>
      </w:pPr>
    </w:p>
    <w:sectPr w:rsidSect="00506722" w:rsidR="008862E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96" w:rsidR="00927F96">
      <w:r>
        <w:separator/>
      </w:r>
    </w:p>
  </w:endnote>
  <w:endnote w:id="0" w:type="continuationSeparator">
    <w:p w:rsidRDefault="00927F96" w:rsidR="00927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96" w:rsidR="00927F96">
      <w:r>
        <w:separator/>
      </w:r>
    </w:p>
  </w:footnote>
  <w:footnote w:id="0" w:type="continuationSeparator">
    <w:p w:rsidRDefault="00927F96" w:rsidR="00927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488" w:rsidP="003C1B64" w:rsidR="000E2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2488" w:rsidR="000E24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488" w:rsidP="003C1B64" w:rsidR="000E2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48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E2488" w:rsidR="000E24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1685B"/>
    <w:multiLevelType w:val="hybridMultilevel"/>
    <w:tmpl w:val="C5862DB0"/>
    <w:lvl w:tplc="4F0257A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8B1325"/>
    <w:multiLevelType w:val="hybridMultilevel"/>
    <w:tmpl w:val="CB76ED22"/>
    <w:lvl w:tplc="06CC0F28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BA1BAC"/>
    <w:multiLevelType w:val="hybridMultilevel"/>
    <w:tmpl w:val="00BC9B44"/>
    <w:lvl w:tplc="9AFC26B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B66CEE"/>
    <w:multiLevelType w:val="hybridMultilevel"/>
    <w:tmpl w:val="5E38E6E0"/>
    <w:lvl w:tplc="17D250C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AC86BC7"/>
    <w:multiLevelType w:val="hybridMultilevel"/>
    <w:tmpl w:val="875AFFBA"/>
    <w:lvl w:tplc="43DA6D2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C163B9E"/>
    <w:multiLevelType w:val="hybridMultilevel"/>
    <w:tmpl w:val="0B202C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2E3"/>
    <w:rsid w:val="00000A6A"/>
    <w:rsid w:val="000027B7"/>
    <w:rsid w:val="00014BE1"/>
    <w:rsid w:val="000164E1"/>
    <w:rsid w:val="00045BFB"/>
    <w:rsid w:val="0005217F"/>
    <w:rsid w:val="0006499C"/>
    <w:rsid w:val="00086E98"/>
    <w:rsid w:val="00087D39"/>
    <w:rsid w:val="0009275C"/>
    <w:rsid w:val="000C413C"/>
    <w:rsid w:val="000D694C"/>
    <w:rsid w:val="000E2488"/>
    <w:rsid w:val="000E48E2"/>
    <w:rsid w:val="000F4BC7"/>
    <w:rsid w:val="000F55F4"/>
    <w:rsid w:val="0010296E"/>
    <w:rsid w:val="00104D78"/>
    <w:rsid w:val="00132E5A"/>
    <w:rsid w:val="00133319"/>
    <w:rsid w:val="00144747"/>
    <w:rsid w:val="0014648D"/>
    <w:rsid w:val="00162452"/>
    <w:rsid w:val="00163764"/>
    <w:rsid w:val="00167A8E"/>
    <w:rsid w:val="00170EFA"/>
    <w:rsid w:val="00174AEE"/>
    <w:rsid w:val="00181AAD"/>
    <w:rsid w:val="00181C6C"/>
    <w:rsid w:val="00186D0E"/>
    <w:rsid w:val="0019012A"/>
    <w:rsid w:val="001B1C8D"/>
    <w:rsid w:val="001B56AF"/>
    <w:rsid w:val="001D1190"/>
    <w:rsid w:val="001F7BD2"/>
    <w:rsid w:val="00202181"/>
    <w:rsid w:val="00204292"/>
    <w:rsid w:val="00212C80"/>
    <w:rsid w:val="0021372C"/>
    <w:rsid w:val="00215653"/>
    <w:rsid w:val="00216127"/>
    <w:rsid w:val="0021716F"/>
    <w:rsid w:val="0023041C"/>
    <w:rsid w:val="00231B83"/>
    <w:rsid w:val="002640E2"/>
    <w:rsid w:val="002735EB"/>
    <w:rsid w:val="00280FC4"/>
    <w:rsid w:val="00282474"/>
    <w:rsid w:val="00282CBE"/>
    <w:rsid w:val="00283A88"/>
    <w:rsid w:val="002849FD"/>
    <w:rsid w:val="002919D6"/>
    <w:rsid w:val="002A532E"/>
    <w:rsid w:val="002B7E74"/>
    <w:rsid w:val="002C25B5"/>
    <w:rsid w:val="002C27B9"/>
    <w:rsid w:val="002C4BC7"/>
    <w:rsid w:val="002D251E"/>
    <w:rsid w:val="002D2751"/>
    <w:rsid w:val="002D66F5"/>
    <w:rsid w:val="002E7AEF"/>
    <w:rsid w:val="002F66C6"/>
    <w:rsid w:val="00305828"/>
    <w:rsid w:val="00310B5A"/>
    <w:rsid w:val="0032060F"/>
    <w:rsid w:val="00322E3C"/>
    <w:rsid w:val="00323148"/>
    <w:rsid w:val="0032791F"/>
    <w:rsid w:val="003330E3"/>
    <w:rsid w:val="00335AE7"/>
    <w:rsid w:val="003366B4"/>
    <w:rsid w:val="003410FC"/>
    <w:rsid w:val="00351B96"/>
    <w:rsid w:val="00383CB2"/>
    <w:rsid w:val="00387284"/>
    <w:rsid w:val="00397370"/>
    <w:rsid w:val="00397DF6"/>
    <w:rsid w:val="003A2271"/>
    <w:rsid w:val="003A581D"/>
    <w:rsid w:val="003B1B98"/>
    <w:rsid w:val="003B6AA4"/>
    <w:rsid w:val="003C0E3F"/>
    <w:rsid w:val="003C1B64"/>
    <w:rsid w:val="003D17C0"/>
    <w:rsid w:val="003F72E2"/>
    <w:rsid w:val="00401187"/>
    <w:rsid w:val="00407469"/>
    <w:rsid w:val="00411DF5"/>
    <w:rsid w:val="00414433"/>
    <w:rsid w:val="00416FC6"/>
    <w:rsid w:val="00421BD7"/>
    <w:rsid w:val="004238BB"/>
    <w:rsid w:val="004272E0"/>
    <w:rsid w:val="00445A25"/>
    <w:rsid w:val="00450FDD"/>
    <w:rsid w:val="00474802"/>
    <w:rsid w:val="00483A55"/>
    <w:rsid w:val="004947BD"/>
    <w:rsid w:val="004B278F"/>
    <w:rsid w:val="004B3148"/>
    <w:rsid w:val="004C15BE"/>
    <w:rsid w:val="004C255C"/>
    <w:rsid w:val="004D2AA1"/>
    <w:rsid w:val="004D4F84"/>
    <w:rsid w:val="004E1A2D"/>
    <w:rsid w:val="004E1B8F"/>
    <w:rsid w:val="004E378A"/>
    <w:rsid w:val="004F36C4"/>
    <w:rsid w:val="00500435"/>
    <w:rsid w:val="00503AA5"/>
    <w:rsid w:val="00506722"/>
    <w:rsid w:val="00513CB1"/>
    <w:rsid w:val="00525DE4"/>
    <w:rsid w:val="005273E1"/>
    <w:rsid w:val="00533D93"/>
    <w:rsid w:val="00534B7D"/>
    <w:rsid w:val="00535706"/>
    <w:rsid w:val="00550036"/>
    <w:rsid w:val="0055038E"/>
    <w:rsid w:val="00560D06"/>
    <w:rsid w:val="00561199"/>
    <w:rsid w:val="00561B07"/>
    <w:rsid w:val="00564B45"/>
    <w:rsid w:val="005678ED"/>
    <w:rsid w:val="00570BDD"/>
    <w:rsid w:val="00575BB8"/>
    <w:rsid w:val="00594839"/>
    <w:rsid w:val="005A1872"/>
    <w:rsid w:val="005B1943"/>
    <w:rsid w:val="005C37A5"/>
    <w:rsid w:val="005D2152"/>
    <w:rsid w:val="005D57EF"/>
    <w:rsid w:val="005D6382"/>
    <w:rsid w:val="005E106B"/>
    <w:rsid w:val="005E3EEB"/>
    <w:rsid w:val="005F44B3"/>
    <w:rsid w:val="00606CCD"/>
    <w:rsid w:val="006120E9"/>
    <w:rsid w:val="0062580B"/>
    <w:rsid w:val="006342D3"/>
    <w:rsid w:val="00636972"/>
    <w:rsid w:val="00640AAC"/>
    <w:rsid w:val="00653245"/>
    <w:rsid w:val="0065683A"/>
    <w:rsid w:val="00686C19"/>
    <w:rsid w:val="00690FA5"/>
    <w:rsid w:val="00691C8C"/>
    <w:rsid w:val="006953EC"/>
    <w:rsid w:val="006A07BA"/>
    <w:rsid w:val="006A14AE"/>
    <w:rsid w:val="006C3994"/>
    <w:rsid w:val="006E3518"/>
    <w:rsid w:val="006E73DD"/>
    <w:rsid w:val="006F2CB3"/>
    <w:rsid w:val="00706AF2"/>
    <w:rsid w:val="007160E9"/>
    <w:rsid w:val="007211DB"/>
    <w:rsid w:val="00721447"/>
    <w:rsid w:val="0072654A"/>
    <w:rsid w:val="00733BDB"/>
    <w:rsid w:val="0076793F"/>
    <w:rsid w:val="007715D6"/>
    <w:rsid w:val="00783AF4"/>
    <w:rsid w:val="00795734"/>
    <w:rsid w:val="007B782D"/>
    <w:rsid w:val="007C636D"/>
    <w:rsid w:val="007C6F9D"/>
    <w:rsid w:val="007D22D9"/>
    <w:rsid w:val="007E0D19"/>
    <w:rsid w:val="008113D4"/>
    <w:rsid w:val="00815AD8"/>
    <w:rsid w:val="00834DCF"/>
    <w:rsid w:val="00835B64"/>
    <w:rsid w:val="00852F41"/>
    <w:rsid w:val="00855D43"/>
    <w:rsid w:val="0087378A"/>
    <w:rsid w:val="00877D28"/>
    <w:rsid w:val="008802D6"/>
    <w:rsid w:val="00881AB1"/>
    <w:rsid w:val="00883206"/>
    <w:rsid w:val="00885D93"/>
    <w:rsid w:val="008862E3"/>
    <w:rsid w:val="00886B7C"/>
    <w:rsid w:val="008A0224"/>
    <w:rsid w:val="008C3181"/>
    <w:rsid w:val="008D04AF"/>
    <w:rsid w:val="008D3318"/>
    <w:rsid w:val="008D48F0"/>
    <w:rsid w:val="008D50D5"/>
    <w:rsid w:val="008E4329"/>
    <w:rsid w:val="008F2FC8"/>
    <w:rsid w:val="008F4CDA"/>
    <w:rsid w:val="008F6979"/>
    <w:rsid w:val="008F7B23"/>
    <w:rsid w:val="0090119E"/>
    <w:rsid w:val="00902C27"/>
    <w:rsid w:val="00905B53"/>
    <w:rsid w:val="00922B49"/>
    <w:rsid w:val="00927F96"/>
    <w:rsid w:val="00936052"/>
    <w:rsid w:val="009402B0"/>
    <w:rsid w:val="00967682"/>
    <w:rsid w:val="00967828"/>
    <w:rsid w:val="00976661"/>
    <w:rsid w:val="00984DF6"/>
    <w:rsid w:val="00991BDE"/>
    <w:rsid w:val="00991D0F"/>
    <w:rsid w:val="00994ADA"/>
    <w:rsid w:val="009967FA"/>
    <w:rsid w:val="009A3C2E"/>
    <w:rsid w:val="009B2390"/>
    <w:rsid w:val="009B530E"/>
    <w:rsid w:val="009C1026"/>
    <w:rsid w:val="009C3390"/>
    <w:rsid w:val="009C3420"/>
    <w:rsid w:val="009D5691"/>
    <w:rsid w:val="009F1961"/>
    <w:rsid w:val="009F277B"/>
    <w:rsid w:val="009F35A4"/>
    <w:rsid w:val="009F3FDF"/>
    <w:rsid w:val="00A043D6"/>
    <w:rsid w:val="00A12E39"/>
    <w:rsid w:val="00A147E6"/>
    <w:rsid w:val="00A1557F"/>
    <w:rsid w:val="00A240B8"/>
    <w:rsid w:val="00A35777"/>
    <w:rsid w:val="00A37C3E"/>
    <w:rsid w:val="00A4307A"/>
    <w:rsid w:val="00A543CE"/>
    <w:rsid w:val="00A54486"/>
    <w:rsid w:val="00A57469"/>
    <w:rsid w:val="00A6633D"/>
    <w:rsid w:val="00A715A1"/>
    <w:rsid w:val="00A72F28"/>
    <w:rsid w:val="00A76E79"/>
    <w:rsid w:val="00A94803"/>
    <w:rsid w:val="00A94F08"/>
    <w:rsid w:val="00A95F9C"/>
    <w:rsid w:val="00A97BE4"/>
    <w:rsid w:val="00AB3975"/>
    <w:rsid w:val="00AB5ABC"/>
    <w:rsid w:val="00AD43DA"/>
    <w:rsid w:val="00AE35B0"/>
    <w:rsid w:val="00AE6ABE"/>
    <w:rsid w:val="00AF2773"/>
    <w:rsid w:val="00AF3288"/>
    <w:rsid w:val="00AF61D6"/>
    <w:rsid w:val="00B01DA1"/>
    <w:rsid w:val="00B04F16"/>
    <w:rsid w:val="00B0607F"/>
    <w:rsid w:val="00B13C3A"/>
    <w:rsid w:val="00B276F2"/>
    <w:rsid w:val="00B41CCB"/>
    <w:rsid w:val="00B521D3"/>
    <w:rsid w:val="00B6267D"/>
    <w:rsid w:val="00B65BC0"/>
    <w:rsid w:val="00B672BA"/>
    <w:rsid w:val="00B80AFE"/>
    <w:rsid w:val="00B823E8"/>
    <w:rsid w:val="00B86079"/>
    <w:rsid w:val="00B925D2"/>
    <w:rsid w:val="00BA067B"/>
    <w:rsid w:val="00BA124E"/>
    <w:rsid w:val="00BA62DC"/>
    <w:rsid w:val="00BB0FED"/>
    <w:rsid w:val="00BC0E42"/>
    <w:rsid w:val="00BC16D9"/>
    <w:rsid w:val="00BD199B"/>
    <w:rsid w:val="00BD469D"/>
    <w:rsid w:val="00BF6287"/>
    <w:rsid w:val="00C07477"/>
    <w:rsid w:val="00C07C46"/>
    <w:rsid w:val="00C14D1C"/>
    <w:rsid w:val="00C16884"/>
    <w:rsid w:val="00C170A7"/>
    <w:rsid w:val="00C22B21"/>
    <w:rsid w:val="00C32840"/>
    <w:rsid w:val="00C423C4"/>
    <w:rsid w:val="00C71F40"/>
    <w:rsid w:val="00C75922"/>
    <w:rsid w:val="00C900DB"/>
    <w:rsid w:val="00C9287A"/>
    <w:rsid w:val="00C93DC6"/>
    <w:rsid w:val="00CA5B80"/>
    <w:rsid w:val="00CA7411"/>
    <w:rsid w:val="00CB1908"/>
    <w:rsid w:val="00CB37A2"/>
    <w:rsid w:val="00CB4D2F"/>
    <w:rsid w:val="00CD2623"/>
    <w:rsid w:val="00CD3B7C"/>
    <w:rsid w:val="00CD41CB"/>
    <w:rsid w:val="00CD41D0"/>
    <w:rsid w:val="00CE2199"/>
    <w:rsid w:val="00CE5A0B"/>
    <w:rsid w:val="00CE5F29"/>
    <w:rsid w:val="00CE605C"/>
    <w:rsid w:val="00CF4D87"/>
    <w:rsid w:val="00CF725F"/>
    <w:rsid w:val="00D01F1B"/>
    <w:rsid w:val="00D1511E"/>
    <w:rsid w:val="00D2359E"/>
    <w:rsid w:val="00D25D24"/>
    <w:rsid w:val="00D33672"/>
    <w:rsid w:val="00D46081"/>
    <w:rsid w:val="00D47609"/>
    <w:rsid w:val="00D5213C"/>
    <w:rsid w:val="00D5420F"/>
    <w:rsid w:val="00D60028"/>
    <w:rsid w:val="00D66F70"/>
    <w:rsid w:val="00D85703"/>
    <w:rsid w:val="00D85EC4"/>
    <w:rsid w:val="00D96FCD"/>
    <w:rsid w:val="00DA51E3"/>
    <w:rsid w:val="00DA5F2D"/>
    <w:rsid w:val="00DC061F"/>
    <w:rsid w:val="00DD17CD"/>
    <w:rsid w:val="00DD77C4"/>
    <w:rsid w:val="00DE0214"/>
    <w:rsid w:val="00DE57F7"/>
    <w:rsid w:val="00DE64F1"/>
    <w:rsid w:val="00E00E47"/>
    <w:rsid w:val="00E11F81"/>
    <w:rsid w:val="00E14D97"/>
    <w:rsid w:val="00E22ADD"/>
    <w:rsid w:val="00E33DC1"/>
    <w:rsid w:val="00E437C9"/>
    <w:rsid w:val="00E55066"/>
    <w:rsid w:val="00E62FE6"/>
    <w:rsid w:val="00E631BE"/>
    <w:rsid w:val="00E7303A"/>
    <w:rsid w:val="00EA5E0D"/>
    <w:rsid w:val="00EA64DB"/>
    <w:rsid w:val="00EB5825"/>
    <w:rsid w:val="00EC7F6D"/>
    <w:rsid w:val="00EF0CD3"/>
    <w:rsid w:val="00EF464A"/>
    <w:rsid w:val="00F119B8"/>
    <w:rsid w:val="00F30A93"/>
    <w:rsid w:val="00F32414"/>
    <w:rsid w:val="00F34308"/>
    <w:rsid w:val="00F37D6A"/>
    <w:rsid w:val="00F419C6"/>
    <w:rsid w:val="00F51450"/>
    <w:rsid w:val="00F553E9"/>
    <w:rsid w:val="00F574FC"/>
    <w:rsid w:val="00F620DB"/>
    <w:rsid w:val="00F717B8"/>
    <w:rsid w:val="00F92E07"/>
    <w:rsid w:val="00F96144"/>
    <w:rsid w:val="00FA0D72"/>
    <w:rsid w:val="00FB3CB2"/>
    <w:rsid w:val="00FC00DD"/>
    <w:rsid w:val="00FC65F6"/>
    <w:rsid w:val="00FD6102"/>
    <w:rsid w:val="00FD6EFB"/>
    <w:rsid w:val="00FF3F6B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672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06722"/>
  </w:style>
  <w:style w:styleId="Tekstbalonia" w:type="paragraph">
    <w:name w:val="Balloon Text"/>
    <w:basedOn w:val="Normal"/>
    <w:semiHidden/>
    <w:rsid w:val="00F419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6C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6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672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06722"/>
  </w:style>
  <w:style w:styleId="Tekstbalonia" w:type="paragraph">
    <w:name w:val="Balloon Text"/>
    <w:basedOn w:val="Normal"/>
    <w:semiHidden/>
    <w:rsid w:val="00F419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6C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46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St-408/2017-39</izvorni_sadrzaj>
    <derivirana_varijabla naziv="DomainObject.Zapisnik.Oznaka_1">St-408/2017-39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St-408/2017-39</izvorni_sadrzaj>
    <derivirana_varijabla naziv="DomainObject.PoslovniBrojDokumenta_1">St-408/2017-39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B1CDF-8CEE-4EE3-9576-C676E371D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1238</properties:Words>
  <properties:Characters>6634</properties:Characters>
  <properties:Lines>200</properties:Lines>
  <properties:Paragraphs>72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2018-01-15T07:57:00Z</dcterms:created>
  <dc:creator>bfriscic</dc:creator>
  <cp:lastModifiedBy>wsadmin</cp:lastModifiedBy>
  <cp:lastPrinted>2017-02-21T08:56:00Z</cp:lastPrinted>
  <dcterms:modified xmlns:xsi="http://www.w3.org/2001/XMLSchema-instance" xsi:type="dcterms:W3CDTF">2018-01-15T09:48:00Z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St-408/2017-39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