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b49f" w14:paraId="3bab49f" w:rsidRDefault="00DF6E03" w:rsidP="00DF6E03" w:rsidR="00DF6E03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5DF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03" w:rsidP="00DF6E03" w:rsidR="00DF6E03"/>
    <w:p w:rsidRDefault="00DF6E03" w:rsidP="00DF6E03" w:rsidR="00DF6E0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6E03" w:rsidP="002A4E08" w:rsidR="00BC534B" w:rsidRPr="002A4E0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94F75" w:rsidP="00DF6E03" w:rsidR="00194F75"/>
    <w:p w:rsidRDefault="00DF6E03" w:rsidP="00DF6E03" w:rsidR="00DF6E03"/>
    <w:p w:rsidRDefault="001973F8" w:rsidP="00DF6E03" w:rsidR="001973F8"/>
    <w:p w:rsidRDefault="00DF6E03" w:rsidP="00DF6E03" w:rsidR="00DF6E03">
      <w:pPr>
        <w:jc w:val="center"/>
      </w:pPr>
      <w:r>
        <w:t>R E P U B L I K A   H R V A T S K A</w:t>
      </w:r>
    </w:p>
    <w:p w:rsidRDefault="00DF6E03" w:rsidP="00DF6E03" w:rsidR="00DF6E03">
      <w:pPr>
        <w:jc w:val="center"/>
      </w:pPr>
      <w:r>
        <w:t>R J E Š E N J E</w:t>
      </w:r>
    </w:p>
    <w:p w:rsidRDefault="00BC534B" w:rsidP="00DF6E03" w:rsidR="00BC534B">
      <w:pPr>
        <w:rPr>
          <w:b/>
        </w:rPr>
      </w:pPr>
    </w:p>
    <w:p w:rsidRDefault="004F58E5" w:rsidP="00DF6E03" w:rsidR="004F58E5">
      <w:pPr>
        <w:rPr>
          <w:b/>
        </w:rPr>
      </w:pPr>
    </w:p>
    <w:p w:rsidRDefault="000256A3" w:rsidP="000256A3" w:rsidR="00BB5369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zastupano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Osijek, za otvaranje  stečajnog postupka nad dužnikom </w:t>
      </w:r>
      <w:r>
        <w:t xml:space="preserve">KLIK d.o.o. za proizvodnju i usluge, Valpovo, Darka </w:t>
      </w:r>
      <w:proofErr w:type="spellStart"/>
      <w:r>
        <w:t>Sutarića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030106802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54432489231</w:t>
      </w:r>
      <w:proofErr w:type="spellEnd"/>
      <w:r>
        <w:rPr>
          <w:bCs/>
        </w:rPr>
        <w:t xml:space="preserve">, </w:t>
      </w:r>
      <w:r w:rsidR="00BB5369">
        <w:t xml:space="preserve">dana </w:t>
      </w:r>
      <w:proofErr w:type="spellStart"/>
      <w:r w:rsidR="00BB5369">
        <w:t>17</w:t>
      </w:r>
      <w:proofErr w:type="spellEnd"/>
      <w:r w:rsidR="00BB5369">
        <w:t xml:space="preserve">. siječnja </w:t>
      </w:r>
      <w:proofErr w:type="spellStart"/>
      <w:r w:rsidR="00BB5369">
        <w:t>2018</w:t>
      </w:r>
      <w:proofErr w:type="spellEnd"/>
      <w:r w:rsidR="00BB5369">
        <w:t xml:space="preserve">.  </w:t>
      </w:r>
    </w:p>
    <w:p w:rsidRDefault="00BB5369" w:rsidP="007E3E96" w:rsidR="004F58E5">
      <w:pPr>
        <w:pStyle w:val="Tijeloteksta"/>
        <w:ind w:firstLine="708"/>
      </w:pPr>
      <w:r>
        <w:t xml:space="preserve">                                     </w:t>
      </w:r>
    </w:p>
    <w:p w:rsidRDefault="00DF6E03" w:rsidP="00DF6E03" w:rsidR="00DF6E03">
      <w:pPr>
        <w:jc w:val="center"/>
      </w:pPr>
      <w:r>
        <w:t>r i j e š i o   j e</w:t>
      </w:r>
    </w:p>
    <w:p w:rsidRDefault="00DF6E03" w:rsidP="009802FB" w:rsidR="00245F06">
      <w:pPr>
        <w:pStyle w:val="Tijeloteksta"/>
      </w:pPr>
      <w:r>
        <w:tab/>
      </w:r>
    </w:p>
    <w:p w:rsidRDefault="00194F75" w:rsidP="009802FB" w:rsidR="00194F75">
      <w:pPr>
        <w:pStyle w:val="Tijeloteksta"/>
      </w:pPr>
    </w:p>
    <w:p w:rsidRDefault="0010784A" w:rsidP="0010784A" w:rsidR="0010784A" w:rsidRPr="00CC556C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 dužnikom</w:t>
      </w:r>
      <w:r w:rsidR="00C539B2">
        <w:t xml:space="preserve"> </w:t>
      </w:r>
      <w:r w:rsidR="000256A3">
        <w:t xml:space="preserve">KLIK d.o.o. za proizvodnju i usluge, Valpovo, Darka </w:t>
      </w:r>
      <w:proofErr w:type="spellStart"/>
      <w:r w:rsidR="000256A3">
        <w:t>Sutarića</w:t>
      </w:r>
      <w:proofErr w:type="spellEnd"/>
      <w:r w:rsidR="000256A3">
        <w:t xml:space="preserve"> </w:t>
      </w:r>
      <w:proofErr w:type="spellStart"/>
      <w:r w:rsidR="000256A3">
        <w:t>bb</w:t>
      </w:r>
      <w:proofErr w:type="spellEnd"/>
      <w:r w:rsidR="000256A3">
        <w:t xml:space="preserve">, </w:t>
      </w:r>
      <w:proofErr w:type="spellStart"/>
      <w:r w:rsidR="000256A3">
        <w:t>MBS</w:t>
      </w:r>
      <w:proofErr w:type="spellEnd"/>
      <w:r w:rsidR="000256A3">
        <w:t xml:space="preserve">: </w:t>
      </w:r>
      <w:proofErr w:type="spellStart"/>
      <w:r w:rsidR="000256A3">
        <w:t>030106802</w:t>
      </w:r>
      <w:proofErr w:type="spellEnd"/>
      <w:r w:rsidR="000256A3">
        <w:t xml:space="preserve">, </w:t>
      </w:r>
      <w:proofErr w:type="spellStart"/>
      <w:r w:rsidR="000256A3">
        <w:t>OIB</w:t>
      </w:r>
      <w:proofErr w:type="spellEnd"/>
      <w:r w:rsidR="000256A3">
        <w:t xml:space="preserve">: </w:t>
      </w:r>
      <w:proofErr w:type="spellStart"/>
      <w:r w:rsidR="000256A3">
        <w:t>54432489231</w:t>
      </w:r>
      <w:proofErr w:type="spellEnd"/>
      <w:r w:rsidR="000256A3">
        <w:t>.</w:t>
      </w:r>
    </w:p>
    <w:p w:rsidRDefault="0010784A" w:rsidP="005D27DA" w:rsidR="0010784A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0256A3">
        <w:t>Ivan Perković</w:t>
      </w:r>
      <w:r w:rsidR="00D53524">
        <w:t xml:space="preserve"> dipl. oec., </w:t>
      </w:r>
      <w:proofErr w:type="spellStart"/>
      <w:r w:rsidR="00D53524">
        <w:t>J</w:t>
      </w:r>
      <w:r w:rsidR="000256A3">
        <w:t>osipovac</w:t>
      </w:r>
      <w:proofErr w:type="spellEnd"/>
      <w:r w:rsidR="000256A3">
        <w:t xml:space="preserve">, Kneza Branimira 9,  </w:t>
      </w:r>
      <w:proofErr w:type="spellStart"/>
      <w:r w:rsidR="000256A3">
        <w:t>OIB</w:t>
      </w:r>
      <w:proofErr w:type="spellEnd"/>
      <w:r w:rsidR="000256A3">
        <w:t xml:space="preserve"> </w:t>
      </w:r>
      <w:proofErr w:type="spellStart"/>
      <w:r w:rsidR="000256A3">
        <w:t>81615580056</w:t>
      </w:r>
      <w:proofErr w:type="spellEnd"/>
      <w:r w:rsidR="005D27DA">
        <w:t xml:space="preserve">, </w:t>
      </w:r>
      <w:r w:rsidR="005D27DA" w:rsidRPr="005D27DA">
        <w:t>automatskom dodjelom – promjena uloge.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137B47">
        <w:t>aju se vjerovnici</w:t>
      </w:r>
      <w:r w:rsidR="00CA5E8D">
        <w:t xml:space="preserve"> u roku od </w:t>
      </w:r>
      <w:proofErr w:type="spellStart"/>
      <w:r w:rsidR="00CA5E8D">
        <w:t>6</w:t>
      </w:r>
      <w:r w:rsidR="004B6990">
        <w:t>0</w:t>
      </w:r>
      <w:proofErr w:type="spellEnd"/>
      <w:r w:rsidR="004B6990">
        <w:t xml:space="preserve">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 xml:space="preserve">žbina (članak </w:t>
      </w:r>
      <w:proofErr w:type="spellStart"/>
      <w:r w:rsidR="00CA5E8D">
        <w:t>257</w:t>
      </w:r>
      <w:proofErr w:type="spellEnd"/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</w:t>
      </w:r>
      <w:proofErr w:type="spellStart"/>
      <w:r>
        <w:t>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žiro račun državnog proračuna broj: </w:t>
      </w:r>
      <w:proofErr w:type="spellStart"/>
      <w:r w:rsidR="00DF6E03">
        <w:t>HR12</w:t>
      </w:r>
      <w:proofErr w:type="spellEnd"/>
      <w:r w:rsidR="00DF6E03">
        <w:t xml:space="preserve"> </w:t>
      </w:r>
      <w:proofErr w:type="spellStart"/>
      <w:r w:rsidR="00DF6E03">
        <w:t>1001</w:t>
      </w:r>
      <w:proofErr w:type="spellEnd"/>
      <w:r w:rsidR="00DF6E03">
        <w:t xml:space="preserve"> </w:t>
      </w:r>
      <w:proofErr w:type="spellStart"/>
      <w:r w:rsidR="00DF6E03">
        <w:t>0051</w:t>
      </w:r>
      <w:proofErr w:type="spellEnd"/>
      <w:r w:rsidR="00DF6E03">
        <w:t xml:space="preserve"> </w:t>
      </w:r>
      <w:proofErr w:type="spellStart"/>
      <w:r w:rsidR="00DF6E03">
        <w:t>8630</w:t>
      </w:r>
      <w:proofErr w:type="spellEnd"/>
      <w:r w:rsidR="00DF6E03">
        <w:t xml:space="preserve"> </w:t>
      </w:r>
      <w:proofErr w:type="spellStart"/>
      <w:r w:rsidR="00DF6E03">
        <w:t>0016</w:t>
      </w:r>
      <w:proofErr w:type="spellEnd"/>
      <w:r w:rsidR="00DF6E03">
        <w:t xml:space="preserve"> 0 poziv na broj </w:t>
      </w:r>
      <w:proofErr w:type="spellStart"/>
      <w:r w:rsidR="00DF6E03">
        <w:t>HR64</w:t>
      </w:r>
      <w:proofErr w:type="spellEnd"/>
      <w:r w:rsidR="00DF6E03">
        <w:t xml:space="preserve"> </w:t>
      </w:r>
      <w:proofErr w:type="spellStart"/>
      <w:r w:rsidR="00DF6E03">
        <w:t>5045</w:t>
      </w:r>
      <w:proofErr w:type="spellEnd"/>
      <w:r w:rsidR="00DF6E03">
        <w:t>-</w:t>
      </w:r>
      <w:proofErr w:type="spellStart"/>
      <w:r w:rsidR="00DF6E03">
        <w:t>3531</w:t>
      </w:r>
      <w:proofErr w:type="spellEnd"/>
      <w:r w:rsidR="000256A3">
        <w:t>-</w:t>
      </w:r>
      <w:proofErr w:type="spellStart"/>
      <w:r w:rsidR="000256A3">
        <w:t>1656</w:t>
      </w:r>
      <w:proofErr w:type="spellEnd"/>
      <w:r w:rsidR="00137B47">
        <w:t>-</w:t>
      </w:r>
      <w:proofErr w:type="spellStart"/>
      <w:r w:rsidR="00137B47">
        <w:t>2015</w:t>
      </w:r>
      <w:proofErr w:type="spellEnd"/>
      <w:r w:rsidR="00137B47">
        <w:t>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 xml:space="preserve">Pozivaju se </w:t>
      </w:r>
      <w:proofErr w:type="spellStart"/>
      <w:r>
        <w:t>ra</w:t>
      </w:r>
      <w:r w:rsidR="00CA5E8D">
        <w:t>zlučni</w:t>
      </w:r>
      <w:proofErr w:type="spellEnd"/>
      <w:r w:rsidR="00CA5E8D">
        <w:t xml:space="preserve"> vjerovnici da u roku od </w:t>
      </w:r>
      <w:proofErr w:type="spellStart"/>
      <w:r w:rsidR="00CA5E8D">
        <w:t>6</w:t>
      </w:r>
      <w:r>
        <w:t>0</w:t>
      </w:r>
      <w:proofErr w:type="spellEnd"/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</w:t>
      </w:r>
      <w:proofErr w:type="spellStart"/>
      <w:r w:rsidR="00EE5667">
        <w:t>razlučnih</w:t>
      </w:r>
      <w:proofErr w:type="spellEnd"/>
      <w:r w:rsidR="00EE5667">
        <w:t xml:space="preserve"> prava </w:t>
      </w:r>
      <w:r w:rsidR="00CA5E8D">
        <w:t xml:space="preserve">u skladu s odredbama članka </w:t>
      </w:r>
      <w:proofErr w:type="spellStart"/>
      <w:r w:rsidR="00CA5E8D">
        <w:t>258</w:t>
      </w:r>
      <w:proofErr w:type="spellEnd"/>
      <w:r w:rsidR="00CA5E8D">
        <w:t xml:space="preserve">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</w:t>
      </w:r>
      <w:proofErr w:type="spellStart"/>
      <w:r>
        <w:t>razlučnim</w:t>
      </w:r>
      <w:proofErr w:type="spellEnd"/>
      <w:r>
        <w:t xml:space="preserve">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</w:t>
      </w:r>
      <w:proofErr w:type="spellStart"/>
      <w:r>
        <w:t>1</w:t>
      </w:r>
      <w:r w:rsidR="00ED58F7">
        <w:t>73</w:t>
      </w:r>
      <w:proofErr w:type="spellEnd"/>
      <w:r w:rsidR="00ED58F7">
        <w:t>. Stečajnog zakona</w:t>
      </w:r>
      <w:r>
        <w:t>.</w:t>
      </w:r>
    </w:p>
    <w:p w:rsidRDefault="00034FEF" w:rsidP="00592B75" w:rsidR="00592B75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</w:t>
      </w:r>
      <w:proofErr w:type="spellStart"/>
      <w:r w:rsidR="00733A9D">
        <w:t>60</w:t>
      </w:r>
      <w:proofErr w:type="spellEnd"/>
      <w:r w:rsidR="00733A9D">
        <w:t xml:space="preserve">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</w:t>
      </w:r>
      <w:proofErr w:type="spellStart"/>
      <w:r w:rsidR="00856920">
        <w:t>148</w:t>
      </w:r>
      <w:proofErr w:type="spellEnd"/>
      <w:r w:rsidR="00856920">
        <w:t xml:space="preserve">.  Stečajnog zakona. </w:t>
      </w:r>
    </w:p>
    <w:p w:rsidRDefault="00034FEF" w:rsidP="00592B75" w:rsidR="00BC534B">
      <w:pPr>
        <w:numPr>
          <w:ilvl w:val="0"/>
          <w:numId w:val="1"/>
        </w:numPr>
        <w:jc w:val="both"/>
      </w:pPr>
      <w:r>
        <w:t>Pozivaju se dužnikovi dužnici da svoje obveze bez odgode ispunjavaju stečajnom upravitelju za stečajnog dužnika</w:t>
      </w:r>
      <w:r w:rsidR="002E5EB8">
        <w:t>.</w:t>
      </w:r>
    </w:p>
    <w:p w:rsidRDefault="0010784A" w:rsidP="00C434F7" w:rsidR="002C2C1B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10784A" w:rsidP="007E3E96" w:rsidR="004F58E5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7904B4">
        <w:t xml:space="preserve">upak otvoren je dana </w:t>
      </w:r>
    </w:p>
    <w:p w:rsidRDefault="00DE68E0" w:rsidP="007E3E96" w:rsidR="007E3E96" w:rsidRPr="00357172">
      <w:pPr>
        <w:ind w:left="540"/>
        <w:jc w:val="center"/>
      </w:pPr>
      <w:proofErr w:type="spellStart"/>
      <w:r>
        <w:t>17</w:t>
      </w:r>
      <w:proofErr w:type="spellEnd"/>
      <w:r w:rsidR="00901CA5">
        <w:t xml:space="preserve">. </w:t>
      </w:r>
      <w:r w:rsidR="005D27DA">
        <w:t xml:space="preserve">siječnja </w:t>
      </w:r>
      <w:proofErr w:type="spellStart"/>
      <w:r w:rsidR="005D27DA">
        <w:t>2</w:t>
      </w:r>
      <w:r w:rsidR="004A2379">
        <w:t>018</w:t>
      </w:r>
      <w:proofErr w:type="spellEnd"/>
      <w:r w:rsidR="004A2379">
        <w:t xml:space="preserve">.  godine u </w:t>
      </w:r>
      <w:proofErr w:type="spellStart"/>
      <w:r w:rsidR="004A2379">
        <w:t>14</w:t>
      </w:r>
      <w:proofErr w:type="spellEnd"/>
      <w:r w:rsidR="004A2379">
        <w:t>,</w:t>
      </w:r>
      <w:proofErr w:type="spellStart"/>
      <w:r w:rsidR="004A2379">
        <w:t>20</w:t>
      </w:r>
      <w:proofErr w:type="spellEnd"/>
      <w:r w:rsidR="00901CA5">
        <w:t xml:space="preserve"> sati  </w:t>
      </w:r>
    </w:p>
    <w:p w:rsidRDefault="00E9287D" w:rsidP="00BA324F" w:rsidR="00194F75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CA490B">
        <w:t xml:space="preserve">ama </w:t>
      </w:r>
      <w:r w:rsidR="00DF772A">
        <w:t xml:space="preserve">  e-oglasna ploča suda.       </w:t>
      </w:r>
    </w:p>
    <w:p w:rsidRDefault="00E9287D" w:rsidP="00194F75" w:rsidR="009802FB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7E3E96" w:rsidP="00194F75" w:rsidR="007E3E96">
      <w:pPr>
        <w:ind w:left="900"/>
        <w:jc w:val="both"/>
      </w:pPr>
    </w:p>
    <w:p w:rsidRDefault="007E3E96" w:rsidP="007E3E96" w:rsidR="007E3E96">
      <w:pPr>
        <w:ind w:left="900"/>
        <w:jc w:val="center"/>
      </w:pPr>
      <w:r>
        <w:t>2</w:t>
      </w:r>
    </w:p>
    <w:p w:rsidRDefault="007E3E96" w:rsidP="007E3E96" w:rsidR="007E3E96">
      <w:pPr>
        <w:ind w:left="900"/>
        <w:jc w:val="center"/>
      </w:pPr>
    </w:p>
    <w:p w:rsidRDefault="001973F8" w:rsidP="007E3E96" w:rsidR="001973F8">
      <w:pPr>
        <w:ind w:left="900"/>
        <w:jc w:val="center"/>
      </w:pPr>
    </w:p>
    <w:p w:rsidRDefault="007E3E96" w:rsidP="007E3E96" w:rsidR="007E3E96">
      <w:pPr>
        <w:ind w:left="900"/>
        <w:jc w:val="center"/>
      </w:pPr>
    </w:p>
    <w:p w:rsidRDefault="00245F06" w:rsidP="00810FB4" w:rsidR="00810FB4">
      <w:pPr>
        <w:numPr>
          <w:ilvl w:val="0"/>
          <w:numId w:val="1"/>
        </w:numPr>
        <w:jc w:val="both"/>
      </w:pPr>
      <w:r>
        <w:t>Ročište vjerovnika na kojem će se ispitati prijavljene tražbine (ispitno ročište)                                   određuje se za dan</w:t>
      </w:r>
      <w:r w:rsidR="004A2379">
        <w:t xml:space="preserve"> </w:t>
      </w:r>
      <w:proofErr w:type="spellStart"/>
      <w:r w:rsidR="004A2379">
        <w:t>25</w:t>
      </w:r>
      <w:proofErr w:type="spellEnd"/>
      <w:r w:rsidR="004F58E5">
        <w:t>. travanj</w:t>
      </w:r>
      <w:r w:rsidR="00645F3B">
        <w:t xml:space="preserve"> </w:t>
      </w:r>
      <w:proofErr w:type="spellStart"/>
      <w:r w:rsidR="002D6679" w:rsidRPr="00EE5667">
        <w:rPr>
          <w:bCs/>
        </w:rPr>
        <w:t>201</w:t>
      </w:r>
      <w:r w:rsidR="00CA490B">
        <w:rPr>
          <w:bCs/>
        </w:rPr>
        <w:t>8</w:t>
      </w:r>
      <w:proofErr w:type="spellEnd"/>
      <w:r w:rsidR="004F58E5">
        <w:rPr>
          <w:bCs/>
        </w:rPr>
        <w:t xml:space="preserve">. godine s početkom u </w:t>
      </w:r>
      <w:proofErr w:type="spellStart"/>
      <w:r w:rsidR="004F58E5">
        <w:rPr>
          <w:bCs/>
        </w:rPr>
        <w:t>10</w:t>
      </w:r>
      <w:proofErr w:type="spellEnd"/>
      <w:r w:rsidR="005808DF">
        <w:rPr>
          <w:bCs/>
        </w:rPr>
        <w:t>,</w:t>
      </w:r>
      <w:proofErr w:type="spellStart"/>
      <w:r w:rsidR="002C2C1B">
        <w:rPr>
          <w:bCs/>
        </w:rPr>
        <w:t>0</w:t>
      </w:r>
      <w:r w:rsidR="005808DF">
        <w:rPr>
          <w:bCs/>
        </w:rPr>
        <w:t>0</w:t>
      </w:r>
      <w:proofErr w:type="spellEnd"/>
      <w:r w:rsidRPr="00EE5667">
        <w:rPr>
          <w:bCs/>
        </w:rPr>
        <w:t xml:space="preserve"> sati</w:t>
      </w:r>
      <w:r w:rsidRPr="00EE5667">
        <w:t>,</w:t>
      </w:r>
      <w:r>
        <w:t xml:space="preserve"> a izvještajno ro</w:t>
      </w:r>
      <w:r w:rsidR="004F58E5">
        <w:t xml:space="preserve">čište isti dan s početkom u </w:t>
      </w:r>
      <w:proofErr w:type="spellStart"/>
      <w:r w:rsidR="004F58E5">
        <w:t>10</w:t>
      </w:r>
      <w:proofErr w:type="spellEnd"/>
      <w:r w:rsidR="002C2C1B">
        <w:t>,</w:t>
      </w:r>
      <w:proofErr w:type="spellStart"/>
      <w:r w:rsidR="002C2C1B">
        <w:t>3</w:t>
      </w:r>
      <w:r w:rsidR="005808DF">
        <w:t>0</w:t>
      </w:r>
      <w:proofErr w:type="spellEnd"/>
      <w:r>
        <w:t xml:space="preserve"> sati, u zgradi ovog suda u Osijeku, Zagrebačka 2, soba br. 6 u prizemlju.</w:t>
      </w:r>
    </w:p>
    <w:p w:rsidRDefault="005A4A29" w:rsidP="005A4A29" w:rsidR="005A4A29">
      <w:pPr>
        <w:numPr>
          <w:ilvl w:val="0"/>
          <w:numId w:val="1"/>
        </w:numPr>
        <w:jc w:val="both"/>
      </w:pPr>
      <w:r>
        <w:t xml:space="preserve">Nalaže se Općinskom sudu u Osijeku Zemljišno-knjižni odjel Valpovo upis zabilježbe rješenja o otvaranju stečajnog postupka na nekretninama stečajnog dužnika KLIK d.o.o. za proizvodnju i usluge, Valpovo, Darka </w:t>
      </w:r>
      <w:proofErr w:type="spellStart"/>
      <w:r>
        <w:t>Sutarića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030106802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54432489231</w:t>
      </w:r>
      <w:proofErr w:type="spellEnd"/>
      <w:r>
        <w:t>:</w:t>
      </w:r>
    </w:p>
    <w:p w:rsidRDefault="005A4A29" w:rsidP="0072144C" w:rsidR="005A4A29">
      <w:pPr>
        <w:pStyle w:val="Odlomakpopisa"/>
        <w:numPr>
          <w:ilvl w:val="0"/>
          <w:numId w:val="22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2817</w:t>
      </w:r>
      <w:proofErr w:type="spellEnd"/>
      <w:r>
        <w:t xml:space="preserve">/4  u naravi </w:t>
      </w:r>
      <w:proofErr w:type="spellStart"/>
      <w:r>
        <w:t>oraica</w:t>
      </w:r>
      <w:proofErr w:type="spellEnd"/>
      <w:r>
        <w:t xml:space="preserve"> Kraljevci, površine </w:t>
      </w:r>
      <w:proofErr w:type="spellStart"/>
      <w:r>
        <w:t>3063</w:t>
      </w:r>
      <w:proofErr w:type="spellEnd"/>
      <w:r>
        <w:t xml:space="preserve"> </w:t>
      </w:r>
      <w:proofErr w:type="spellStart"/>
      <w:r>
        <w:t>m2</w:t>
      </w:r>
      <w:proofErr w:type="spellEnd"/>
      <w:r w:rsidR="0072144C">
        <w:t xml:space="preserve"> upisao u </w:t>
      </w:r>
      <w:proofErr w:type="spellStart"/>
      <w:r w:rsidR="0072144C">
        <w:t>zk.ul</w:t>
      </w:r>
      <w:proofErr w:type="spellEnd"/>
      <w:r w:rsidR="0072144C">
        <w:t xml:space="preserve">. </w:t>
      </w:r>
      <w:proofErr w:type="spellStart"/>
      <w:r w:rsidR="0072144C">
        <w:t>3852</w:t>
      </w:r>
      <w:proofErr w:type="spellEnd"/>
      <w:r w:rsidR="0072144C">
        <w:t xml:space="preserve"> k.o. Valpovo.</w:t>
      </w:r>
    </w:p>
    <w:p w:rsidRDefault="007E3E96" w:rsidP="00810FB4" w:rsidR="007E3E96">
      <w:pPr>
        <w:jc w:val="both"/>
      </w:pPr>
    </w:p>
    <w:p w:rsidRDefault="001973F8" w:rsidP="00810FB4" w:rsidR="001973F8">
      <w:pPr>
        <w:jc w:val="both"/>
      </w:pPr>
    </w:p>
    <w:p w:rsidRDefault="0010784A" w:rsidP="00D65948" w:rsidR="000F4858" w:rsidRPr="00357172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FF6930" w:rsidP="00FF6930" w:rsidR="00FF6930">
      <w:pPr>
        <w:pStyle w:val="Tijeloteksta"/>
        <w:rPr>
          <w:b/>
          <w:bCs/>
        </w:rPr>
      </w:pPr>
    </w:p>
    <w:p w:rsidRDefault="001973F8" w:rsidP="00FF6930" w:rsidR="001973F8">
      <w:pPr>
        <w:pStyle w:val="Tijeloteksta"/>
        <w:rPr>
          <w:b/>
          <w:bCs/>
        </w:rPr>
      </w:pPr>
    </w:p>
    <w:p w:rsidRDefault="001973F8" w:rsidP="00FF6930" w:rsidR="001973F8">
      <w:pPr>
        <w:pStyle w:val="Tijeloteksta"/>
        <w:rPr>
          <w:b/>
          <w:bCs/>
        </w:rPr>
      </w:pPr>
    </w:p>
    <w:p w:rsidRDefault="00693707" w:rsidP="00693707" w:rsidR="00693707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30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7096</w:t>
      </w:r>
      <w:proofErr w:type="spellEnd"/>
      <w:r>
        <w:t xml:space="preserve">  od </w:t>
      </w:r>
      <w:proofErr w:type="spellStart"/>
      <w:r>
        <w:t>29</w:t>
      </w:r>
      <w:proofErr w:type="spellEnd"/>
      <w:r>
        <w:t xml:space="preserve">. </w:t>
      </w:r>
      <w:proofErr w:type="spellStart"/>
      <w:r>
        <w:t>10</w:t>
      </w:r>
      <w:proofErr w:type="spellEnd"/>
      <w:r>
        <w:t xml:space="preserve">. </w:t>
      </w:r>
      <w:proofErr w:type="spellStart"/>
      <w:r>
        <w:t>2015</w:t>
      </w:r>
      <w:proofErr w:type="spellEnd"/>
      <w:r>
        <w:t xml:space="preserve">. godine, za provedbu skraćenog stečajnog postupka nad dužnikom KLIK d.o.o. za proizvodnju i usluge, Valpovo, Darka </w:t>
      </w:r>
      <w:proofErr w:type="spellStart"/>
      <w:r>
        <w:t>Sutarića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030106802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54432489231</w:t>
      </w:r>
      <w:proofErr w:type="spellEnd"/>
      <w:r>
        <w:rPr>
          <w:bCs/>
        </w:rPr>
        <w:t>.</w:t>
      </w:r>
    </w:p>
    <w:p w:rsidRDefault="00693707" w:rsidP="00693707" w:rsidR="00693707">
      <w:pPr>
        <w:jc w:val="both"/>
      </w:pPr>
    </w:p>
    <w:p w:rsidRDefault="00693707" w:rsidP="00693707" w:rsidR="00693707">
      <w:pPr>
        <w:ind w:firstLine="720"/>
        <w:jc w:val="both"/>
      </w:pPr>
      <w:r>
        <w:t xml:space="preserve">Dana </w:t>
      </w:r>
      <w:proofErr w:type="spellStart"/>
      <w:r>
        <w:t>04</w:t>
      </w:r>
      <w:proofErr w:type="spellEnd"/>
      <w:r>
        <w:t xml:space="preserve">. studenoga </w:t>
      </w:r>
      <w:proofErr w:type="spellStart"/>
      <w:r>
        <w:t>2015</w:t>
      </w:r>
      <w:proofErr w:type="spellEnd"/>
      <w:r>
        <w:t xml:space="preserve">.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Osijeku,  pod poslovnim brojem St-</w:t>
      </w:r>
      <w:proofErr w:type="spellStart"/>
      <w:r>
        <w:t>517</w:t>
      </w:r>
      <w:proofErr w:type="spellEnd"/>
      <w:r>
        <w:t>/</w:t>
      </w:r>
      <w:proofErr w:type="spellStart"/>
      <w:r>
        <w:t>15</w:t>
      </w:r>
      <w:proofErr w:type="spellEnd"/>
      <w:r>
        <w:t xml:space="preserve">-3, objavio je oglas  na  mrežnoj stranici e-oglasna ploča sudova, kojim je pozvao osobe ovlaštene za zastupanje dužnika da u roku od </w:t>
      </w:r>
      <w:proofErr w:type="spellStart"/>
      <w:r>
        <w:t>15</w:t>
      </w:r>
      <w:proofErr w:type="spellEnd"/>
      <w:r>
        <w:t xml:space="preserve"> dana od dana objave oglasa podnesu  sudu  javnobilježnički  ovjerovljeni  popis  imovine  i  obveza na  propisanom </w:t>
      </w:r>
    </w:p>
    <w:p w:rsidRDefault="00693707" w:rsidP="00693707" w:rsidR="00693707">
      <w:pPr>
        <w:jc w:val="both"/>
      </w:pPr>
      <w:r>
        <w:t xml:space="preserve">obrascu, te vjerovnike da najkasnije u roku od </w:t>
      </w:r>
      <w:proofErr w:type="spellStart"/>
      <w:r>
        <w:t>45</w:t>
      </w:r>
      <w:proofErr w:type="spellEnd"/>
      <w:r>
        <w:t xml:space="preserve"> dana od objave oglasa predlože otvaranje stečajnog 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693707" w:rsidP="00693707" w:rsidR="00693707">
      <w:pPr>
        <w:ind w:firstLine="720"/>
        <w:jc w:val="both"/>
      </w:pPr>
    </w:p>
    <w:p w:rsidRDefault="00693707" w:rsidP="00693707" w:rsidR="00693707">
      <w:pPr>
        <w:ind w:firstLine="720"/>
        <w:jc w:val="both"/>
        <w:rPr>
          <w:bCs/>
        </w:rPr>
      </w:pPr>
      <w:r>
        <w:t xml:space="preserve">Podneskom zaprimljenim, kod ovog suda dana </w:t>
      </w:r>
      <w:proofErr w:type="spellStart"/>
      <w:r>
        <w:t>26</w:t>
      </w:r>
      <w:proofErr w:type="spellEnd"/>
      <w:r>
        <w:t xml:space="preserve">. studenoga </w:t>
      </w:r>
      <w:proofErr w:type="spellStart"/>
      <w:r>
        <w:t>2015</w:t>
      </w:r>
      <w:proofErr w:type="spellEnd"/>
      <w:r>
        <w:t xml:space="preserve">. godine, vjerovnik </w:t>
      </w:r>
      <w:r>
        <w:rPr>
          <w:bCs/>
        </w:rPr>
        <w:t xml:space="preserve">RH Ministarstvo financija, Porezna uprava, Područni ured Slavonija i Baranja, zastupana po </w:t>
      </w:r>
      <w:r>
        <w:t xml:space="preserve">Županijskom državnom odvjetništvu u Osijeku podnijela je prijedlog za otvaranjem stečajnog postupka nad dužnikom KLIK d.o.o. za proizvodnju i usluge, Valpovo, Darka </w:t>
      </w:r>
      <w:proofErr w:type="spellStart"/>
      <w:r>
        <w:t>Sutarića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030106802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54432489231</w:t>
      </w:r>
      <w:proofErr w:type="spellEnd"/>
      <w:r>
        <w:t xml:space="preserve"> </w:t>
      </w:r>
      <w:r>
        <w:rPr>
          <w:bCs/>
        </w:rPr>
        <w:t>uz koji prijedlog je dostavila dokaz o postojanju svoje tražbine i postojanju stečajnog razloga iz članka 6. stav 2. Stečajnog zakona: nesposobnosti za plaćanje.</w:t>
      </w:r>
    </w:p>
    <w:p w:rsidRDefault="00693707" w:rsidP="00693707" w:rsidR="00693707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693707" w:rsidP="00693707" w:rsidR="00693707">
      <w:pPr>
        <w:jc w:val="both"/>
      </w:pPr>
      <w:r>
        <w:tab/>
        <w:t>Rješenjem ovog suda St-</w:t>
      </w:r>
      <w:proofErr w:type="spellStart"/>
      <w:r>
        <w:t>517</w:t>
      </w:r>
      <w:proofErr w:type="spellEnd"/>
      <w:r>
        <w:t>/</w:t>
      </w:r>
      <w:proofErr w:type="spellStart"/>
      <w:r>
        <w:t>15</w:t>
      </w:r>
      <w:proofErr w:type="spellEnd"/>
      <w:r>
        <w:t xml:space="preserve">-6 od </w:t>
      </w:r>
      <w:proofErr w:type="spellStart"/>
      <w:r>
        <w:t>27</w:t>
      </w:r>
      <w:proofErr w:type="spellEnd"/>
      <w:r>
        <w:t xml:space="preserve">. studenoga </w:t>
      </w:r>
      <w:proofErr w:type="spellStart"/>
      <w:r>
        <w:t>2015</w:t>
      </w:r>
      <w:proofErr w:type="spellEnd"/>
      <w:r>
        <w:t>. godine obustavljen je skraćeni stečajni postupak nad dužnikom, te je određeno da će se postupak nad dužnikom nastaviti primjenom Općih odredaba Stečajnog zakona.</w:t>
      </w:r>
    </w:p>
    <w:p w:rsidRDefault="00693707" w:rsidP="00693707" w:rsidR="00693707">
      <w:pPr>
        <w:jc w:val="both"/>
      </w:pPr>
      <w:r>
        <w:t xml:space="preserve"> </w:t>
      </w:r>
    </w:p>
    <w:p w:rsidRDefault="00693707" w:rsidP="00693707" w:rsidR="00693707">
      <w:pPr>
        <w:ind w:firstLine="720"/>
        <w:jc w:val="both"/>
      </w:pPr>
      <w:r>
        <w:t xml:space="preserve">U smislu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otvoriti ako sud utvrdi postojanje stečajnog razloga. Stečajni razlozi su: nesposobnost za plaćanje i prezaduženost. </w:t>
      </w:r>
    </w:p>
    <w:p w:rsidRDefault="00693707" w:rsidP="00693707" w:rsidR="00693707">
      <w:pPr>
        <w:pStyle w:val="Tijeloteksta"/>
        <w:rPr>
          <w:bCs/>
        </w:rPr>
      </w:pPr>
    </w:p>
    <w:p w:rsidRDefault="001973F8" w:rsidP="00693707" w:rsidR="001973F8">
      <w:pPr>
        <w:pStyle w:val="Tijeloteksta"/>
        <w:rPr>
          <w:bCs/>
        </w:rPr>
      </w:pPr>
    </w:p>
    <w:p w:rsidRDefault="001973F8" w:rsidP="00693707" w:rsidR="001973F8">
      <w:pPr>
        <w:pStyle w:val="Tijeloteksta"/>
        <w:rPr>
          <w:bCs/>
        </w:rPr>
      </w:pPr>
    </w:p>
    <w:p w:rsidRDefault="001973F8" w:rsidP="00693707" w:rsidR="001973F8">
      <w:pPr>
        <w:pStyle w:val="Tijeloteksta"/>
        <w:rPr>
          <w:bCs/>
        </w:rPr>
      </w:pPr>
    </w:p>
    <w:p w:rsidRDefault="001973F8" w:rsidP="001973F8" w:rsidR="001973F8">
      <w:pPr>
        <w:pStyle w:val="Tijeloteksta"/>
        <w:jc w:val="center"/>
        <w:rPr>
          <w:bCs/>
        </w:rPr>
      </w:pPr>
      <w:r>
        <w:rPr>
          <w:bCs/>
        </w:rPr>
        <w:t>3</w:t>
      </w:r>
    </w:p>
    <w:p w:rsidRDefault="001973F8" w:rsidP="001973F8" w:rsidR="001973F8">
      <w:pPr>
        <w:pStyle w:val="Tijeloteksta"/>
        <w:jc w:val="center"/>
        <w:rPr>
          <w:bCs/>
        </w:rPr>
      </w:pPr>
    </w:p>
    <w:p w:rsidRDefault="001973F8" w:rsidP="001973F8" w:rsidR="001973F8">
      <w:pPr>
        <w:pStyle w:val="Tijeloteksta"/>
        <w:jc w:val="center"/>
        <w:rPr>
          <w:bCs/>
        </w:rPr>
      </w:pPr>
    </w:p>
    <w:p w:rsidRDefault="001973F8" w:rsidP="001973F8" w:rsidR="001973F8" w:rsidRPr="00DF1CB0">
      <w:pPr>
        <w:pStyle w:val="Tijeloteksta"/>
        <w:jc w:val="center"/>
        <w:rPr>
          <w:bCs/>
        </w:rPr>
      </w:pPr>
    </w:p>
    <w:p w:rsidRDefault="00693707" w:rsidP="00693707" w:rsidR="00693707">
      <w:pPr>
        <w:pStyle w:val="Tijeloteksta"/>
      </w:pPr>
      <w:r>
        <w:tab/>
        <w:t>Radi utvrđivanja uvjeta za otvaranje stečajnog postupka temeljem članka</w:t>
      </w:r>
      <w:r w:rsidRPr="00055D34">
        <w:t xml:space="preserve"> </w:t>
      </w:r>
      <w:proofErr w:type="spellStart"/>
      <w:r>
        <w:t>115</w:t>
      </w:r>
      <w:proofErr w:type="spellEnd"/>
      <w:r>
        <w:t>. stav 1.  Stečajnog zakona</w:t>
      </w:r>
      <w:r>
        <w:tab/>
        <w:t xml:space="preserve">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pokrenut je prethodni postupak rješenjem od </w:t>
      </w:r>
      <w:proofErr w:type="spellStart"/>
      <w:r w:rsidR="003E2D1F">
        <w:t>29</w:t>
      </w:r>
      <w:proofErr w:type="spellEnd"/>
      <w:r w:rsidR="003E2D1F">
        <w:t xml:space="preserve">. studenog </w:t>
      </w:r>
      <w:proofErr w:type="spellStart"/>
      <w:r>
        <w:t>2017</w:t>
      </w:r>
      <w:proofErr w:type="spellEnd"/>
      <w:r>
        <w:t xml:space="preserve">. godine, te je imenovan  privremeni stečajni upravitelj </w:t>
      </w:r>
      <w:r w:rsidR="003E2D1F">
        <w:t xml:space="preserve">Ivan Perković dipl. oec. iz </w:t>
      </w:r>
      <w:proofErr w:type="spellStart"/>
      <w:r w:rsidR="003E2D1F">
        <w:t>Josipovca</w:t>
      </w:r>
      <w:proofErr w:type="spellEnd"/>
      <w:r w:rsidR="003E2D1F">
        <w:t xml:space="preserve">, </w:t>
      </w:r>
      <w:r>
        <w:t>kojem  je naloženo ispitati uvjete za otvaranje i provođenje stečajnog postupka nad dužnikom.</w:t>
      </w:r>
    </w:p>
    <w:p w:rsidRDefault="00693707" w:rsidP="00693707" w:rsidR="00693707">
      <w:pPr>
        <w:rPr>
          <w:sz w:val="22"/>
          <w:szCs w:val="22"/>
        </w:rPr>
      </w:pPr>
    </w:p>
    <w:p w:rsidRDefault="00693707" w:rsidP="00693707" w:rsidR="00693707">
      <w:pPr>
        <w:ind w:firstLine="708"/>
        <w:jc w:val="both"/>
      </w:pPr>
      <w:r>
        <w:t xml:space="preserve">Privremeni stečajni upravitelj </w:t>
      </w:r>
      <w:r w:rsidR="003E2D1F">
        <w:t xml:space="preserve">Ivan Perković dipl. oec. </w:t>
      </w:r>
      <w:r>
        <w:t xml:space="preserve"> podnio j</w:t>
      </w:r>
      <w:r w:rsidRPr="00545DD7">
        <w:t>e dana</w:t>
      </w:r>
      <w:r>
        <w:t xml:space="preserve"> </w:t>
      </w:r>
      <w:proofErr w:type="spellStart"/>
      <w:r w:rsidR="003E2D1F">
        <w:t>12</w:t>
      </w:r>
      <w:proofErr w:type="spellEnd"/>
      <w:r w:rsidR="003E2D1F">
        <w:t>. prosi</w:t>
      </w:r>
      <w:r w:rsidR="001973F8">
        <w:t>n</w:t>
      </w:r>
      <w:r w:rsidR="003E2D1F">
        <w:t xml:space="preserve">ca </w:t>
      </w:r>
      <w:proofErr w:type="spellStart"/>
      <w:r w:rsidR="003E2D1F">
        <w:t>2</w:t>
      </w:r>
      <w:r>
        <w:t>017</w:t>
      </w:r>
      <w:proofErr w:type="spellEnd"/>
      <w:r>
        <w:t xml:space="preserve">.  </w:t>
      </w:r>
      <w:r w:rsidRPr="00545DD7">
        <w:t xml:space="preserve"> godine izvješće o financijsko gospodar</w:t>
      </w:r>
      <w:r>
        <w:t xml:space="preserve">skom položaju stečajnog dužnika. </w:t>
      </w:r>
    </w:p>
    <w:p w:rsidRDefault="00693707" w:rsidP="00693707" w:rsidR="00693707">
      <w:pPr>
        <w:jc w:val="both"/>
      </w:pPr>
    </w:p>
    <w:p w:rsidRDefault="00693707" w:rsidP="003E2D1F" w:rsidR="003E2D1F">
      <w:pPr>
        <w:ind w:firstLine="708"/>
        <w:jc w:val="both"/>
      </w:pPr>
      <w:r>
        <w:t xml:space="preserve">Iz izvještaja privremenog stečajnog upravitelja razvidno je </w:t>
      </w:r>
      <w:r w:rsidR="003E2D1F">
        <w:t xml:space="preserve">da dužnik ne obavlja svoju djelatnost  i nema zaposlenih radnika. Prema bilanci dužnika za </w:t>
      </w:r>
      <w:proofErr w:type="spellStart"/>
      <w:r w:rsidR="003E2D1F">
        <w:t>2016</w:t>
      </w:r>
      <w:proofErr w:type="spellEnd"/>
      <w:r w:rsidR="003E2D1F">
        <w:t xml:space="preserve">. iskazana je knjigovodstvena vrijednost dugotrajne imovine u iznosu od </w:t>
      </w:r>
      <w:proofErr w:type="spellStart"/>
      <w:r w:rsidR="003E2D1F">
        <w:t>496.862</w:t>
      </w:r>
      <w:proofErr w:type="spellEnd"/>
      <w:r w:rsidR="003E2D1F">
        <w:t>,</w:t>
      </w:r>
      <w:proofErr w:type="spellStart"/>
      <w:r w:rsidR="003E2D1F">
        <w:t>00</w:t>
      </w:r>
      <w:proofErr w:type="spellEnd"/>
      <w:r w:rsidR="003E2D1F">
        <w:t xml:space="preserve"> kn a istu dugotrajnu imovinu čini zemljište, knjigovodstvene vrijednosti </w:t>
      </w:r>
      <w:proofErr w:type="spellStart"/>
      <w:r w:rsidR="003E2D1F">
        <w:t>52.508</w:t>
      </w:r>
      <w:proofErr w:type="spellEnd"/>
      <w:r w:rsidR="003E2D1F">
        <w:t>,</w:t>
      </w:r>
      <w:proofErr w:type="spellStart"/>
      <w:r w:rsidR="003E2D1F">
        <w:t>00</w:t>
      </w:r>
      <w:proofErr w:type="spellEnd"/>
      <w:r w:rsidR="003E2D1F">
        <w:t xml:space="preserve"> kn i građevinski objekti knjigovodstvene vrijednosti </w:t>
      </w:r>
      <w:proofErr w:type="spellStart"/>
      <w:r w:rsidR="003E2D1F">
        <w:t>444.354</w:t>
      </w:r>
      <w:proofErr w:type="spellEnd"/>
      <w:r w:rsidR="003E2D1F">
        <w:t>,</w:t>
      </w:r>
      <w:proofErr w:type="spellStart"/>
      <w:r w:rsidR="003E2D1F">
        <w:t>00</w:t>
      </w:r>
      <w:proofErr w:type="spellEnd"/>
      <w:r w:rsidR="003E2D1F">
        <w:t xml:space="preserve"> kn. Dužnik je vlasnik nekretnine upisane u </w:t>
      </w:r>
      <w:proofErr w:type="spellStart"/>
      <w:r w:rsidR="003E2D1F">
        <w:t>zk.ul</w:t>
      </w:r>
      <w:proofErr w:type="spellEnd"/>
      <w:r w:rsidR="003E2D1F">
        <w:t xml:space="preserve">. </w:t>
      </w:r>
      <w:proofErr w:type="spellStart"/>
      <w:r w:rsidR="003E2D1F">
        <w:t>3852</w:t>
      </w:r>
      <w:proofErr w:type="spellEnd"/>
      <w:r w:rsidR="003E2D1F">
        <w:t xml:space="preserve"> k.o. Valpovo </w:t>
      </w:r>
      <w:proofErr w:type="spellStart"/>
      <w:r w:rsidR="003E2D1F">
        <w:t>kč.br</w:t>
      </w:r>
      <w:proofErr w:type="spellEnd"/>
      <w:r w:rsidR="003E2D1F">
        <w:t xml:space="preserve">. </w:t>
      </w:r>
      <w:proofErr w:type="spellStart"/>
      <w:r w:rsidR="003E2D1F">
        <w:t>2817</w:t>
      </w:r>
      <w:proofErr w:type="spellEnd"/>
      <w:r w:rsidR="003E2D1F">
        <w:t xml:space="preserve">/4. Prema bilanci dužnika na dan 31.12.2016. vrijednost kratkotrajne imovine iskazana je u iznosu od </w:t>
      </w:r>
      <w:proofErr w:type="spellStart"/>
      <w:r w:rsidR="003E2D1F">
        <w:t>44.182</w:t>
      </w:r>
      <w:proofErr w:type="spellEnd"/>
      <w:r w:rsidR="003E2D1F">
        <w:t>,</w:t>
      </w:r>
      <w:proofErr w:type="spellStart"/>
      <w:r w:rsidR="003E2D1F">
        <w:t>00</w:t>
      </w:r>
      <w:proofErr w:type="spellEnd"/>
      <w:r w:rsidR="003E2D1F">
        <w:t xml:space="preserve"> kn. Kratkotrajnu imovinu dužnika čini trgovačka roba, potraživanja od kupaca, ostala potraživanja i novac u blagajni. Budući da dužnik nije aktivan u svom poslovanju za pretpostaviti je da trgovačka roba više nije upotrebljiva te će ju najvjerojatnije biti potrebno otpisati. Istovremeno, prema bilanci na dan 31.12.2016. kod dužnika su iskazane ukupne obveze i to kratkoročne obveze u iznosu od </w:t>
      </w:r>
      <w:proofErr w:type="spellStart"/>
      <w:r w:rsidR="003E2D1F">
        <w:t>519.045</w:t>
      </w:r>
      <w:proofErr w:type="spellEnd"/>
      <w:r w:rsidR="003E2D1F">
        <w:t>,</w:t>
      </w:r>
      <w:proofErr w:type="spellStart"/>
      <w:r w:rsidR="003E2D1F">
        <w:t>00</w:t>
      </w:r>
      <w:proofErr w:type="spellEnd"/>
      <w:r w:rsidR="003E2D1F">
        <w:t xml:space="preserve"> kn. </w:t>
      </w:r>
    </w:p>
    <w:p w:rsidRDefault="003E2D1F" w:rsidP="003E2D1F" w:rsidR="003E2D1F">
      <w:pPr>
        <w:jc w:val="center"/>
      </w:pPr>
    </w:p>
    <w:p w:rsidRDefault="003E2D1F" w:rsidP="003E2D1F" w:rsidR="003E2D1F">
      <w:pPr>
        <w:ind w:firstLine="708"/>
        <w:jc w:val="both"/>
      </w:pPr>
      <w:r>
        <w:t xml:space="preserve">Na temelju svih podataka navedenih u izvješću privremeni stečajni upravitelj  izvodi zaključak da je stečajni dužnik nesposoban za plaćanje budući je na dan 1.12.2017. žiro račun dužnika blokiran za iznos od </w:t>
      </w:r>
      <w:proofErr w:type="spellStart"/>
      <w:r>
        <w:t>445.525</w:t>
      </w:r>
      <w:proofErr w:type="spellEnd"/>
      <w:r>
        <w:t>,</w:t>
      </w:r>
      <w:proofErr w:type="spellStart"/>
      <w:r>
        <w:t>46</w:t>
      </w:r>
      <w:proofErr w:type="spellEnd"/>
      <w:r>
        <w:t xml:space="preserve"> kn a broj dana neprekidne blokade iznosi </w:t>
      </w:r>
      <w:proofErr w:type="spellStart"/>
      <w:r>
        <w:t>2157</w:t>
      </w:r>
      <w:proofErr w:type="spellEnd"/>
      <w:r>
        <w:t xml:space="preserve"> dana, kao i  da je dužnik prezadužen,  te budući  da su kod dužnika ostvarena oba stečajna  razloga predviđena  člankom 5. Stečajnog zakona, a dužnik ima imovine iz koje se mogu podmiriti troškovi stečajnog postupka i eventualno djelomično namiriti vjerovnici predlaže da sud donose rješenje o otvaranju stečajnog postupka nad dužnikom.  </w:t>
      </w:r>
    </w:p>
    <w:p w:rsidRDefault="00693707" w:rsidP="003E2D1F" w:rsidR="00693707">
      <w:pPr>
        <w:ind w:firstLine="708"/>
        <w:jc w:val="both"/>
      </w:pPr>
    </w:p>
    <w:p w:rsidRDefault="00693707" w:rsidP="004A25FA" w:rsidR="004A25FA">
      <w:pPr>
        <w:ind w:firstLine="708"/>
        <w:jc w:val="both"/>
      </w:pPr>
      <w:r>
        <w:t>Na ročištu održanom</w:t>
      </w:r>
      <w:r w:rsidR="004A25FA">
        <w:t xml:space="preserve"> </w:t>
      </w:r>
      <w:proofErr w:type="spellStart"/>
      <w:r w:rsidR="004A25FA">
        <w:t>17</w:t>
      </w:r>
      <w:proofErr w:type="spellEnd"/>
      <w:r w:rsidR="004A25FA">
        <w:t xml:space="preserve">. siječnja </w:t>
      </w:r>
      <w:proofErr w:type="spellStart"/>
      <w:r w:rsidR="004A25FA">
        <w:t>2018</w:t>
      </w:r>
      <w:proofErr w:type="spellEnd"/>
      <w:r>
        <w:t xml:space="preserve">. godine radi izjašnjenja o prijedlogu i raspravi o pretpostavkama za otvaranje stečajnog postupka,  u odsutnosti uredno pozvanog </w:t>
      </w:r>
      <w:r w:rsidR="004A25FA">
        <w:t xml:space="preserve">dužnika, predlagatelj - vjerovnik ostao je kod prijedloga za otvaranje stečajnog postupka nad dužnikom. </w:t>
      </w:r>
    </w:p>
    <w:p w:rsidRDefault="004A25FA" w:rsidP="004A25FA" w:rsidR="004A25FA">
      <w:pPr>
        <w:ind w:firstLine="708"/>
        <w:jc w:val="both"/>
      </w:pPr>
    </w:p>
    <w:p w:rsidRDefault="004A25FA" w:rsidP="004A25FA" w:rsidR="00693707">
      <w:pPr>
        <w:ind w:firstLine="708"/>
        <w:jc w:val="both"/>
      </w:pPr>
      <w:r>
        <w:t xml:space="preserve">Na istom ročištu  </w:t>
      </w:r>
      <w:r w:rsidR="00693707">
        <w:t xml:space="preserve">izvršen je uvid u priloženu dokumentaciju u spisu:  </w:t>
      </w:r>
      <w:r>
        <w:t>prijedlog za otvaranje stečajnog postupka od  26.11.2015., očevidnik o redoslijedu plaćanja FINE Osijek od 1.12.2017., izvješće privremenog stečajnog upravitelja od 12.12.2017., bilancu dužnika  na dan 31.12.2016.,  izvadak iz zemljišnih knjiga Općinskog suda u Osijeku Zemljišno – knjižni odjel Valpovo.</w:t>
      </w:r>
    </w:p>
    <w:p w:rsidRDefault="00693707" w:rsidP="004A25FA" w:rsidR="00693707">
      <w:pPr>
        <w:jc w:val="both"/>
      </w:pPr>
    </w:p>
    <w:p w:rsidRDefault="00693707" w:rsidP="00693707" w:rsidR="00693707">
      <w:pPr>
        <w:ind w:firstLine="708"/>
        <w:jc w:val="both"/>
      </w:pPr>
      <w:r>
        <w:t>Budući je privremeni stečajni upravitelj</w:t>
      </w:r>
      <w:r w:rsidR="004A25FA">
        <w:t xml:space="preserve"> Iva Perković dipl. oec. iz </w:t>
      </w:r>
      <w:proofErr w:type="spellStart"/>
      <w:r w:rsidR="004A25FA">
        <w:t>Jo</w:t>
      </w:r>
      <w:r w:rsidR="005A4A29">
        <w:t>sipovca</w:t>
      </w:r>
      <w:proofErr w:type="spellEnd"/>
      <w:r>
        <w:t xml:space="preserve">  izabran metodom slučajnog odabira s liste „A“ stečajnih upravitelja za područje ovog suda, sud je privremenog stečajnog upravitelja imenovao stečajnim upraviteljem temeljem odredbe članka </w:t>
      </w:r>
      <w:proofErr w:type="spellStart"/>
      <w:r>
        <w:t>85</w:t>
      </w:r>
      <w:proofErr w:type="spellEnd"/>
      <w:r>
        <w:t>. stav 2. Stečajnog zakona.</w:t>
      </w:r>
    </w:p>
    <w:p w:rsidRDefault="00693707" w:rsidP="00693707" w:rsidR="00693707">
      <w:pPr>
        <w:ind w:firstLine="708"/>
        <w:jc w:val="both"/>
      </w:pPr>
    </w:p>
    <w:p w:rsidRDefault="001973F8" w:rsidP="00693707" w:rsidR="001973F8">
      <w:pPr>
        <w:ind w:firstLine="708"/>
        <w:jc w:val="both"/>
      </w:pPr>
    </w:p>
    <w:p w:rsidRDefault="001973F8" w:rsidP="00693707" w:rsidR="001973F8">
      <w:pPr>
        <w:ind w:firstLine="708"/>
        <w:jc w:val="both"/>
      </w:pPr>
    </w:p>
    <w:p w:rsidRDefault="001973F8" w:rsidP="00693707" w:rsidR="001973F8">
      <w:pPr>
        <w:ind w:firstLine="708"/>
        <w:jc w:val="both"/>
      </w:pPr>
    </w:p>
    <w:p w:rsidRDefault="001973F8" w:rsidP="001973F8" w:rsidR="001973F8">
      <w:pPr>
        <w:ind w:firstLine="708"/>
        <w:jc w:val="center"/>
      </w:pPr>
      <w:r>
        <w:t>4</w:t>
      </w:r>
    </w:p>
    <w:p w:rsidRDefault="001973F8" w:rsidP="001973F8" w:rsidR="001973F8">
      <w:pPr>
        <w:ind w:firstLine="708"/>
        <w:jc w:val="center"/>
      </w:pPr>
    </w:p>
    <w:p w:rsidRDefault="001973F8" w:rsidP="001973F8" w:rsidR="001973F8">
      <w:pPr>
        <w:ind w:firstLine="708"/>
        <w:jc w:val="center"/>
      </w:pPr>
    </w:p>
    <w:p w:rsidRDefault="001973F8" w:rsidP="001973F8" w:rsidR="001973F8">
      <w:pPr>
        <w:ind w:firstLine="708"/>
        <w:jc w:val="center"/>
      </w:pPr>
    </w:p>
    <w:p w:rsidRDefault="00693707" w:rsidP="00693707" w:rsidR="00693707">
      <w:pPr>
        <w:ind w:firstLine="708"/>
        <w:jc w:val="both"/>
      </w:pPr>
      <w:r>
        <w:t>Na osnovu izvedenih dokaza sud je došao do uvjerenja da su u potpunosti ispunjeni uvjeti za otvaranje stečajnog postupka nad dužnikom u smislu članka  5. Stečajnog zakona, jer je dužnik nesposoban za plaćanje</w:t>
      </w:r>
      <w:r w:rsidR="005A4A29">
        <w:t xml:space="preserve"> i prezaduže</w:t>
      </w:r>
      <w:r>
        <w:t xml:space="preserve">.  Dužnik ima imovine za koju se može pretpostaviti da se može unovčiti i unovčenjem koje će se pokriti troškovi stečajnog postupka te eventualno djelomično namiriti tražbine vjerovnika.  Slijedom navedenog odlučeno je kao  u izreci temeljem odredbi članka </w:t>
      </w:r>
      <w:proofErr w:type="spellStart"/>
      <w:r>
        <w:t>85</w:t>
      </w:r>
      <w:proofErr w:type="spellEnd"/>
      <w:r>
        <w:t xml:space="preserve">. i članka </w:t>
      </w:r>
      <w:proofErr w:type="spellStart"/>
      <w:r>
        <w:t>128</w:t>
      </w:r>
      <w:proofErr w:type="spellEnd"/>
      <w:r>
        <w:t xml:space="preserve">. do </w:t>
      </w:r>
      <w:proofErr w:type="spellStart"/>
      <w:r>
        <w:t>130</w:t>
      </w:r>
      <w:proofErr w:type="spellEnd"/>
      <w:r>
        <w:t>. Stečajnog zakona.</w:t>
      </w:r>
    </w:p>
    <w:p w:rsidRDefault="00693707" w:rsidP="00693707" w:rsidR="00693707">
      <w:pPr>
        <w:ind w:firstLine="708"/>
        <w:jc w:val="both"/>
      </w:pPr>
    </w:p>
    <w:p w:rsidRDefault="00693707" w:rsidP="00693707" w:rsidR="00693707">
      <w:pPr>
        <w:ind w:firstLine="708"/>
        <w:jc w:val="both"/>
      </w:pPr>
    </w:p>
    <w:p w:rsidRDefault="00693707" w:rsidP="00693707" w:rsidR="00693707">
      <w:pPr>
        <w:jc w:val="center"/>
      </w:pPr>
      <w:r>
        <w:t xml:space="preserve">U Osijeku  </w:t>
      </w:r>
      <w:proofErr w:type="spellStart"/>
      <w:r>
        <w:t>17</w:t>
      </w:r>
      <w:proofErr w:type="spellEnd"/>
      <w:r>
        <w:t xml:space="preserve">. </w:t>
      </w:r>
      <w:r w:rsidR="001973F8">
        <w:t xml:space="preserve">siječanj </w:t>
      </w:r>
      <w:proofErr w:type="spellStart"/>
      <w:r w:rsidR="001973F8">
        <w:t>2018</w:t>
      </w:r>
      <w:proofErr w:type="spellEnd"/>
      <w:r w:rsidR="001973F8">
        <w:t xml:space="preserve">. </w:t>
      </w:r>
    </w:p>
    <w:p w:rsidRDefault="00693707" w:rsidP="00693707" w:rsidR="00693707"/>
    <w:p w:rsidRDefault="00693707" w:rsidP="00693707" w:rsidR="00693707">
      <w:pPr>
        <w:jc w:val="both"/>
      </w:pPr>
      <w:r>
        <w:t>Zapisničar</w:t>
      </w:r>
    </w:p>
    <w:p w:rsidRDefault="00693707" w:rsidP="00693707" w:rsidR="00693707">
      <w:pPr>
        <w:jc w:val="both"/>
      </w:pPr>
      <w:r>
        <w:t xml:space="preserve">Maja Kocijan </w:t>
      </w:r>
    </w:p>
    <w:p w:rsidRDefault="00693707" w:rsidP="00693707" w:rsidR="00693707">
      <w:pPr>
        <w:jc w:val="both"/>
      </w:pPr>
    </w:p>
    <w:p w:rsidRDefault="00693707" w:rsidP="00693707" w:rsidR="006937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93707" w:rsidP="00693707" w:rsidR="006937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 </w:t>
      </w:r>
    </w:p>
    <w:p w:rsidRDefault="00693707" w:rsidP="00693707" w:rsidR="00693707">
      <w:pPr>
        <w:jc w:val="both"/>
      </w:pPr>
    </w:p>
    <w:p w:rsidRDefault="00693707" w:rsidP="00693707" w:rsidR="00693707">
      <w:pPr>
        <w:jc w:val="both"/>
      </w:pPr>
    </w:p>
    <w:p w:rsidRDefault="00693707" w:rsidP="00693707" w:rsidR="00693707">
      <w:pPr>
        <w:jc w:val="both"/>
      </w:pPr>
      <w:r>
        <w:t>UPUTA O PRAVNOM LIJEKU:</w:t>
      </w:r>
    </w:p>
    <w:p w:rsidRDefault="00693707" w:rsidP="00693707" w:rsidR="00693707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693707" w:rsidP="00693707" w:rsidR="00693707">
      <w:pPr>
        <w:jc w:val="both"/>
      </w:pPr>
      <w:r>
        <w:tab/>
        <w:t xml:space="preserve"> </w:t>
      </w:r>
    </w:p>
    <w:p w:rsidRDefault="00693707" w:rsidP="00693707" w:rsidR="00693707">
      <w:pPr>
        <w:pStyle w:val="Tijeloteksta"/>
      </w:pPr>
      <w:r w:rsidRPr="005A554F">
        <w:t>DNA:</w:t>
      </w:r>
    </w:p>
    <w:p w:rsidRDefault="00693707" w:rsidP="00693707" w:rsidR="00693707">
      <w:pPr>
        <w:pStyle w:val="Tijeloteksta"/>
        <w:numPr>
          <w:ilvl w:val="0"/>
          <w:numId w:val="21"/>
        </w:numPr>
      </w:pPr>
      <w:r>
        <w:t xml:space="preserve">Predlagatelj – vjerovnik </w:t>
      </w:r>
      <w:r w:rsidR="0072144C">
        <w:t xml:space="preserve">RH MF PU Područni ured Slavonija i Baranja po </w:t>
      </w:r>
      <w:proofErr w:type="spellStart"/>
      <w:r w:rsidR="0072144C">
        <w:t>ŽDO</w:t>
      </w:r>
      <w:proofErr w:type="spellEnd"/>
      <w:r w:rsidR="0072144C">
        <w:t xml:space="preserve"> Osijek</w:t>
      </w:r>
    </w:p>
    <w:p w:rsidRDefault="00693707" w:rsidP="00693707" w:rsidR="00693707">
      <w:pPr>
        <w:pStyle w:val="Tijeloteksta"/>
        <w:numPr>
          <w:ilvl w:val="0"/>
          <w:numId w:val="21"/>
        </w:numPr>
      </w:pPr>
      <w:r>
        <w:t xml:space="preserve">dužnik - </w:t>
      </w:r>
      <w:r w:rsidR="0072144C">
        <w:t xml:space="preserve">KLIK d.o.o. Valpovo, Darka </w:t>
      </w:r>
      <w:proofErr w:type="spellStart"/>
      <w:r w:rsidR="0072144C">
        <w:t>Sutarića</w:t>
      </w:r>
      <w:proofErr w:type="spellEnd"/>
      <w:r w:rsidR="0072144C">
        <w:t xml:space="preserve"> </w:t>
      </w:r>
      <w:proofErr w:type="spellStart"/>
      <w:r w:rsidR="0072144C">
        <w:t>bb</w:t>
      </w:r>
      <w:proofErr w:type="spellEnd"/>
    </w:p>
    <w:p w:rsidRDefault="00693707" w:rsidP="00693707" w:rsidR="00693707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72144C">
        <w:t xml:space="preserve">Ivan Perković </w:t>
      </w:r>
      <w:r w:rsidR="001973F8">
        <w:t xml:space="preserve">dipl. oec. </w:t>
      </w:r>
      <w:proofErr w:type="spellStart"/>
      <w:r w:rsidR="001973F8">
        <w:t>Josipovac</w:t>
      </w:r>
      <w:proofErr w:type="spellEnd"/>
      <w:r w:rsidR="001973F8">
        <w:t>, Kneza Branimira 9</w:t>
      </w:r>
    </w:p>
    <w:p w:rsidRDefault="00693707" w:rsidP="00693707" w:rsidR="00693707">
      <w:pPr>
        <w:pStyle w:val="Tijeloteksta"/>
        <w:numPr>
          <w:ilvl w:val="0"/>
          <w:numId w:val="21"/>
        </w:numPr>
        <w:jc w:val="left"/>
      </w:pPr>
      <w:r>
        <w:t>e-o</w:t>
      </w:r>
      <w:r w:rsidRPr="005A554F">
        <w:t>glasna ploča</w:t>
      </w:r>
    </w:p>
    <w:p w:rsidRDefault="00693707" w:rsidP="00693707" w:rsidR="00693707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72144C">
        <w:t xml:space="preserve"> Osijek</w:t>
      </w:r>
    </w:p>
    <w:p w:rsidRDefault="00693707" w:rsidP="00693707" w:rsidR="00693707">
      <w:pPr>
        <w:pStyle w:val="Tijeloteksta"/>
        <w:numPr>
          <w:ilvl w:val="0"/>
          <w:numId w:val="21"/>
        </w:numPr>
        <w:jc w:val="left"/>
      </w:pPr>
      <w:r>
        <w:t>FINA Osijek</w:t>
      </w:r>
    </w:p>
    <w:p w:rsidRDefault="00693707" w:rsidP="00693707" w:rsidR="00693707">
      <w:pPr>
        <w:pStyle w:val="Tijeloteksta"/>
        <w:numPr>
          <w:ilvl w:val="0"/>
          <w:numId w:val="21"/>
        </w:numPr>
        <w:jc w:val="left"/>
      </w:pPr>
      <w:r w:rsidRPr="005A554F">
        <w:t>Registar-ovdje</w:t>
      </w:r>
      <w:r>
        <w:t xml:space="preserve"> – odmah – elektronskim putem</w:t>
      </w:r>
    </w:p>
    <w:p w:rsidRDefault="00693707" w:rsidP="00693707" w:rsidR="00693707">
      <w:pPr>
        <w:pStyle w:val="Tijeloteksta"/>
        <w:numPr>
          <w:ilvl w:val="0"/>
          <w:numId w:val="21"/>
        </w:numPr>
        <w:jc w:val="left"/>
      </w:pPr>
      <w:r>
        <w:t xml:space="preserve">Općinski sud u Osijeku </w:t>
      </w:r>
      <w:proofErr w:type="spellStart"/>
      <w:r>
        <w:t>ZK</w:t>
      </w:r>
      <w:proofErr w:type="spellEnd"/>
      <w:r>
        <w:t xml:space="preserve"> odjel </w:t>
      </w:r>
      <w:r w:rsidR="0072144C">
        <w:t>Valpovo</w:t>
      </w:r>
    </w:p>
    <w:p w:rsidRDefault="00693707" w:rsidP="00693707" w:rsidR="00693707">
      <w:pPr>
        <w:pStyle w:val="Tijeloteksta"/>
        <w:numPr>
          <w:ilvl w:val="0"/>
          <w:numId w:val="21"/>
        </w:numPr>
        <w:jc w:val="left"/>
      </w:pPr>
      <w:r>
        <w:t>Ministarstvo pravosuđa RH</w:t>
      </w:r>
    </w:p>
    <w:p w:rsidRDefault="00693707" w:rsidP="00693707" w:rsidR="00693707">
      <w:pPr>
        <w:pStyle w:val="Tijeloteksta"/>
        <w:numPr>
          <w:ilvl w:val="0"/>
          <w:numId w:val="21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 w:rsidR="0072144C">
        <w:t>25</w:t>
      </w:r>
      <w:proofErr w:type="spellEnd"/>
      <w:r w:rsidR="0072144C">
        <w:t>/4</w:t>
      </w:r>
    </w:p>
    <w:p w:rsidRDefault="00693707" w:rsidP="00693707" w:rsidR="00693707">
      <w:pPr>
        <w:pStyle w:val="Tijeloteksta"/>
      </w:pPr>
    </w:p>
    <w:p w:rsidRDefault="00693707" w:rsidP="00693707" w:rsidR="00693707">
      <w:pPr>
        <w:pStyle w:val="Tijeloteksta"/>
      </w:pPr>
    </w:p>
    <w:p w:rsidRDefault="00693707" w:rsidP="00693707" w:rsidR="00693707">
      <w:pPr>
        <w:pStyle w:val="Tijeloteksta"/>
      </w:pPr>
    </w:p>
    <w:p w:rsidRDefault="005A2E90" w:rsidP="00693707" w:rsidR="005A2E90">
      <w:pPr>
        <w:pStyle w:val="Tijeloteksta"/>
        <w:ind w:left="720"/>
        <w:jc w:val="left"/>
      </w:pPr>
    </w:p>
    <w:sectPr w:rsidSect="007357F1" w:rsidR="005A2E90">
      <w:headerReference w:type="even" r:id="rId11"/>
      <w:headerReference w:type="default" r:id="rId12"/>
      <w:pgSz w:code="9" w:h="16838" w:w="11906"/>
      <w:pgMar w:gutter="0" w:footer="709" w:header="709" w:left="1704" w:bottom="851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02B" w:rsidR="004E502B">
      <w:r>
        <w:separator/>
      </w:r>
    </w:p>
  </w:endnote>
  <w:endnote w:id="0" w:type="continuationSeparator">
    <w:p w:rsidRDefault="004E502B" w:rsidR="004E5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02B" w:rsidR="004E502B">
      <w:r>
        <w:separator/>
      </w:r>
    </w:p>
  </w:footnote>
  <w:footnote w:id="0" w:type="continuationSeparator">
    <w:p w:rsidRDefault="004E502B" w:rsidR="004E5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0256A3" w:rsidP="00BB5369" w:rsidR="00BB5369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1656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21</w:t>
    </w:r>
    <w:proofErr w:type="spellEnd"/>
  </w:p>
  <w:p w:rsidRDefault="00BB5369" w:rsidP="00BB5369" w:rsidR="00BB53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7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20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83E"/>
    <w:rsid w:val="00020E57"/>
    <w:rsid w:val="000256A3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0C8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BDE"/>
    <w:rsid w:val="00101E37"/>
    <w:rsid w:val="0010784A"/>
    <w:rsid w:val="00111495"/>
    <w:rsid w:val="001212CA"/>
    <w:rsid w:val="00134D91"/>
    <w:rsid w:val="00137379"/>
    <w:rsid w:val="00137B47"/>
    <w:rsid w:val="00143A3D"/>
    <w:rsid w:val="00146A6E"/>
    <w:rsid w:val="00155DD5"/>
    <w:rsid w:val="00156A96"/>
    <w:rsid w:val="0016016C"/>
    <w:rsid w:val="00163019"/>
    <w:rsid w:val="0016402E"/>
    <w:rsid w:val="00165F5F"/>
    <w:rsid w:val="0017290A"/>
    <w:rsid w:val="00172E30"/>
    <w:rsid w:val="00174850"/>
    <w:rsid w:val="00175DAB"/>
    <w:rsid w:val="00176338"/>
    <w:rsid w:val="001815F2"/>
    <w:rsid w:val="00182EDD"/>
    <w:rsid w:val="00187113"/>
    <w:rsid w:val="00190391"/>
    <w:rsid w:val="00190AA6"/>
    <w:rsid w:val="001916F5"/>
    <w:rsid w:val="001926FE"/>
    <w:rsid w:val="00194F75"/>
    <w:rsid w:val="00196DD1"/>
    <w:rsid w:val="001973F8"/>
    <w:rsid w:val="0019752C"/>
    <w:rsid w:val="001A0170"/>
    <w:rsid w:val="001A4AB3"/>
    <w:rsid w:val="001A6201"/>
    <w:rsid w:val="001A7CEB"/>
    <w:rsid w:val="001B004A"/>
    <w:rsid w:val="001B2464"/>
    <w:rsid w:val="001C4693"/>
    <w:rsid w:val="001C648F"/>
    <w:rsid w:val="001D5F3A"/>
    <w:rsid w:val="001D74CE"/>
    <w:rsid w:val="001D7BE8"/>
    <w:rsid w:val="001E135D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5F06"/>
    <w:rsid w:val="002521F1"/>
    <w:rsid w:val="0026541A"/>
    <w:rsid w:val="00271701"/>
    <w:rsid w:val="00275CB7"/>
    <w:rsid w:val="00281834"/>
    <w:rsid w:val="00283484"/>
    <w:rsid w:val="00284FA3"/>
    <w:rsid w:val="00285D3B"/>
    <w:rsid w:val="00285E41"/>
    <w:rsid w:val="00291B9C"/>
    <w:rsid w:val="00293D91"/>
    <w:rsid w:val="00295A96"/>
    <w:rsid w:val="002A0FEA"/>
    <w:rsid w:val="002A4E08"/>
    <w:rsid w:val="002A701C"/>
    <w:rsid w:val="002B0960"/>
    <w:rsid w:val="002B09B1"/>
    <w:rsid w:val="002B14B2"/>
    <w:rsid w:val="002B6C06"/>
    <w:rsid w:val="002C2C1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0E6D"/>
    <w:rsid w:val="003372D9"/>
    <w:rsid w:val="00340E2C"/>
    <w:rsid w:val="00343E51"/>
    <w:rsid w:val="00344DAA"/>
    <w:rsid w:val="003474E2"/>
    <w:rsid w:val="00354352"/>
    <w:rsid w:val="00354C2C"/>
    <w:rsid w:val="00357172"/>
    <w:rsid w:val="003643E1"/>
    <w:rsid w:val="003730E6"/>
    <w:rsid w:val="003835E4"/>
    <w:rsid w:val="0038494D"/>
    <w:rsid w:val="00386CAB"/>
    <w:rsid w:val="00392D26"/>
    <w:rsid w:val="003A321E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2D1F"/>
    <w:rsid w:val="003E350A"/>
    <w:rsid w:val="003E675B"/>
    <w:rsid w:val="003F14E2"/>
    <w:rsid w:val="003F22BD"/>
    <w:rsid w:val="00400334"/>
    <w:rsid w:val="00401B43"/>
    <w:rsid w:val="00410B24"/>
    <w:rsid w:val="00411145"/>
    <w:rsid w:val="004115E5"/>
    <w:rsid w:val="00412D91"/>
    <w:rsid w:val="00417F48"/>
    <w:rsid w:val="0042335B"/>
    <w:rsid w:val="00432ABD"/>
    <w:rsid w:val="00437419"/>
    <w:rsid w:val="004376F3"/>
    <w:rsid w:val="00440B7A"/>
    <w:rsid w:val="00440B89"/>
    <w:rsid w:val="00444169"/>
    <w:rsid w:val="0044546D"/>
    <w:rsid w:val="00446D6E"/>
    <w:rsid w:val="004506CB"/>
    <w:rsid w:val="0045299D"/>
    <w:rsid w:val="00453724"/>
    <w:rsid w:val="00462F63"/>
    <w:rsid w:val="00463FE6"/>
    <w:rsid w:val="00465526"/>
    <w:rsid w:val="0046562D"/>
    <w:rsid w:val="004802AA"/>
    <w:rsid w:val="004806AD"/>
    <w:rsid w:val="00482A3A"/>
    <w:rsid w:val="00493B86"/>
    <w:rsid w:val="004967FC"/>
    <w:rsid w:val="00497410"/>
    <w:rsid w:val="004A2379"/>
    <w:rsid w:val="004A25FA"/>
    <w:rsid w:val="004B2700"/>
    <w:rsid w:val="004B2DFF"/>
    <w:rsid w:val="004B3E77"/>
    <w:rsid w:val="004B6990"/>
    <w:rsid w:val="004C0CAE"/>
    <w:rsid w:val="004C53D6"/>
    <w:rsid w:val="004D1B2A"/>
    <w:rsid w:val="004D38F1"/>
    <w:rsid w:val="004D5F3D"/>
    <w:rsid w:val="004E261D"/>
    <w:rsid w:val="004E502B"/>
    <w:rsid w:val="004E5065"/>
    <w:rsid w:val="004E5F06"/>
    <w:rsid w:val="004E65D5"/>
    <w:rsid w:val="004F1BF1"/>
    <w:rsid w:val="004F2325"/>
    <w:rsid w:val="004F33D8"/>
    <w:rsid w:val="004F58E5"/>
    <w:rsid w:val="00500BBD"/>
    <w:rsid w:val="005027E2"/>
    <w:rsid w:val="00507D65"/>
    <w:rsid w:val="005119D7"/>
    <w:rsid w:val="00512558"/>
    <w:rsid w:val="00513B77"/>
    <w:rsid w:val="00513FB9"/>
    <w:rsid w:val="005221BE"/>
    <w:rsid w:val="005310F8"/>
    <w:rsid w:val="005361F9"/>
    <w:rsid w:val="0053701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806D1"/>
    <w:rsid w:val="005808DF"/>
    <w:rsid w:val="00591306"/>
    <w:rsid w:val="00592B75"/>
    <w:rsid w:val="005A2E90"/>
    <w:rsid w:val="005A4A29"/>
    <w:rsid w:val="005A4ABC"/>
    <w:rsid w:val="005A554F"/>
    <w:rsid w:val="005B403D"/>
    <w:rsid w:val="005B5824"/>
    <w:rsid w:val="005C0DA7"/>
    <w:rsid w:val="005C18BA"/>
    <w:rsid w:val="005D27DA"/>
    <w:rsid w:val="005D6588"/>
    <w:rsid w:val="005E63D7"/>
    <w:rsid w:val="005E7704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36D6E"/>
    <w:rsid w:val="00640E12"/>
    <w:rsid w:val="00645938"/>
    <w:rsid w:val="00645F3B"/>
    <w:rsid w:val="006542BA"/>
    <w:rsid w:val="00656375"/>
    <w:rsid w:val="00656BD9"/>
    <w:rsid w:val="0066115A"/>
    <w:rsid w:val="0066576B"/>
    <w:rsid w:val="00673710"/>
    <w:rsid w:val="00675225"/>
    <w:rsid w:val="00682B76"/>
    <w:rsid w:val="00684A25"/>
    <w:rsid w:val="0068514F"/>
    <w:rsid w:val="00693707"/>
    <w:rsid w:val="0069449B"/>
    <w:rsid w:val="00694B95"/>
    <w:rsid w:val="006A0B17"/>
    <w:rsid w:val="006A3D23"/>
    <w:rsid w:val="006A56C2"/>
    <w:rsid w:val="006B0145"/>
    <w:rsid w:val="006B3616"/>
    <w:rsid w:val="006B6BC4"/>
    <w:rsid w:val="006B7CCC"/>
    <w:rsid w:val="006C1C8C"/>
    <w:rsid w:val="006C2E22"/>
    <w:rsid w:val="006C6791"/>
    <w:rsid w:val="006D19A4"/>
    <w:rsid w:val="006E4601"/>
    <w:rsid w:val="006E4910"/>
    <w:rsid w:val="006E57B2"/>
    <w:rsid w:val="006F4276"/>
    <w:rsid w:val="006F58E6"/>
    <w:rsid w:val="0070172A"/>
    <w:rsid w:val="0070444F"/>
    <w:rsid w:val="007060D4"/>
    <w:rsid w:val="00706880"/>
    <w:rsid w:val="00712D84"/>
    <w:rsid w:val="00713626"/>
    <w:rsid w:val="0071431C"/>
    <w:rsid w:val="0072144C"/>
    <w:rsid w:val="00724010"/>
    <w:rsid w:val="00724403"/>
    <w:rsid w:val="0072444E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4A60"/>
    <w:rsid w:val="00744AD7"/>
    <w:rsid w:val="0074711B"/>
    <w:rsid w:val="00755B23"/>
    <w:rsid w:val="00757D03"/>
    <w:rsid w:val="00760964"/>
    <w:rsid w:val="00761510"/>
    <w:rsid w:val="00764EF6"/>
    <w:rsid w:val="0077597B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3E96"/>
    <w:rsid w:val="007E56A4"/>
    <w:rsid w:val="007F1960"/>
    <w:rsid w:val="007F3C1E"/>
    <w:rsid w:val="007F5322"/>
    <w:rsid w:val="007F5C88"/>
    <w:rsid w:val="007F65D6"/>
    <w:rsid w:val="007F74F4"/>
    <w:rsid w:val="007F7905"/>
    <w:rsid w:val="0080666F"/>
    <w:rsid w:val="008101C3"/>
    <w:rsid w:val="00810FB4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76EE"/>
    <w:rsid w:val="008737C5"/>
    <w:rsid w:val="00877FCE"/>
    <w:rsid w:val="00890926"/>
    <w:rsid w:val="008948B7"/>
    <w:rsid w:val="008A1BA3"/>
    <w:rsid w:val="008A1D66"/>
    <w:rsid w:val="008A4161"/>
    <w:rsid w:val="008B061F"/>
    <w:rsid w:val="008C2030"/>
    <w:rsid w:val="008C3B2F"/>
    <w:rsid w:val="008D0834"/>
    <w:rsid w:val="008D408B"/>
    <w:rsid w:val="008D6DA3"/>
    <w:rsid w:val="008E0262"/>
    <w:rsid w:val="008E4DF9"/>
    <w:rsid w:val="008E51EB"/>
    <w:rsid w:val="008E5C64"/>
    <w:rsid w:val="008F04BB"/>
    <w:rsid w:val="008F36EA"/>
    <w:rsid w:val="009001D6"/>
    <w:rsid w:val="00901C80"/>
    <w:rsid w:val="00901CA5"/>
    <w:rsid w:val="00903527"/>
    <w:rsid w:val="00907A15"/>
    <w:rsid w:val="009111D7"/>
    <w:rsid w:val="009279D9"/>
    <w:rsid w:val="009360D9"/>
    <w:rsid w:val="009469A1"/>
    <w:rsid w:val="00946D9D"/>
    <w:rsid w:val="0095264F"/>
    <w:rsid w:val="009600F4"/>
    <w:rsid w:val="00971D1E"/>
    <w:rsid w:val="009802FB"/>
    <w:rsid w:val="0098127F"/>
    <w:rsid w:val="009847DF"/>
    <w:rsid w:val="0099066D"/>
    <w:rsid w:val="00994095"/>
    <w:rsid w:val="00994DCA"/>
    <w:rsid w:val="00995DAF"/>
    <w:rsid w:val="009973F4"/>
    <w:rsid w:val="009A7387"/>
    <w:rsid w:val="009B0076"/>
    <w:rsid w:val="009B64E6"/>
    <w:rsid w:val="009C13EB"/>
    <w:rsid w:val="009C6677"/>
    <w:rsid w:val="009D0CF7"/>
    <w:rsid w:val="009D1029"/>
    <w:rsid w:val="009D636E"/>
    <w:rsid w:val="009E0AC0"/>
    <w:rsid w:val="009E150F"/>
    <w:rsid w:val="009E20D8"/>
    <w:rsid w:val="009F0022"/>
    <w:rsid w:val="00A025E8"/>
    <w:rsid w:val="00A07AC6"/>
    <w:rsid w:val="00A22F9B"/>
    <w:rsid w:val="00A30AE4"/>
    <w:rsid w:val="00A35DF0"/>
    <w:rsid w:val="00A37E23"/>
    <w:rsid w:val="00A402F9"/>
    <w:rsid w:val="00A4631F"/>
    <w:rsid w:val="00A47C08"/>
    <w:rsid w:val="00A50975"/>
    <w:rsid w:val="00A51D1A"/>
    <w:rsid w:val="00A5241F"/>
    <w:rsid w:val="00A53759"/>
    <w:rsid w:val="00A8197D"/>
    <w:rsid w:val="00A81A0A"/>
    <w:rsid w:val="00A81E5F"/>
    <w:rsid w:val="00A8286F"/>
    <w:rsid w:val="00AB1592"/>
    <w:rsid w:val="00AB56F9"/>
    <w:rsid w:val="00AB592D"/>
    <w:rsid w:val="00AC2C6D"/>
    <w:rsid w:val="00AC78F7"/>
    <w:rsid w:val="00AD50E4"/>
    <w:rsid w:val="00AE0045"/>
    <w:rsid w:val="00AE227B"/>
    <w:rsid w:val="00AE7E53"/>
    <w:rsid w:val="00AF2C0C"/>
    <w:rsid w:val="00B21199"/>
    <w:rsid w:val="00B22F50"/>
    <w:rsid w:val="00B24C31"/>
    <w:rsid w:val="00B405B4"/>
    <w:rsid w:val="00B44699"/>
    <w:rsid w:val="00B607EF"/>
    <w:rsid w:val="00B6527A"/>
    <w:rsid w:val="00B66E48"/>
    <w:rsid w:val="00B66EC7"/>
    <w:rsid w:val="00B701D2"/>
    <w:rsid w:val="00B74508"/>
    <w:rsid w:val="00B76AA7"/>
    <w:rsid w:val="00B837BD"/>
    <w:rsid w:val="00B93CD6"/>
    <w:rsid w:val="00BA324F"/>
    <w:rsid w:val="00BA5747"/>
    <w:rsid w:val="00BA62EC"/>
    <w:rsid w:val="00BA6E46"/>
    <w:rsid w:val="00BB0CEE"/>
    <w:rsid w:val="00BB5369"/>
    <w:rsid w:val="00BB5378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34F7"/>
    <w:rsid w:val="00C43A98"/>
    <w:rsid w:val="00C4755A"/>
    <w:rsid w:val="00C5183F"/>
    <w:rsid w:val="00C539B2"/>
    <w:rsid w:val="00C60995"/>
    <w:rsid w:val="00C67713"/>
    <w:rsid w:val="00C67AF2"/>
    <w:rsid w:val="00C72083"/>
    <w:rsid w:val="00C76BF0"/>
    <w:rsid w:val="00C8158A"/>
    <w:rsid w:val="00C9197B"/>
    <w:rsid w:val="00C96881"/>
    <w:rsid w:val="00CA0987"/>
    <w:rsid w:val="00CA3666"/>
    <w:rsid w:val="00CA4118"/>
    <w:rsid w:val="00CA490B"/>
    <w:rsid w:val="00CA5E8D"/>
    <w:rsid w:val="00CA5EA9"/>
    <w:rsid w:val="00CB1176"/>
    <w:rsid w:val="00CB2EB4"/>
    <w:rsid w:val="00CB7442"/>
    <w:rsid w:val="00CC00D0"/>
    <w:rsid w:val="00CC556C"/>
    <w:rsid w:val="00CD05B0"/>
    <w:rsid w:val="00CE5B0A"/>
    <w:rsid w:val="00CF0605"/>
    <w:rsid w:val="00CF4431"/>
    <w:rsid w:val="00CF71B8"/>
    <w:rsid w:val="00D02F28"/>
    <w:rsid w:val="00D0584A"/>
    <w:rsid w:val="00D13B3A"/>
    <w:rsid w:val="00D15F61"/>
    <w:rsid w:val="00D17872"/>
    <w:rsid w:val="00D178DC"/>
    <w:rsid w:val="00D21236"/>
    <w:rsid w:val="00D42F58"/>
    <w:rsid w:val="00D47F21"/>
    <w:rsid w:val="00D50344"/>
    <w:rsid w:val="00D531CD"/>
    <w:rsid w:val="00D53524"/>
    <w:rsid w:val="00D63DC5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87AAA"/>
    <w:rsid w:val="00D9236D"/>
    <w:rsid w:val="00D965EA"/>
    <w:rsid w:val="00DC1EA2"/>
    <w:rsid w:val="00DC5D19"/>
    <w:rsid w:val="00DC7BF5"/>
    <w:rsid w:val="00DD411E"/>
    <w:rsid w:val="00DD4BCF"/>
    <w:rsid w:val="00DE58F9"/>
    <w:rsid w:val="00DE68E0"/>
    <w:rsid w:val="00DF0B27"/>
    <w:rsid w:val="00DF1748"/>
    <w:rsid w:val="00DF1CB0"/>
    <w:rsid w:val="00DF29F0"/>
    <w:rsid w:val="00DF6E03"/>
    <w:rsid w:val="00DF772A"/>
    <w:rsid w:val="00E028CB"/>
    <w:rsid w:val="00E03C1E"/>
    <w:rsid w:val="00E062E8"/>
    <w:rsid w:val="00E1321F"/>
    <w:rsid w:val="00E154A9"/>
    <w:rsid w:val="00E17D5C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D0232"/>
    <w:rsid w:val="00ED58F7"/>
    <w:rsid w:val="00EE1889"/>
    <w:rsid w:val="00EE32FF"/>
    <w:rsid w:val="00EE5667"/>
    <w:rsid w:val="00EF08B5"/>
    <w:rsid w:val="00EF7AD2"/>
    <w:rsid w:val="00F031AC"/>
    <w:rsid w:val="00F0542D"/>
    <w:rsid w:val="00F077C2"/>
    <w:rsid w:val="00F1094F"/>
    <w:rsid w:val="00F135B3"/>
    <w:rsid w:val="00F2718C"/>
    <w:rsid w:val="00F402F3"/>
    <w:rsid w:val="00F42043"/>
    <w:rsid w:val="00F504CC"/>
    <w:rsid w:val="00F514B0"/>
    <w:rsid w:val="00F60566"/>
    <w:rsid w:val="00F618C3"/>
    <w:rsid w:val="00F63F71"/>
    <w:rsid w:val="00F76EF7"/>
    <w:rsid w:val="00F80660"/>
    <w:rsid w:val="00F84C31"/>
    <w:rsid w:val="00F8686C"/>
    <w:rsid w:val="00F940C1"/>
    <w:rsid w:val="00F94186"/>
    <w:rsid w:val="00F964BC"/>
    <w:rsid w:val="00F97DC0"/>
    <w:rsid w:val="00FB1C6F"/>
    <w:rsid w:val="00FB627E"/>
    <w:rsid w:val="00FB787B"/>
    <w:rsid w:val="00FC16E3"/>
    <w:rsid w:val="00FC413D"/>
    <w:rsid w:val="00FD0BC8"/>
    <w:rsid w:val="00FD15E6"/>
    <w:rsid w:val="00FD7A56"/>
    <w:rsid w:val="00FE0E16"/>
    <w:rsid w:val="00FE3294"/>
    <w:rsid w:val="00FE4674"/>
    <w:rsid w:val="00FF3ADF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A52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C64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C64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4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4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A52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C64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C64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4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4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861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02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650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46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5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19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635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800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220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8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521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17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00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42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48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St-1656/2015</izvorni_sadrzaj>
    <derivirana_varijabla naziv="DomainObject.Predmet.OznakaBroj_1">St-1656/2015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KLIK d.o.o. za proizvodnju i usluge</izvorni_sadrzaj>
    <derivirana_varijabla naziv="DomainObject.Predmet.ProtustrankaFormated_1">  KLIK d.o.o. za proizvodnju i usluge</derivirana_varijabla>
  </DomainObject.Predmet.ProtustrankaFormated>
  <DomainObject.Predmet.ProtustrankaFormatedOIB>
    <izvorni_sadrzaj>  KLIK d.o.o. za proizvodnju i usluge, OIB 54432489231</izvorni_sadrzaj>
    <derivirana_varijabla naziv="DomainObject.Predmet.ProtustrankaFormatedOIB_1">  KLIK d.o.o. za proizvodnju i usluge, OIB 54432489231</derivirana_varijabla>
  </DomainObject.Predmet.ProtustrankaFormatedOIB>
  <DomainObject.Predmet.ProtustrankaFormatedWithAdress>
    <izvorni_sadrzaj> KLIK d.o.o. za proizvodnju i usluge, Darka Sutarića bb , 31550 Valpovo</izvorni_sadrzaj>
    <derivirana_varijabla naziv="DomainObject.Predmet.ProtustrankaFormatedWithAdress_1"> KLIK d.o.o. za proizvodnju i usluge, Darka Sutarića bb , 31550 Valpovo</derivirana_varijabla>
  </DomainObject.Predmet.ProtustrankaFormatedWithAdress>
  <DomainObject.Predmet.ProtustrankaFormatedWithAdressOIB>
    <izvorni_sadrzaj> KLIK d.o.o. za proizvodnju i usluge, OIB 54432489231, Darka Sutarića bb , 31550 Valpovo</izvorni_sadrzaj>
    <derivirana_varijabla naziv="DomainObject.Predmet.ProtustrankaFormatedWithAdressOIB_1"> KLIK d.o.o. za proizvodnju i usluge, OIB 54432489231, Darka Sutarića bb , 31550 Valpovo</derivirana_varijabla>
  </DomainObject.Predmet.ProtustrankaFormatedWithAdressOIB>
  <DomainObject.Predmet.ProtustrankaWithAdress>
    <izvorni_sadrzaj>KLIK d.o.o. za proizvodnju i usluge Darka Sutarića bb , 31550 Valpovo</izvorni_sadrzaj>
    <derivirana_varijabla naziv="DomainObject.Predmet.ProtustrankaWithAdress_1">KLIK d.o.o. za proizvodnju i usluge Darka Sutarića bb , 31550 Valpovo</derivirana_varijabla>
  </DomainObject.Predmet.ProtustrankaWithAdress>
  <DomainObject.Predmet.ProtustrankaWithAdressOIB>
    <izvorni_sadrzaj>KLIK d.o.o. za proizvodnju i usluge, OIB 54432489231, Darka Sutarića bb , 31550 Valpovo</izvorni_sadrzaj>
    <derivirana_varijabla naziv="DomainObject.Predmet.ProtustrankaWithAdressOIB_1">KLIK d.o.o. za proizvodnju i usluge, OIB 54432489231, Darka Sutarića bb , 31550 Valpovo</derivirana_varijabla>
  </DomainObject.Predmet.ProtustrankaWithAdressOIB>
  <DomainObject.Predmet.ProtustrankaNazivFormated>
    <izvorni_sadrzaj>KLIK d.o.o. za proizvodnju i usluge</izvorni_sadrzaj>
    <derivirana_varijabla naziv="DomainObject.Predmet.ProtustrankaNazivFormated_1">KLIK d.o.o. za proizvodnju i usluge</derivirana_varijabla>
  </DomainObject.Predmet.ProtustrankaNazivFormated>
  <DomainObject.Predmet.ProtustrankaNazivFormatedOIB>
    <izvorni_sadrzaj>KLIK d.o.o. za proizvodnju i usluge, OIB 54432489231</izvorni_sadrzaj>
    <derivirana_varijabla naziv="DomainObject.Predmet.ProtustrankaNazivFormatedOIB_1">KLIK d.o.o. za proizvodnju i usluge, OIB 54432489231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zastupanog po punomoćniku ŽDO U OSIJEKU</izvorni_sadrzaj>
    <derivirana_varijabla naziv="DomainObject.Predmet.StrankaFormated_1">  RH MF PU PODRUČNI URED SLAVONIJE I BARANJE zastupanog po punomoćniku ŽDO U OSIJEKU</derivirana_varijabla>
  </DomainObject.Predmet.StrankaFormated>
  <DomainObject.Predmet.StrankaFormatedOIB>
    <izvorni_sadrzaj>  RH MF PU PODRUČNI URED SLAVONIJE I BARANJE, OIB 52634238587 zastupanog po punomoćniku ŽDO U OSIJEKU</izvorni_sadrzaj>
    <derivirana_varijabla naziv="DomainObject.Predmet.StrankaFormatedOIB_1">  RH MF PU PODRUČNI URED SLAVONIJE I BARANJE, OIB 52634238587 zastupanog po punomoćniku ŽDO U OSIJEKU</derivirana_varijabla>
  </DomainObject.Predmet.StrankaFormatedOIB>
  <DomainObject.Predmet.StrankaFormatedWithAdress>
    <izvorni_sadrzaj> RH MF PU PODRUČNI URED SLAVONIJE I BARANJE zastupanog po punomoćniku ŽDO U OSIJEKU</izvorni_sadrzaj>
    <derivirana_varijabla naziv="DomainObject.Predmet.StrankaFormatedWithAdress_1"> RH MF PU PODRUČNI URED SLAVONIJE I BARANJE zastupanog po punomoćniku ŽDO U OSIJEKU</derivirana_varijabla>
  </DomainObject.Predmet.StrankaFormatedWithAdress>
  <DomainObject.Predmet.StrankaFormatedWithAdressOIB>
    <izvorni_sadrzaj> RH MF PU PODRUČNI URED SLAVONIJE I BARANJE, OIB 52634238587 zastupanog po punomoćniku ŽDO U OSIJEKU</izvorni_sadrzaj>
    <derivirana_varijabla naziv="DomainObject.Predmet.StrankaFormatedWithAdressOIB_1"> RH MF PU PODRUČNI URED SLAVONIJE I BARANJE, OIB 52634238587 zastupanog po punomoćniku ŽDO U OSIJEKU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zastupanog po punomoćniku ŽDO U OSIJEKU</item>
    </izvorni_sadrzaj>
    <derivirana_varijabla naziv="DomainObject.Predmet.StrankaListFormated_1">
      <item>RH MF PU PODRUČNI URED SLAVONIJE I BARANJE zastupanog po punomoćniku ŽDO U OSIJEKU</item>
    </derivirana_varijabla>
  </DomainObject.Predmet.StrankaListFormated>
  <DomainObject.Predmet.StrankaListFormatedOIB>
    <izvorni_sadrzaj>
      <item>RH MF PU PODRUČNI URED SLAVONIJE I BARANJE, OIB 52634238587 zastupanog po punomoćniku ŽDO U OSIJEKU</item>
    </izvorni_sadrzaj>
    <derivirana_varijabla naziv="DomainObject.Predmet.StrankaListFormatedOIB_1">
      <item>RH MF PU PODRUČNI URED SLAVONIJE I BARANJE, OIB 52634238587 zastupanog po punomoćniku ŽDO U OSIJEKU</item>
    </derivirana_varijabla>
  </DomainObject.Predmet.StrankaListFormatedOIB>
  <DomainObject.Predmet.StrankaListFormatedWithAdress>
    <izvorni_sadrzaj>
      <item>RH MF PU PODRUČNI URED SLAVONIJE I BARANJE zastupanog po punomoćniku ŽDO U OSIJEKU</item>
    </izvorni_sadrzaj>
    <derivirana_varijabla naziv="DomainObject.Predmet.StrankaListFormatedWithAdress_1">
      <item>RH MF PU PODRUČNI URED SLAVONIJE I BARANJE zastupanog po punomoćniku ŽDO U OSIJEKU</item>
    </derivirana_varijabla>
  </DomainObject.Predmet.StrankaListFormatedWithAdress>
  <DomainObject.Predmet.StrankaListFormatedWithAdressOIB>
    <izvorni_sadrzaj>
      <item>RH MF PU PODRUČNI URED SLAVONIJE I BARANJE, OIB 52634238587 zastupanog po punomoćniku ŽDO U OSIJEKU</item>
    </izvorni_sadrzaj>
    <derivirana_varijabla naziv="DomainObject.Predmet.StrankaListFormatedWithAdressOIB_1">
      <item>RH MF PU PODRUČNI URED SLAVONIJE I BARANJE, OIB 52634238587 zastupanog po punomoćniku ŽDO U OSIJEKU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KLIK d.o.o. za proizvodnju i usluge</item>
    </izvorni_sadrzaj>
    <derivirana_varijabla naziv="DomainObject.Predmet.ProtuStrankaListFormated_1">
      <item>KLIK d.o.o. za proizvodnju i usluge</item>
    </derivirana_varijabla>
  </DomainObject.Predmet.ProtuStrankaListFormated>
  <DomainObject.Predmet.ProtuStrankaListFormatedOIB>
    <izvorni_sadrzaj>
      <item>KLIK d.o.o. za proizvodnju i usluge, OIB 54432489231</item>
    </izvorni_sadrzaj>
    <derivirana_varijabla naziv="DomainObject.Predmet.ProtuStrankaListFormatedOIB_1">
      <item>KLIK d.o.o. za proizvodnju i usluge, OIB 54432489231</item>
    </derivirana_varijabla>
  </DomainObject.Predmet.ProtuStrankaListFormatedOIB>
  <DomainObject.Predmet.ProtuStrankaListFormatedWithAdress>
    <izvorni_sadrzaj>
      <item>KLIK d.o.o. za proizvodnju i usluge, Darka Sutarića bb , 31550 Valpovo</item>
    </izvorni_sadrzaj>
    <derivirana_varijabla naziv="DomainObject.Predmet.ProtuStrankaListFormatedWithAdress_1">
      <item>KLIK d.o.o. za proizvodnju i usluge, Darka Sutarića bb , 31550 Valpovo</item>
    </derivirana_varijabla>
  </DomainObject.Predmet.ProtuStrankaListFormatedWithAdress>
  <DomainObject.Predmet.ProtuStrankaListFormatedWithAdressOIB>
    <izvorni_sadrzaj>
      <item>KLIK d.o.o. za proizvodnju i usluge, OIB 54432489231, Darka Sutarića bb , 31550 Valpovo</item>
    </izvorni_sadrzaj>
    <derivirana_varijabla naziv="DomainObject.Predmet.ProtuStrankaListFormatedWithAdressOIB_1">
      <item>KLIK d.o.o. za proizvodnju i usluge, OIB 54432489231, Darka Sutarića bb , 31550 Valpovo</item>
    </derivirana_varijabla>
  </DomainObject.Predmet.ProtuStrankaListFormatedWithAdressOIB>
  <DomainObject.Predmet.ProtuStrankaListNazivFormated>
    <izvorni_sadrzaj>
      <item>KLIK d.o.o. za proizvodnju i usluge</item>
    </izvorni_sadrzaj>
    <derivirana_varijabla naziv="DomainObject.Predmet.ProtuStrankaListNazivFormated_1">
      <item>KLIK d.o.o. za proizvodnju i usluge</item>
    </derivirana_varijabla>
  </DomainObject.Predmet.ProtuStrankaListNazivFormated>
  <DomainObject.Predmet.ProtuStrankaListNazivFormatedOIB>
    <izvorni_sadrzaj>
      <item>KLIK d.o.o. za proizvodnju i usluge, OIB 54432489231</item>
    </izvorni_sadrzaj>
    <derivirana_varijabla naziv="DomainObject.Predmet.ProtuStrankaListNazivFormatedOIB_1">
      <item>KLIK d.o.o. za proizvodnju i usluge, OIB 54432489231</item>
    </derivirana_varijabla>
  </DomainObject.Predmet.ProtuStrankaListNazivFormatedOIB>
  <DomainObject.Predmet.OstaliListFormated>
    <izvorni_sadrzaj>
      <item>ŽDO U OSIJEKU punomoćnik sudionika u postupku RH MF PU PODRUČNI URED SLAVONIJE I BARANJE</item>
      <item>Tena Petrlić</item>
    </izvorni_sadrzaj>
    <derivirana_varijabla naziv="DomainObject.Predmet.OstaliListFormated_1">
      <item>ŽDO U OSIJEKU punomoćnik sudionika u postupku RH MF PU PODRUČNI URED SLAVONIJE I BARANJE</item>
      <item>Tena Petrlić</item>
    </derivirana_varijabla>
  </DomainObject.Predmet.OstaliListFormated>
  <DomainObject.Predmet.OstaliListFormatedOIB>
    <izvorni_sadrzaj>
      <item>ŽDO U OSIJEKU punomoćnik sudionika u postupku RH MF PU PODRUČNI URED SLAVONIJE I BARANJE</item>
      <item>Tena Petrlić, OIB 92858272896</item>
    </izvorni_sadrzaj>
    <derivirana_varijabla naziv="DomainObject.Predmet.OstaliListFormatedOIB_1">
      <item>ŽDO U OSIJEKU punomoćnik sudionika u postupku RH MF PU PODRUČNI URED SLAVONIJE I BARANJE</item>
      <item>Tena Petrlić, OIB 92858272896</item>
    </derivirana_varijabla>
  </DomainObject.Predmet.OstaliListFormatedOIB>
  <DomainObject.Predmet.OstaliListFormatedWithAdress>
    <izvorni_sadrzaj>
      <item>ŽDO U OSIJEKU punomoćnik sudionika u postupku RH MF PU PODRUČNI URED SLAVONIJE I BARANJE</item>
      <item>Tena Petrlić, Jakla 18, 51218 Buzdohanj</item>
    </izvorni_sadrzaj>
    <derivirana_varijabla naziv="DomainObject.Predmet.OstaliListFormatedWithAdress_1">
      <item>ŽDO U OSIJEKU punomoćnik sudionika u postupku RH MF PU PODRUČNI URED SLAVONIJE I BARANJE</item>
      <item>Tena Petrlić, Jakla 18, 51218 Buzdohanj</item>
    </derivirana_varijabla>
  </DomainObject.Predmet.OstaliListFormatedWithAdress>
  <DomainObject.Predmet.OstaliListFormatedWithAdressOIB>
    <izvorni_sadrzaj>
      <item>ŽDO U OSIJEKU punomoćnik sudionika u postupku RH MF PU PODRUČNI URED SLAVONIJE I BARANJE</item>
      <item>Tena Petrlić, OIB 92858272896, Jakla 18, 51218 Buzdohanj</item>
    </izvorni_sadrzaj>
    <derivirana_varijabla naziv="DomainObject.Predmet.OstaliListFormatedWithAdressOIB_1">
      <item>ŽDO U OSIJEKU punomoćnik sudionika u postupku RH MF PU PODRUČNI URED SLAVONIJE I BARANJE</item>
      <item>Tena Petrlić, OIB 92858272896, Jakla 18, 51218 Buzdohanj</item>
    </derivirana_varijabla>
  </DomainObject.Predmet.OstaliListFormatedWithAdressOIB>
  <DomainObject.Predmet.OstaliListNazivFormated>
    <izvorni_sadrzaj>
      <item>ŽDO U OSIJEKU</item>
      <item>Tena Petrlić</item>
    </izvorni_sadrzaj>
    <derivirana_varijabla naziv="DomainObject.Predmet.OstaliListNazivFormated_1">
      <item>ŽDO U OSIJEKU</item>
      <item>Tena Petrlić</item>
    </derivirana_varijabla>
  </DomainObject.Predmet.OstaliListNazivFormated>
  <DomainObject.Predmet.OstaliListNazivFormatedOIB>
    <izvorni_sadrzaj>
      <item>ŽDO U OSIJEKU</item>
      <item>Tena Petrlić, OIB 92858272896</item>
    </izvorni_sadrzaj>
    <derivirana_varijabla naziv="DomainObject.Predmet.OstaliListNazivFormatedOIB_1">
      <item>ŽDO U OSIJEKU</item>
      <item>Tena Petrlić, OIB 92858272896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KLIK d.o.o. za proizvodnju i usluge</izvorni_sadrzaj>
    <derivirana_varijabla naziv="DomainObject.Predmet.ProtustrankaIDrugi_1">KLIK d.o.o. za proizvodnju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KLIK d.o.o. za proizvodnju i usluge, OIB 54432489231, Darka Sutarića bb , 31550 Valpovo</izvorni_sadrzaj>
    <derivirana_varijabla naziv="DomainObject.Predmet.ProtustrankaIDrugiAdressOIB_1">KLIK d.o.o. za proizvodnju i usluge, OIB 54432489231, Darka Sutarića bb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KLIK d.o.o. za proizvodnju i usluge</item>
      <item>RH MF PU PODRUČNI URED SLAVONIJE I BARANJE</item>
      <item>ŽDO U OSIJEKU</item>
      <item>Tena Petrlić</item>
    </izvorni_sadrzaj>
    <derivirana_varijabla naziv="DomainObject.Predmet.SudioniciListNaziv_1">
      <item>KLIK d.o.o. za proizvodnju i usluge</item>
      <item>RH MF PU PODRUČNI URED SLAVONIJE I BARANJE</item>
      <item>ŽDO U OSIJEKU</item>
      <item>Tena Petrlić</item>
    </derivirana_varijabla>
  </DomainObject.Predmet.SudioniciListNaziv>
  <DomainObject.Predmet.SudioniciListAdressOIB>
    <izvorni_sadrzaj>
      <item>KLIK d.o.o. za proizvodnju i usluge, OIB 54432489231, Darka Sutarića bb ,31550 Valpovo</item>
      <item>RH MF PU PODRUČNI URED SLAVONIJE I BARANJE, OIB 52634238587</item>
      <item>ŽDO U OSIJEKU</item>
      <item>Tena Petrlić, OIB 92858272896, Jakla 18,51218 Buzdohanj</item>
    </izvorni_sadrzaj>
    <derivirana_varijabla naziv="DomainObject.Predmet.SudioniciListAdressOIB_1">
      <item>KLIK d.o.o. za proizvodnju i usluge, OIB 54432489231, Darka Sutarića bb ,31550 Valpovo</item>
      <item>RH MF PU PODRUČNI URED SLAVONIJE I BARANJE, OIB 52634238587</item>
      <item>ŽDO U OSIJEKU</item>
      <item>Tena Petrlić, OIB 92858272896, Jakla 18,51218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54432489231</item>
      <item>, OIB 52634238587</item>
      <item>, OIB null</item>
      <item>, OIB 92858272896</item>
    </izvorni_sadrzaj>
    <derivirana_varijabla naziv="DomainObject.Predmet.SudioniciListNazivOIB_1">
      <item>, OIB 54432489231</item>
      <item>, OIB 52634238587</item>
      <item>, OIB null</item>
      <item>, OIB 92858272896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A437E-D667-4948-A9EF-1F070074D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1382</properties:Words>
  <properties:Characters>7879</properties:Characters>
  <properties:Lines>197</properties:Lines>
  <properties:Paragraphs>57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9503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2018-01-17T12:50:00Z</dcterms:created>
  <dc:creator>hermanj</dc:creator>
  <cp:lastModifiedBy>Maja Kocijan</cp:lastModifiedBy>
  <cp:lastPrinted>2018-01-17T13:09:00Z</cp:lastPrinted>
  <dcterms:modified xmlns:xsi="http://www.w3.org/2001/XMLSchema-instance" xsi:type="dcterms:W3CDTF">2018-01-17T13:11:00Z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